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D465EF" w14:textId="77777777" w:rsidR="00B91772" w:rsidRDefault="00B91772" w:rsidP="0079518F">
      <w:pPr>
        <w:rPr>
          <w:sz w:val="22"/>
          <w:szCs w:val="28"/>
          <w:lang w:bidi="ar-SY"/>
        </w:rPr>
      </w:pPr>
      <w:r>
        <w:rPr>
          <w:noProof/>
        </w:rPr>
        <mc:AlternateContent>
          <mc:Choice Requires="wpg">
            <w:drawing>
              <wp:anchor distT="0" distB="0" distL="114300" distR="114300" simplePos="0" relativeHeight="252254208" behindDoc="0" locked="0" layoutInCell="1" allowOverlap="1" wp14:anchorId="277D1756" wp14:editId="04F50A60">
                <wp:simplePos x="0" y="0"/>
                <wp:positionH relativeFrom="column">
                  <wp:posOffset>-1196975</wp:posOffset>
                </wp:positionH>
                <wp:positionV relativeFrom="paragraph">
                  <wp:posOffset>47625</wp:posOffset>
                </wp:positionV>
                <wp:extent cx="8276590" cy="819785"/>
                <wp:effectExtent l="57150" t="38100" r="48260" b="75565"/>
                <wp:wrapNone/>
                <wp:docPr id="36" name="Group 36"/>
                <wp:cNvGraphicFramePr/>
                <a:graphic xmlns:a="http://schemas.openxmlformats.org/drawingml/2006/main">
                  <a:graphicData uri="http://schemas.microsoft.com/office/word/2010/wordprocessingGroup">
                    <wpg:wgp>
                      <wpg:cNvGrpSpPr/>
                      <wpg:grpSpPr>
                        <a:xfrm>
                          <a:off x="0" y="0"/>
                          <a:ext cx="8276590" cy="819785"/>
                          <a:chOff x="0" y="0"/>
                          <a:chExt cx="8276896" cy="819806"/>
                        </a:xfrm>
                      </wpg:grpSpPr>
                      <wps:wsp>
                        <wps:cNvPr id="37" name="مستطيل 55"/>
                        <wps:cNvSpPr/>
                        <wps:spPr>
                          <a:xfrm>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 name="مستطيل 56"/>
                        <wps:cNvSpPr/>
                        <wps:spPr>
                          <a:xfrm>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17D28A4" id="Group 36" o:spid="_x0000_s1026" style="position:absolute;margin-left:-94.25pt;margin-top:3.75pt;width:651.7pt;height:64.55pt;z-index:252254208" coordsize="82768,8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">
                <v:rect id="مستطيل 55" o:spid="_x0000_s1027" style="position:absolute;width:81192;height:6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" fillcolor="#65a0d7 [3032]" stroked="f">
                  <v:fill color2="#5898d4 [3176]" rotate="t" colors="0 #71a6db;.5 #559bdb;1 #438ac9" focus="100%" type="gradient">
                    <o:fill v:ext="view" type="gradientUnscaled"/>
                  </v:fill>
                  <v:shadow on="t" color="black" opacity="41287f" offset="0,1.5pt"/>
                </v:rect>
                <v:rect id="مستطيل 56" o:spid="_x0000_s1028" style="position:absolute;left:1576;top:1418;width:81192;height:6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" fillcolor="#4f7ac7 [3028]" stroked="f">
                  <v:fill color2="#416fc3 [3172]" rotate="t" colors="0 #6083cb;.5 #3e70ca;1 #2e61ba" focus="100%" type="gradient">
                    <o:fill v:ext="view" type="gradientUnscaled"/>
                  </v:fill>
                  <v:shadow on="t" color="black" opacity="41287f" offset="0,1.5pt"/>
                </v:rect>
              </v:group>
            </w:pict>
          </mc:Fallback>
        </mc:AlternateContent>
      </w:r>
      <w:r>
        <w:rPr>
          <w:noProof/>
        </w:rPr>
        <mc:AlternateContent>
          <mc:Choice Requires="wpg">
            <w:drawing>
              <wp:anchor distT="0" distB="0" distL="114300" distR="114300" simplePos="0" relativeHeight="252255232" behindDoc="0" locked="0" layoutInCell="1" allowOverlap="1" wp14:anchorId="479BA6F8" wp14:editId="3961445F">
                <wp:simplePos x="0" y="0"/>
                <wp:positionH relativeFrom="column">
                  <wp:posOffset>5114290</wp:posOffset>
                </wp:positionH>
                <wp:positionV relativeFrom="paragraph">
                  <wp:posOffset>-5118100</wp:posOffset>
                </wp:positionV>
                <wp:extent cx="835660" cy="15946755"/>
                <wp:effectExtent l="57150" t="38100" r="59690" b="74295"/>
                <wp:wrapNone/>
                <wp:docPr id="39" name="Group 39"/>
                <wp:cNvGraphicFramePr/>
                <a:graphic xmlns:a="http://schemas.openxmlformats.org/drawingml/2006/main">
                  <a:graphicData uri="http://schemas.microsoft.com/office/word/2010/wordprocessingGroup">
                    <wpg:wgp>
                      <wpg:cNvGrpSpPr/>
                      <wpg:grpSpPr>
                        <a:xfrm>
                          <a:off x="0" y="0"/>
                          <a:ext cx="835025" cy="15946755"/>
                          <a:chOff x="0" y="0"/>
                          <a:chExt cx="835572" cy="8261130"/>
                        </a:xfrm>
                      </wpg:grpSpPr>
                      <wps:wsp>
                        <wps:cNvPr id="40" name="مستطيل 59"/>
                        <wps:cNvSpPr/>
                        <wps:spPr>
                          <a:xfrm rot="5400000">
                            <a:off x="-3720662" y="3720662"/>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 name="مستطيل 60"/>
                        <wps:cNvSpPr/>
                        <wps:spPr>
                          <a:xfrm rot="5400000">
                            <a:off x="-3563007" y="3862551"/>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7C9BD5" id="Group 39" o:spid="_x0000_s1026" style="position:absolute;margin-left:402.7pt;margin-top:-403pt;width:65.8pt;height:1255.65pt;z-index:252255232;mso-width-relative:margin;mso-height-relative:margin" coordsize="8355,826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">
                <v:rect id="مستطيل 59" o:spid="_x0000_s1027" style="position:absolute;left:-37206;top:37206;width:81192;height:67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" fillcolor="#65a0d7 [3032]" stroked="f">
                  <v:fill color2="#5898d4 [3176]" rotate="t" colors="0 #71a6db;.5 #559bdb;1 #438ac9" focus="100%" type="gradient">
                    <o:fill v:ext="view" type="gradientUnscaled"/>
                  </v:fill>
                  <v:shadow on="t" color="black" opacity="41287f" offset="0,1.5pt"/>
                </v:rect>
                <v:rect id="مستطيل 60" o:spid="_x0000_s1028" style="position:absolute;left:-35631;top:38625;width:81193;height:67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" fillcolor="#4f7ac7 [3028]" stroked="f">
                  <v:fill color2="#416fc3 [3172]" rotate="t" colors="0 #6083cb;.5 #3e70ca;1 #2e61ba" focus="100%" type="gradient">
                    <o:fill v:ext="view" type="gradientUnscaled"/>
                  </v:fill>
                  <v:shadow on="t" color="black" opacity="41287f" offset="0,1.5pt"/>
                </v:rect>
              </v:group>
            </w:pict>
          </mc:Fallback>
        </mc:AlternateContent>
      </w:r>
      <w:bookmarkStart w:id="0" w:name="_Hlk119388790"/>
      <w:bookmarkEnd w:id="0"/>
    </w:p>
    <w:p w14:paraId="0B576170" w14:textId="77777777" w:rsidR="00B91772" w:rsidRDefault="00B91772" w:rsidP="00B91772"/>
    <w:p w14:paraId="3241B079" w14:textId="77777777" w:rsidR="00B91772" w:rsidRDefault="00B91772" w:rsidP="00B91772">
      <w:pPr>
        <w:rPr>
          <w:rtl/>
        </w:rPr>
      </w:pPr>
      <w:r>
        <w:rPr>
          <w:noProof/>
          <w:rtl/>
        </w:rPr>
        <mc:AlternateContent>
          <mc:Choice Requires="wps">
            <w:drawing>
              <wp:anchor distT="0" distB="0" distL="114300" distR="114300" simplePos="0" relativeHeight="252256256" behindDoc="1" locked="0" layoutInCell="1" allowOverlap="1" wp14:anchorId="6388C6E7" wp14:editId="11437652">
                <wp:simplePos x="0" y="0"/>
                <wp:positionH relativeFrom="page">
                  <wp:align>left</wp:align>
                </wp:positionH>
                <wp:positionV relativeFrom="paragraph">
                  <wp:posOffset>262890</wp:posOffset>
                </wp:positionV>
                <wp:extent cx="6376670" cy="7903845"/>
                <wp:effectExtent l="0" t="0" r="24130" b="20955"/>
                <wp:wrapNone/>
                <wp:docPr id="86" name="Rectangle 86"/>
                <wp:cNvGraphicFramePr/>
                <a:graphic xmlns:a="http://schemas.openxmlformats.org/drawingml/2006/main">
                  <a:graphicData uri="http://schemas.microsoft.com/office/word/2010/wordprocessingShape">
                    <wps:wsp>
                      <wps:cNvSpPr/>
                      <wps:spPr>
                        <a:xfrm>
                          <a:off x="0" y="0"/>
                          <a:ext cx="6376670" cy="7903845"/>
                        </a:xfrm>
                        <a:prstGeom prst="rect">
                          <a:avLst/>
                        </a:prstGeom>
                        <a:solidFill>
                          <a:schemeClr val="bg1">
                            <a:lumMod val="95000"/>
                          </a:schemeClr>
                        </a:solidFill>
                        <a:ln/>
                      </wps:spPr>
                      <wps:style>
                        <a:lnRef idx="1">
                          <a:schemeClr val="accent3"/>
                        </a:lnRef>
                        <a:fillRef idx="2">
                          <a:schemeClr val="accent3"/>
                        </a:fillRef>
                        <a:effectRef idx="1">
                          <a:schemeClr val="accent3"/>
                        </a:effectRef>
                        <a:fontRef idx="minor">
                          <a:schemeClr val="dk1"/>
                        </a:fontRef>
                      </wps:style>
                      <wps:bodyPr rot="0" spcFirstLastPara="0" vertOverflow="clip" horzOverflow="clip"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60A842" id="Rectangle 86" o:spid="_x0000_s1026" style="position:absolute;margin-left:0;margin-top:20.7pt;width:502.1pt;height:622.35pt;z-index:-25106022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" fillcolor="#f2f2f2 [3052]" strokecolor="#a5a5a5 [3206]" strokeweight=".5pt">
                <w10:wrap anchorx="page"/>
              </v:rect>
            </w:pict>
          </mc:Fallback>
        </mc:AlternateContent>
      </w:r>
    </w:p>
    <w:p w14:paraId="1D1BE0EF" w14:textId="77777777" w:rsidR="00B91772" w:rsidRDefault="00B91772" w:rsidP="00B91772"/>
    <w:p w14:paraId="5190F588" w14:textId="77777777" w:rsidR="00B91772" w:rsidRDefault="00B91772" w:rsidP="00B91772">
      <w:pPr>
        <w:rPr>
          <w:rtl/>
        </w:rPr>
      </w:pPr>
    </w:p>
    <w:p w14:paraId="412851E6" w14:textId="77777777" w:rsidR="00B91772" w:rsidRDefault="00B91772" w:rsidP="00B91772">
      <w:pPr>
        <w:rPr>
          <w:rtl/>
        </w:rPr>
      </w:pPr>
      <w:r>
        <w:rPr>
          <w:noProof/>
          <w:rtl/>
        </w:rPr>
        <mc:AlternateContent>
          <mc:Choice Requires="wpg">
            <w:drawing>
              <wp:anchor distT="0" distB="0" distL="114300" distR="114300" simplePos="0" relativeHeight="252257280" behindDoc="0" locked="0" layoutInCell="1" allowOverlap="1" wp14:anchorId="641ED891" wp14:editId="0E671609">
                <wp:simplePos x="0" y="0"/>
                <wp:positionH relativeFrom="margin">
                  <wp:posOffset>-746760</wp:posOffset>
                </wp:positionH>
                <wp:positionV relativeFrom="margin">
                  <wp:posOffset>1756410</wp:posOffset>
                </wp:positionV>
                <wp:extent cx="5678805" cy="2974975"/>
                <wp:effectExtent l="0" t="0" r="0" b="0"/>
                <wp:wrapSquare wrapText="bothSides"/>
                <wp:docPr id="42" name="Group 42"/>
                <wp:cNvGraphicFramePr/>
                <a:graphic xmlns:a="http://schemas.openxmlformats.org/drawingml/2006/main">
                  <a:graphicData uri="http://schemas.microsoft.com/office/word/2010/wordprocessingGroup">
                    <wpg:wgp>
                      <wpg:cNvGrpSpPr/>
                      <wpg:grpSpPr>
                        <a:xfrm>
                          <a:off x="0" y="0"/>
                          <a:ext cx="5678805" cy="2974975"/>
                          <a:chOff x="0" y="0"/>
                          <a:chExt cx="5679413" cy="2976526"/>
                        </a:xfrm>
                      </wpg:grpSpPr>
                      <wps:wsp>
                        <wps:cNvPr id="43" name="Text Box 44"/>
                        <wps:cNvSpPr txBox="1">
                          <a:spLocks noChangeArrowheads="1"/>
                        </wps:cNvSpPr>
                        <wps:spPr bwMode="auto">
                          <a:xfrm>
                            <a:off x="649874" y="1803046"/>
                            <a:ext cx="4212590" cy="1173480"/>
                          </a:xfrm>
                          <a:prstGeom prst="rect">
                            <a:avLst/>
                          </a:prstGeom>
                          <a:noFill/>
                          <a:ln w="9525">
                            <a:noFill/>
                            <a:miter lim="800000"/>
                            <a:headEnd/>
                            <a:tailEnd/>
                          </a:ln>
                        </wps:spPr>
                        <wps:txbx>
                          <w:txbxContent>
                            <w:p w14:paraId="49E11794" w14:textId="77777777" w:rsidR="00B91772" w:rsidRDefault="002B1600" w:rsidP="00B91772">
                              <w:pPr>
                                <w:pBdr>
                                  <w:top w:val="single" w:sz="12" w:space="1" w:color="002060"/>
                                </w:pBdr>
                                <w:bidi w:val="0"/>
                                <w:spacing w:line="240" w:lineRule="auto"/>
                                <w:jc w:val="center"/>
                                <w:rPr>
                                  <w:color w:val="3C88A6"/>
                                  <w:sz w:val="108"/>
                                  <w:szCs w:val="108"/>
                                </w:rPr>
                              </w:pP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دليل الم</w:t>
                              </w:r>
                              <w:r w:rsidR="003D183B">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ت</w:t>
                              </w: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درب</w:t>
                              </w:r>
                            </w:p>
                          </w:txbxContent>
                        </wps:txbx>
                        <wps:bodyPr rot="0" vert="horz" wrap="square" lIns="91440" tIns="45720" rIns="91440" bIns="45720" anchor="t" anchorCtr="0">
                          <a:noAutofit/>
                        </wps:bodyPr>
                      </wps:wsp>
                      <wps:wsp>
                        <wps:cNvPr id="44" name="Text Box 14"/>
                        <wps:cNvSpPr txBox="1">
                          <a:spLocks noChangeArrowheads="1"/>
                        </wps:cNvSpPr>
                        <wps:spPr bwMode="auto">
                          <a:xfrm>
                            <a:off x="0" y="0"/>
                            <a:ext cx="5679413" cy="2019349"/>
                          </a:xfrm>
                          <a:prstGeom prst="rect">
                            <a:avLst/>
                          </a:prstGeom>
                          <a:noFill/>
                          <a:ln w="9525">
                            <a:noFill/>
                            <a:miter lim="800000"/>
                            <a:headEnd/>
                            <a:tailEnd/>
                          </a:ln>
                        </wps:spPr>
                        <wps:txbx>
                          <w:txbxContent>
                            <w:p w14:paraId="0280E747" w14:textId="77777777" w:rsidR="00B91772" w:rsidRDefault="00A964BD" w:rsidP="00B91772">
                              <w:pPr>
                                <w:spacing w:line="240" w:lineRule="auto"/>
                                <w:jc w:val="center"/>
                                <w:rPr>
                                  <w:color w:val="012E40"/>
                                  <w:sz w:val="108"/>
                                  <w:szCs w:val="108"/>
                                  <w:lang w:val="en-GB"/>
                                </w:rPr>
                              </w:pPr>
                              <w:r w:rsidRPr="00A964BD">
                                <w:rPr>
                                  <w:rFonts w:ascii="Adobe Arabic" w:hAnsi="Adobe Arabic" w:cs="Adobe Arabic"/>
                                  <w:b/>
                                  <w:bCs/>
                                  <w:color w:val="012E40"/>
                                  <w:sz w:val="120"/>
                                  <w:szCs w:val="120"/>
                                  <w:rtl/>
                                  <w:lang w:val="en-GB" w:bidi="ar-SY"/>
                                </w:rPr>
                                <w:t>تطوير القيادة الإدارية وتخطيط التعاقب القيادي</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41ED891" id="Group 42" o:spid="_x0000_s1026" style="position:absolute;left:0;text-align:left;margin-left:-58.8pt;margin-top:138.3pt;width:447.15pt;height:234.25pt;z-index:252257280;mso-position-horizontal-relative:margin;mso-position-vertical-relative:margin" coordsize="56794,29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">
                <v:shapetype id="_x0000_t202" coordsize="21600,21600" o:spt="202" path="m,l,21600r21600,l21600,xe">
                  <v:stroke joinstyle="miter"/>
                  <v:path gradientshapeok="t" o:connecttype="rect"/>
                </v:shapetype>
                <v:shape id="Text Box 44" o:spid="_x0000_s1027" type="#_x0000_t202" style="position:absolute;left:6498;top:18030;width:42126;height:11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49E11794" w14:textId="77777777" w:rsidR="00B91772" w:rsidRDefault="002B1600" w:rsidP="00B91772">
                        <w:pPr>
                          <w:pBdr>
                            <w:top w:val="single" w:sz="12" w:space="1" w:color="002060"/>
                          </w:pBdr>
                          <w:bidi w:val="0"/>
                          <w:spacing w:line="240" w:lineRule="auto"/>
                          <w:jc w:val="center"/>
                          <w:rPr>
                            <w:color w:val="3C88A6"/>
                            <w:sz w:val="108"/>
                            <w:szCs w:val="108"/>
                          </w:rPr>
                        </w:pP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دليل الم</w:t>
                        </w:r>
                        <w:r w:rsidR="003D183B">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ت</w:t>
                        </w:r>
                        <w:r>
                          <w:rPr>
                            <w:rFonts w:cs="Monotype Koufi" w:hint="cs"/>
                            <w:b/>
                            <w:color w:val="3C88A6"/>
                            <w:sz w:val="72"/>
                            <w:szCs w:val="72"/>
                            <w:rtl/>
                            <w:lang w:bidi="ar-SY"/>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درب</w:t>
                        </w:r>
                      </w:p>
                    </w:txbxContent>
                  </v:textbox>
                </v:shape>
                <v:shape id="Text Box 14" o:spid="_x0000_s1028" type="#_x0000_t202" style="position:absolute;width:56794;height:20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0280E747" w14:textId="77777777" w:rsidR="00B91772" w:rsidRDefault="00A964BD" w:rsidP="00B91772">
                        <w:pPr>
                          <w:spacing w:line="240" w:lineRule="auto"/>
                          <w:jc w:val="center"/>
                          <w:rPr>
                            <w:color w:val="012E40"/>
                            <w:sz w:val="108"/>
                            <w:szCs w:val="108"/>
                            <w:lang w:val="en-GB"/>
                          </w:rPr>
                        </w:pPr>
                        <w:r w:rsidRPr="00A964BD">
                          <w:rPr>
                            <w:rFonts w:ascii="Adobe Arabic" w:hAnsi="Adobe Arabic" w:cs="Adobe Arabic"/>
                            <w:b/>
                            <w:bCs/>
                            <w:color w:val="012E40"/>
                            <w:sz w:val="120"/>
                            <w:szCs w:val="120"/>
                            <w:rtl/>
                            <w:lang w:val="en-GB" w:bidi="ar-SY"/>
                          </w:rPr>
                          <w:t>تطوير القيادة الإدارية وتخطيط التعاقب القيادي</w:t>
                        </w:r>
                      </w:p>
                    </w:txbxContent>
                  </v:textbox>
                </v:shape>
                <w10:wrap type="square" anchorx="margin" anchory="margin"/>
              </v:group>
            </w:pict>
          </mc:Fallback>
        </mc:AlternateContent>
      </w:r>
    </w:p>
    <w:p w14:paraId="42DAC92F" w14:textId="77777777" w:rsidR="00B91772" w:rsidRDefault="00B91772" w:rsidP="00B91772">
      <w:pPr>
        <w:rPr>
          <w:rtl/>
        </w:rPr>
      </w:pPr>
    </w:p>
    <w:p w14:paraId="5E64E7BD" w14:textId="77777777" w:rsidR="00B91772" w:rsidRDefault="00B91772" w:rsidP="00B91772">
      <w:pPr>
        <w:rPr>
          <w:rtl/>
        </w:rPr>
      </w:pPr>
    </w:p>
    <w:p w14:paraId="601B2B6E" w14:textId="77777777" w:rsidR="00B91772" w:rsidRDefault="00B91772" w:rsidP="00B91772">
      <w:pPr>
        <w:rPr>
          <w:rtl/>
        </w:rPr>
      </w:pPr>
    </w:p>
    <w:p w14:paraId="0D5DF8C6" w14:textId="77777777" w:rsidR="00B91772" w:rsidRDefault="00B91772" w:rsidP="00B91772">
      <w:pPr>
        <w:rPr>
          <w:rtl/>
        </w:rPr>
      </w:pPr>
    </w:p>
    <w:p w14:paraId="691D874A" w14:textId="77777777" w:rsidR="00B91772" w:rsidRDefault="00B91772" w:rsidP="00B91772">
      <w:pPr>
        <w:rPr>
          <w:rtl/>
        </w:rPr>
      </w:pPr>
    </w:p>
    <w:p w14:paraId="2CDC070A" w14:textId="77777777" w:rsidR="00B91772" w:rsidRDefault="00B91772" w:rsidP="00B91772">
      <w:pPr>
        <w:rPr>
          <w:rtl/>
        </w:rPr>
      </w:pPr>
    </w:p>
    <w:p w14:paraId="1006C65B" w14:textId="77777777" w:rsidR="00B91772" w:rsidRDefault="00B91772" w:rsidP="00B91772">
      <w:pPr>
        <w:rPr>
          <w:rtl/>
        </w:rPr>
      </w:pPr>
    </w:p>
    <w:p w14:paraId="6EF43B9E" w14:textId="77777777" w:rsidR="00B91772" w:rsidRDefault="00B91772" w:rsidP="00B91772">
      <w:pPr>
        <w:tabs>
          <w:tab w:val="left" w:pos="3171"/>
        </w:tabs>
        <w:rPr>
          <w:noProof/>
          <w:sz w:val="22"/>
          <w:szCs w:val="28"/>
          <w:rtl/>
        </w:rPr>
      </w:pPr>
      <w:r>
        <w:rPr>
          <w:noProof/>
          <w:rtl/>
        </w:rPr>
        <w:drawing>
          <wp:anchor distT="0" distB="0" distL="114300" distR="114300" simplePos="0" relativeHeight="252258304" behindDoc="0" locked="0" layoutInCell="1" allowOverlap="1" wp14:anchorId="23C50534" wp14:editId="58655CA1">
            <wp:simplePos x="0" y="0"/>
            <wp:positionH relativeFrom="column">
              <wp:posOffset>-93345</wp:posOffset>
            </wp:positionH>
            <wp:positionV relativeFrom="paragraph">
              <wp:posOffset>198755</wp:posOffset>
            </wp:positionV>
            <wp:extent cx="4925695" cy="3752215"/>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2"/>
                    <pic:cNvPicPr>
                      <a:picLocks noChangeAspect="1" noChangeArrowheads="1"/>
                    </pic:cNvPicPr>
                  </pic:nvPicPr>
                  <pic:blipFill>
                    <a:blip r:embed="rId8">
                      <a:extLst>
                        <a:ext uri="{28A0092B-C50C-407E-A947-70E740481C1C}">
                          <a14:useLocalDpi xmlns:a14="http://schemas.microsoft.com/office/drawing/2010/main" val="0"/>
                        </a:ext>
                      </a:extLst>
                    </a:blip>
                    <a:srcRect t="9433" b="14365"/>
                    <a:stretch>
                      <a:fillRect/>
                    </a:stretch>
                  </pic:blipFill>
                  <pic:spPr bwMode="auto">
                    <a:xfrm>
                      <a:off x="0" y="0"/>
                      <a:ext cx="4925695" cy="3752215"/>
                    </a:xfrm>
                    <a:prstGeom prst="rect">
                      <a:avLst/>
                    </a:prstGeom>
                    <a:noFill/>
                  </pic:spPr>
                </pic:pic>
              </a:graphicData>
            </a:graphic>
            <wp14:sizeRelH relativeFrom="margin">
              <wp14:pctWidth>0</wp14:pctWidth>
            </wp14:sizeRelH>
            <wp14:sizeRelV relativeFrom="margin">
              <wp14:pctHeight>0</wp14:pctHeight>
            </wp14:sizeRelV>
          </wp:anchor>
        </w:drawing>
      </w:r>
    </w:p>
    <w:p w14:paraId="2A9FFCD5" w14:textId="77777777" w:rsidR="00B91772" w:rsidRDefault="00B91772" w:rsidP="00B91772">
      <w:pPr>
        <w:tabs>
          <w:tab w:val="left" w:pos="3171"/>
        </w:tabs>
      </w:pPr>
      <w:r>
        <w:tab/>
      </w:r>
    </w:p>
    <w:p w14:paraId="56B34886" w14:textId="77777777" w:rsidR="00B91772" w:rsidRDefault="00B91772" w:rsidP="00B91772">
      <w:pPr>
        <w:rPr>
          <w:rtl/>
        </w:rPr>
      </w:pPr>
    </w:p>
    <w:p w14:paraId="36F23205" w14:textId="77777777" w:rsidR="00B91772" w:rsidRPr="00B91772" w:rsidRDefault="00B91772" w:rsidP="00B91772">
      <w:pPr>
        <w:bidi w:val="0"/>
        <w:spacing w:after="160" w:line="256" w:lineRule="auto"/>
        <w:jc w:val="left"/>
        <w:rPr>
          <w:rtl/>
        </w:rPr>
        <w:sectPr w:rsidR="00B91772" w:rsidRPr="00B91772" w:rsidSect="00F776CF">
          <w:headerReference w:type="even" r:id="rId9"/>
          <w:headerReference w:type="default" r:id="rId10"/>
          <w:footerReference w:type="even" r:id="rId11"/>
          <w:footerReference w:type="default" r:id="rId12"/>
          <w:headerReference w:type="first" r:id="rId13"/>
          <w:footerReference w:type="first" r:id="rId14"/>
          <w:pgSz w:w="11906" w:h="16838" w:code="9"/>
          <w:pgMar w:top="1440" w:right="1440" w:bottom="1440" w:left="1440" w:header="720" w:footer="397" w:gutter="0"/>
          <w:pgNumType w:start="0"/>
          <w:cols w:space="720"/>
          <w:docGrid w:linePitch="381"/>
        </w:sectPr>
      </w:pPr>
      <w:r>
        <w:rPr>
          <w:noProof/>
          <w:rtl/>
        </w:rPr>
        <mc:AlternateContent>
          <mc:Choice Requires="wpg">
            <w:drawing>
              <wp:anchor distT="0" distB="0" distL="114300" distR="114300" simplePos="0" relativeHeight="252259328" behindDoc="0" locked="0" layoutInCell="1" allowOverlap="1" wp14:anchorId="439F63EE" wp14:editId="54C97A53">
                <wp:simplePos x="0" y="0"/>
                <wp:positionH relativeFrom="column">
                  <wp:posOffset>-1179195</wp:posOffset>
                </wp:positionH>
                <wp:positionV relativeFrom="paragraph">
                  <wp:posOffset>3108325</wp:posOffset>
                </wp:positionV>
                <wp:extent cx="8276590" cy="459105"/>
                <wp:effectExtent l="57150" t="38100" r="48260" b="74295"/>
                <wp:wrapNone/>
                <wp:docPr id="45" name="Group 45"/>
                <wp:cNvGraphicFramePr/>
                <a:graphic xmlns:a="http://schemas.openxmlformats.org/drawingml/2006/main">
                  <a:graphicData uri="http://schemas.microsoft.com/office/word/2010/wordprocessingGroup">
                    <wpg:wgp>
                      <wpg:cNvGrpSpPr/>
                      <wpg:grpSpPr>
                        <a:xfrm>
                          <a:off x="0" y="0"/>
                          <a:ext cx="8276590" cy="458470"/>
                          <a:chOff x="0" y="0"/>
                          <a:chExt cx="8276896" cy="819806"/>
                        </a:xfrm>
                      </wpg:grpSpPr>
                      <wps:wsp>
                        <wps:cNvPr id="46" name="مستطيل 7620"/>
                        <wps:cNvSpPr/>
                        <wps:spPr>
                          <a:xfrm>
                            <a:off x="0" y="0"/>
                            <a:ext cx="8119241" cy="677917"/>
                          </a:xfrm>
                          <a:prstGeom prst="rect">
                            <a:avLst/>
                          </a:prstGeom>
                        </wps:spPr>
                        <wps:style>
                          <a:lnRef idx="0">
                            <a:schemeClr val="accent5"/>
                          </a:lnRef>
                          <a:fillRef idx="3">
                            <a:schemeClr val="accent5"/>
                          </a:fillRef>
                          <a:effectRef idx="3">
                            <a:schemeClr val="accent5"/>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7" name="مستطيل 85"/>
                        <wps:cNvSpPr/>
                        <wps:spPr>
                          <a:xfrm>
                            <a:off x="157655" y="141889"/>
                            <a:ext cx="8119241" cy="677917"/>
                          </a:xfrm>
                          <a:prstGeom prst="rect">
                            <a:avLst/>
                          </a:prstGeom>
                        </wps:spPr>
                        <wps:style>
                          <a:lnRef idx="0">
                            <a:schemeClr val="accent1"/>
                          </a:lnRef>
                          <a:fillRef idx="3">
                            <a:schemeClr val="accent1"/>
                          </a:fillRef>
                          <a:effectRef idx="3">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66AD3422" id="Group 45" o:spid="_x0000_s1026" style="position:absolute;margin-left:-92.85pt;margin-top:244.75pt;width:651.7pt;height:36.15pt;z-index:252259328;mso-height-relative:margin" coordsize="82768,8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">
                <v:rect id="مستطيل 7620" o:spid="_x0000_s1027" style="position:absolute;width:81192;height:6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" fillcolor="#65a0d7 [3032]" stroked="f">
                  <v:fill color2="#5898d4 [3176]" rotate="t" colors="0 #71a6db;.5 #559bdb;1 #438ac9" focus="100%" type="gradient">
                    <o:fill v:ext="view" type="gradientUnscaled"/>
                  </v:fill>
                  <v:shadow on="t" color="black" opacity="41287f" offset="0,1.5pt"/>
                </v:rect>
                <v:rect id="مستطيل 85" o:spid="_x0000_s1028" style="position:absolute;left:1576;top:1418;width:81192;height:6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" fillcolor="#4f7ac7 [3028]" stroked="f">
                  <v:fill color2="#416fc3 [3172]" rotate="t" colors="0 #6083cb;.5 #3e70ca;1 #2e61ba" focus="100%" type="gradient">
                    <o:fill v:ext="view" type="gradientUnscaled"/>
                  </v:fill>
                  <v:shadow on="t" color="black" opacity="41287f" offset="0,1.5pt"/>
                </v:rect>
              </v:group>
            </w:pict>
          </mc:Fallback>
        </mc:AlternateContent>
      </w:r>
    </w:p>
    <w:p w14:paraId="0475AE88" w14:textId="77777777" w:rsidR="00F53D08" w:rsidRPr="002B1600" w:rsidRDefault="0022035D" w:rsidP="0022035D">
      <w:pPr>
        <w:jc w:val="center"/>
        <w:rPr>
          <w:b/>
          <w:bCs/>
          <w:sz w:val="44"/>
          <w:szCs w:val="48"/>
          <w14:glow w14:rad="228600">
            <w14:schemeClr w14:val="accent1">
              <w14:alpha w14:val="60000"/>
              <w14:satMod w14:val="175000"/>
            </w14:schemeClr>
          </w14:glow>
        </w:rPr>
      </w:pPr>
      <w:r w:rsidRPr="002B1600">
        <w:rPr>
          <w:rFonts w:hint="cs"/>
          <w:b/>
          <w:bCs/>
          <w:sz w:val="44"/>
          <w:szCs w:val="48"/>
          <w:rtl/>
          <w14:glow w14:rad="228600">
            <w14:schemeClr w14:val="accent1">
              <w14:alpha w14:val="60000"/>
              <w14:satMod w14:val="175000"/>
            </w14:schemeClr>
          </w14:glow>
        </w:rPr>
        <w:lastRenderedPageBreak/>
        <w:t>الفهرس</w:t>
      </w:r>
    </w:p>
    <w:tbl>
      <w:tblPr>
        <w:tblStyle w:val="a6"/>
        <w:bidiVisual/>
        <w:tblW w:w="9962" w:type="dxa"/>
        <w:tblInd w:w="-523" w:type="dxa"/>
        <w:tblBorders>
          <w:top w:val="thinThickSmallGap" w:sz="24" w:space="0" w:color="0070C0"/>
          <w:left w:val="thickThinSmallGap" w:sz="24" w:space="0" w:color="0070C0"/>
          <w:bottom w:val="thickThinSmallGap" w:sz="24" w:space="0" w:color="0070C0"/>
          <w:right w:val="thinThickSmallGap" w:sz="24" w:space="0" w:color="0070C0"/>
          <w:insideH w:val="single" w:sz="8" w:space="0" w:color="0070C0"/>
          <w:insideV w:val="single" w:sz="8" w:space="0" w:color="0070C0"/>
        </w:tblBorders>
        <w:tblLook w:val="04A0" w:firstRow="1" w:lastRow="0" w:firstColumn="1" w:lastColumn="0" w:noHBand="0" w:noVBand="1"/>
      </w:tblPr>
      <w:tblGrid>
        <w:gridCol w:w="7975"/>
        <w:gridCol w:w="1987"/>
      </w:tblGrid>
      <w:tr w:rsidR="00B246E6" w14:paraId="6EBCF4B3" w14:textId="77777777" w:rsidTr="00B4310C">
        <w:tc>
          <w:tcPr>
            <w:tcW w:w="7975" w:type="dxa"/>
          </w:tcPr>
          <w:p w14:paraId="31B53A2D" w14:textId="77777777" w:rsidR="0022035D" w:rsidRPr="00B21A45" w:rsidRDefault="0022035D" w:rsidP="0022035D">
            <w:pPr>
              <w:jc w:val="center"/>
              <w:rPr>
                <w:rFonts w:ascii="Adobe Arabic" w:hAnsi="Adobe Arabic" w:cs="Adobe Arabic"/>
                <w:b/>
                <w:bCs/>
                <w:color w:val="C00000"/>
                <w:sz w:val="40"/>
                <w:szCs w:val="40"/>
                <w:rtl/>
                <w:lang w:bidi="ar-SY"/>
              </w:rPr>
            </w:pPr>
            <w:r w:rsidRPr="00B21A45">
              <w:rPr>
                <w:rFonts w:ascii="Adobe Arabic" w:hAnsi="Adobe Arabic" w:cs="Adobe Arabic"/>
                <w:b/>
                <w:bCs/>
                <w:color w:val="C00000"/>
                <w:sz w:val="40"/>
                <w:szCs w:val="40"/>
                <w:rtl/>
                <w:lang w:bidi="ar-SY"/>
              </w:rPr>
              <w:t>المحتويات</w:t>
            </w:r>
          </w:p>
        </w:tc>
        <w:tc>
          <w:tcPr>
            <w:tcW w:w="1987" w:type="dxa"/>
          </w:tcPr>
          <w:p w14:paraId="10858E9E" w14:textId="77777777" w:rsidR="0022035D" w:rsidRPr="00B21A45" w:rsidRDefault="0022035D" w:rsidP="0022035D">
            <w:pPr>
              <w:jc w:val="center"/>
              <w:rPr>
                <w:rFonts w:ascii="Adobe Arabic" w:hAnsi="Adobe Arabic" w:cs="Adobe Arabic"/>
                <w:b/>
                <w:bCs/>
                <w:color w:val="C00000"/>
                <w:sz w:val="40"/>
                <w:szCs w:val="40"/>
                <w:rtl/>
                <w:lang w:bidi="ar-SY"/>
              </w:rPr>
            </w:pPr>
            <w:r w:rsidRPr="00B21A45">
              <w:rPr>
                <w:rFonts w:ascii="Adobe Arabic" w:hAnsi="Adobe Arabic" w:cs="Adobe Arabic"/>
                <w:b/>
                <w:bCs/>
                <w:color w:val="C00000"/>
                <w:sz w:val="40"/>
                <w:szCs w:val="40"/>
                <w:rtl/>
                <w:lang w:bidi="ar-SY"/>
              </w:rPr>
              <w:t>رقم الصفحة</w:t>
            </w:r>
          </w:p>
        </w:tc>
      </w:tr>
      <w:tr w:rsidR="00A25638" w14:paraId="3BBAD7F7" w14:textId="77777777" w:rsidTr="00B4310C">
        <w:tc>
          <w:tcPr>
            <w:tcW w:w="7975" w:type="dxa"/>
          </w:tcPr>
          <w:p w14:paraId="620464CC" w14:textId="77777777"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دليل البرنامج</w:t>
            </w:r>
          </w:p>
        </w:tc>
        <w:tc>
          <w:tcPr>
            <w:tcW w:w="1987" w:type="dxa"/>
          </w:tcPr>
          <w:p w14:paraId="5D9BC3FE" w14:textId="77777777"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4</w:t>
            </w:r>
          </w:p>
        </w:tc>
      </w:tr>
      <w:tr w:rsidR="00A25638" w14:paraId="5C843702" w14:textId="77777777" w:rsidTr="00B4310C">
        <w:tc>
          <w:tcPr>
            <w:tcW w:w="7975" w:type="dxa"/>
          </w:tcPr>
          <w:p w14:paraId="09FBFFC4" w14:textId="77777777" w:rsidR="005447C6" w:rsidRPr="00B21A45" w:rsidRDefault="005447C6" w:rsidP="005447C6">
            <w:pPr>
              <w:jc w:val="left"/>
              <w:rPr>
                <w:rFonts w:ascii="Adobe Arabic" w:hAnsi="Adobe Arabic" w:cs="Adobe Arabic"/>
                <w:sz w:val="40"/>
                <w:szCs w:val="40"/>
                <w:rtl/>
                <w:lang w:bidi="ar-SY"/>
              </w:rPr>
            </w:pPr>
            <w:r w:rsidRPr="00B21A45">
              <w:rPr>
                <w:rFonts w:ascii="Adobe Arabic" w:eastAsia="Calibri" w:hAnsi="Adobe Arabic" w:cs="Adobe Arabic"/>
                <w:b/>
                <w:bCs/>
                <w:color w:val="002060"/>
                <w:sz w:val="40"/>
                <w:szCs w:val="40"/>
                <w:rtl/>
              </w:rPr>
              <w:t>ارشادات الم</w:t>
            </w:r>
            <w:r w:rsidR="003D183B">
              <w:rPr>
                <w:rFonts w:ascii="Adobe Arabic" w:eastAsia="Calibri" w:hAnsi="Adobe Arabic" w:cs="Adobe Arabic" w:hint="cs"/>
                <w:b/>
                <w:bCs/>
                <w:color w:val="002060"/>
                <w:sz w:val="40"/>
                <w:szCs w:val="40"/>
                <w:rtl/>
              </w:rPr>
              <w:t>ت</w:t>
            </w:r>
            <w:r w:rsidRPr="00B21A45">
              <w:rPr>
                <w:rFonts w:ascii="Adobe Arabic" w:eastAsia="Calibri" w:hAnsi="Adobe Arabic" w:cs="Adobe Arabic"/>
                <w:b/>
                <w:bCs/>
                <w:color w:val="002060"/>
                <w:sz w:val="40"/>
                <w:szCs w:val="40"/>
                <w:rtl/>
              </w:rPr>
              <w:t>درب</w:t>
            </w:r>
          </w:p>
        </w:tc>
        <w:tc>
          <w:tcPr>
            <w:tcW w:w="1987" w:type="dxa"/>
          </w:tcPr>
          <w:p w14:paraId="238FBE4C" w14:textId="77777777" w:rsidR="005447C6" w:rsidRPr="00B21A45" w:rsidRDefault="00052041" w:rsidP="005447C6">
            <w:pPr>
              <w:jc w:val="center"/>
              <w:rPr>
                <w:rFonts w:ascii="Adobe Arabic" w:hAnsi="Adobe Arabic" w:cs="Adobe Arabic"/>
                <w:sz w:val="40"/>
                <w:szCs w:val="40"/>
                <w:rtl/>
                <w:lang w:bidi="ar-SY"/>
              </w:rPr>
            </w:pPr>
            <w:r w:rsidRPr="00B21A45">
              <w:rPr>
                <w:rFonts w:ascii="Adobe Arabic" w:hAnsi="Adobe Arabic" w:cs="Adobe Arabic"/>
                <w:sz w:val="40"/>
                <w:szCs w:val="40"/>
                <w:rtl/>
                <w:lang w:bidi="ar-SY"/>
              </w:rPr>
              <w:t>6</w:t>
            </w:r>
          </w:p>
        </w:tc>
      </w:tr>
      <w:tr w:rsidR="005447C6" w14:paraId="2F9DBF51" w14:textId="77777777" w:rsidTr="00B4310C">
        <w:tc>
          <w:tcPr>
            <w:tcW w:w="9962" w:type="dxa"/>
            <w:gridSpan w:val="2"/>
            <w:shd w:val="clear" w:color="auto" w:fill="D9D9D9" w:themeFill="background1" w:themeFillShade="D9"/>
          </w:tcPr>
          <w:p w14:paraId="573F39EB" w14:textId="77777777" w:rsidR="005447C6" w:rsidRPr="00B21A45" w:rsidRDefault="005447C6" w:rsidP="005447C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الأول</w:t>
            </w:r>
          </w:p>
        </w:tc>
      </w:tr>
      <w:tr w:rsidR="005447C6" w14:paraId="0306FD56" w14:textId="77777777" w:rsidTr="00B4310C">
        <w:tc>
          <w:tcPr>
            <w:tcW w:w="9962" w:type="dxa"/>
            <w:gridSpan w:val="2"/>
            <w:shd w:val="clear" w:color="auto" w:fill="D9D9D9" w:themeFill="background1" w:themeFillShade="D9"/>
          </w:tcPr>
          <w:p w14:paraId="51C16330" w14:textId="09F6992F" w:rsidR="005447C6" w:rsidRPr="00B21A45" w:rsidRDefault="000A73E5" w:rsidP="005447C6">
            <w:pPr>
              <w:jc w:val="center"/>
              <w:rPr>
                <w:rFonts w:ascii="Adobe Arabic" w:eastAsia="Calibri" w:hAnsi="Adobe Arabic" w:cs="Adobe Arabic"/>
                <w:b/>
                <w:bCs/>
                <w:sz w:val="40"/>
                <w:szCs w:val="40"/>
                <w:rtl/>
              </w:rPr>
            </w:pPr>
            <w:hyperlink r:id="rId15" w:history="1">
              <w:r w:rsidR="005447C6" w:rsidRPr="000A73E5">
                <w:rPr>
                  <w:rStyle w:val="Hyperlink"/>
                  <w:rFonts w:ascii="Adobe Arabic" w:eastAsia="Calibri" w:hAnsi="Adobe Arabic" w:cs="Adobe Arabic"/>
                  <w:b/>
                  <w:bCs/>
                  <w:sz w:val="40"/>
                  <w:szCs w:val="40"/>
                  <w:rtl/>
                </w:rPr>
                <w:t xml:space="preserve">الجلسة الأولى: </w:t>
              </w:r>
              <w:r w:rsidR="002B1600" w:rsidRPr="000A73E5">
                <w:rPr>
                  <w:rStyle w:val="Hyperlink"/>
                  <w:rFonts w:ascii="Adobe Arabic" w:eastAsia="Calibri" w:hAnsi="Adobe Arabic" w:cs="Adobe Arabic" w:hint="cs"/>
                  <w:b/>
                  <w:bCs/>
                  <w:sz w:val="40"/>
                  <w:szCs w:val="40"/>
                  <w:rtl/>
                </w:rPr>
                <w:t>مدخل إلى تطوير القيادة الإدارية والتخطيط للتعاقب القيادي</w:t>
              </w:r>
            </w:hyperlink>
          </w:p>
        </w:tc>
      </w:tr>
      <w:tr w:rsidR="00A25638" w14:paraId="39F0289C" w14:textId="77777777" w:rsidTr="00B4310C">
        <w:tc>
          <w:tcPr>
            <w:tcW w:w="7975" w:type="dxa"/>
          </w:tcPr>
          <w:p w14:paraId="3E317800" w14:textId="77777777" w:rsidR="005447C6" w:rsidRPr="00B21A45"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مفهوم تطوير القيادة الإدارية</w:t>
            </w:r>
          </w:p>
        </w:tc>
        <w:tc>
          <w:tcPr>
            <w:tcW w:w="1987" w:type="dxa"/>
          </w:tcPr>
          <w:p w14:paraId="0AD574D8" w14:textId="77777777" w:rsidR="005447C6" w:rsidRPr="00B21A45" w:rsidRDefault="00C778F1"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8</w:t>
            </w:r>
          </w:p>
        </w:tc>
      </w:tr>
      <w:tr w:rsidR="002B1600" w14:paraId="2569953C" w14:textId="77777777" w:rsidTr="00B4310C">
        <w:tc>
          <w:tcPr>
            <w:tcW w:w="7975" w:type="dxa"/>
          </w:tcPr>
          <w:p w14:paraId="4D52AD9B" w14:textId="77777777"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صفات القائد الناجح</w:t>
            </w:r>
          </w:p>
        </w:tc>
        <w:tc>
          <w:tcPr>
            <w:tcW w:w="1987" w:type="dxa"/>
          </w:tcPr>
          <w:p w14:paraId="77DAF157" w14:textId="77777777"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10</w:t>
            </w:r>
          </w:p>
        </w:tc>
      </w:tr>
      <w:tr w:rsidR="002B1600" w14:paraId="26F6252B" w14:textId="77777777" w:rsidTr="00B4310C">
        <w:tc>
          <w:tcPr>
            <w:tcW w:w="7975" w:type="dxa"/>
          </w:tcPr>
          <w:p w14:paraId="5E8EF7BC" w14:textId="77777777"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دور القيادة الإدارية في نجاح المؤسسة</w:t>
            </w:r>
          </w:p>
        </w:tc>
        <w:tc>
          <w:tcPr>
            <w:tcW w:w="1987" w:type="dxa"/>
          </w:tcPr>
          <w:p w14:paraId="2DC2D871" w14:textId="77777777"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10</w:t>
            </w:r>
          </w:p>
        </w:tc>
      </w:tr>
      <w:tr w:rsidR="002B1600" w14:paraId="634EB507" w14:textId="77777777" w:rsidTr="00B4310C">
        <w:tc>
          <w:tcPr>
            <w:tcW w:w="7975" w:type="dxa"/>
          </w:tcPr>
          <w:p w14:paraId="4BFCAC5A" w14:textId="77777777"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استراتيجية تطوير القيادة الإدارية</w:t>
            </w:r>
          </w:p>
        </w:tc>
        <w:tc>
          <w:tcPr>
            <w:tcW w:w="1987" w:type="dxa"/>
          </w:tcPr>
          <w:p w14:paraId="376CC858" w14:textId="77777777"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12</w:t>
            </w:r>
          </w:p>
        </w:tc>
      </w:tr>
      <w:tr w:rsidR="002B1600" w14:paraId="110EE55E" w14:textId="77777777" w:rsidTr="00B4310C">
        <w:tc>
          <w:tcPr>
            <w:tcW w:w="7975" w:type="dxa"/>
          </w:tcPr>
          <w:p w14:paraId="5D83BE4F" w14:textId="77777777"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واجبات القيادة</w:t>
            </w:r>
          </w:p>
        </w:tc>
        <w:tc>
          <w:tcPr>
            <w:tcW w:w="1987" w:type="dxa"/>
          </w:tcPr>
          <w:p w14:paraId="2228C4B4" w14:textId="77777777"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13</w:t>
            </w:r>
          </w:p>
        </w:tc>
      </w:tr>
      <w:tr w:rsidR="002B1600" w14:paraId="5001DC1A" w14:textId="77777777" w:rsidTr="00B4310C">
        <w:tc>
          <w:tcPr>
            <w:tcW w:w="7975" w:type="dxa"/>
          </w:tcPr>
          <w:p w14:paraId="0381EE91" w14:textId="77777777"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كيف تظهر فعالية ونجاح خطة التعاقب الإداري</w:t>
            </w:r>
          </w:p>
        </w:tc>
        <w:tc>
          <w:tcPr>
            <w:tcW w:w="1987" w:type="dxa"/>
          </w:tcPr>
          <w:p w14:paraId="2AA9D29F" w14:textId="77777777"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13</w:t>
            </w:r>
          </w:p>
        </w:tc>
      </w:tr>
      <w:tr w:rsidR="002B1600" w14:paraId="012E6759" w14:textId="77777777" w:rsidTr="00B4310C">
        <w:tc>
          <w:tcPr>
            <w:tcW w:w="7975" w:type="dxa"/>
          </w:tcPr>
          <w:p w14:paraId="7265B014" w14:textId="77777777" w:rsidR="002B1600" w:rsidRDefault="002B160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الفرق بين تخطيط التعاقب القيادي والإحلال الوظيفي</w:t>
            </w:r>
          </w:p>
        </w:tc>
        <w:tc>
          <w:tcPr>
            <w:tcW w:w="1987" w:type="dxa"/>
          </w:tcPr>
          <w:p w14:paraId="4220D8EA" w14:textId="77777777" w:rsidR="002B1600" w:rsidRDefault="002B160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15</w:t>
            </w:r>
          </w:p>
        </w:tc>
      </w:tr>
      <w:tr w:rsidR="002B1600" w14:paraId="040C899F" w14:textId="77777777" w:rsidTr="00B4310C">
        <w:tc>
          <w:tcPr>
            <w:tcW w:w="7975" w:type="dxa"/>
          </w:tcPr>
          <w:p w14:paraId="6C3F68BE" w14:textId="77777777" w:rsidR="002B1600"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أهمية تخطيط تعاقب القيادات</w:t>
            </w:r>
          </w:p>
        </w:tc>
        <w:tc>
          <w:tcPr>
            <w:tcW w:w="1987" w:type="dxa"/>
          </w:tcPr>
          <w:p w14:paraId="57A22FB1" w14:textId="77777777" w:rsidR="002B1600" w:rsidRDefault="00D3395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16</w:t>
            </w:r>
          </w:p>
        </w:tc>
      </w:tr>
      <w:tr w:rsidR="00B246E6" w14:paraId="0AFC9F58" w14:textId="77777777" w:rsidTr="00B4310C">
        <w:tc>
          <w:tcPr>
            <w:tcW w:w="9962" w:type="dxa"/>
            <w:gridSpan w:val="2"/>
            <w:shd w:val="clear" w:color="auto" w:fill="D9D9D9" w:themeFill="background1" w:themeFillShade="D9"/>
          </w:tcPr>
          <w:p w14:paraId="700856F3" w14:textId="5C4CBF4F" w:rsidR="00B246E6" w:rsidRPr="00B21A45" w:rsidRDefault="000A73E5" w:rsidP="005447C6">
            <w:pPr>
              <w:jc w:val="center"/>
              <w:rPr>
                <w:rFonts w:ascii="Adobe Arabic" w:eastAsia="Calibri" w:hAnsi="Adobe Arabic" w:cs="Adobe Arabic"/>
                <w:b/>
                <w:bCs/>
                <w:sz w:val="40"/>
                <w:szCs w:val="40"/>
                <w:rtl/>
              </w:rPr>
            </w:pPr>
            <w:hyperlink r:id="rId16" w:history="1">
              <w:r w:rsidR="00B246E6" w:rsidRPr="000A73E5">
                <w:rPr>
                  <w:rStyle w:val="Hyperlink"/>
                  <w:rFonts w:ascii="Adobe Arabic" w:eastAsia="Calibri" w:hAnsi="Adobe Arabic" w:cs="Adobe Arabic"/>
                  <w:b/>
                  <w:bCs/>
                  <w:sz w:val="40"/>
                  <w:szCs w:val="40"/>
                  <w:rtl/>
                </w:rPr>
                <w:t xml:space="preserve">الجلسة الثانية: </w:t>
              </w:r>
              <w:r w:rsidR="00D33950" w:rsidRPr="000A73E5">
                <w:rPr>
                  <w:rStyle w:val="Hyperlink"/>
                  <w:rFonts w:ascii="Adobe Arabic" w:eastAsia="Calibri" w:hAnsi="Adobe Arabic" w:cs="Adobe Arabic" w:hint="cs"/>
                  <w:b/>
                  <w:bCs/>
                  <w:sz w:val="40"/>
                  <w:szCs w:val="40"/>
                  <w:rtl/>
                </w:rPr>
                <w:t>أدوات ومزايا التخطيط للتعاقب القيادي</w:t>
              </w:r>
            </w:hyperlink>
          </w:p>
        </w:tc>
      </w:tr>
      <w:tr w:rsidR="005553F8" w14:paraId="6E05CF27" w14:textId="77777777" w:rsidTr="00B4310C">
        <w:tc>
          <w:tcPr>
            <w:tcW w:w="7975" w:type="dxa"/>
          </w:tcPr>
          <w:p w14:paraId="18799836" w14:textId="77777777" w:rsidR="005447C6" w:rsidRPr="00B21A45"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مزايا تخطيط التعاقب</w:t>
            </w:r>
          </w:p>
        </w:tc>
        <w:tc>
          <w:tcPr>
            <w:tcW w:w="1987" w:type="dxa"/>
          </w:tcPr>
          <w:p w14:paraId="0BD10DA9" w14:textId="77777777" w:rsidR="005447C6" w:rsidRPr="00B21A45" w:rsidRDefault="00C778F1"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18</w:t>
            </w:r>
          </w:p>
        </w:tc>
      </w:tr>
      <w:tr w:rsidR="00D33950" w14:paraId="33D2DC23" w14:textId="77777777" w:rsidTr="00B4310C">
        <w:tc>
          <w:tcPr>
            <w:tcW w:w="7975" w:type="dxa"/>
          </w:tcPr>
          <w:p w14:paraId="6FE9054C" w14:textId="77777777" w:rsidR="00D33950"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أهداف تخطيط تعاقب القيادات</w:t>
            </w:r>
          </w:p>
        </w:tc>
        <w:tc>
          <w:tcPr>
            <w:tcW w:w="1987" w:type="dxa"/>
          </w:tcPr>
          <w:p w14:paraId="597D37CF" w14:textId="77777777" w:rsidR="00D33950" w:rsidRDefault="00D3395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18</w:t>
            </w:r>
          </w:p>
        </w:tc>
      </w:tr>
      <w:tr w:rsidR="00D33950" w14:paraId="1E3A137A" w14:textId="77777777" w:rsidTr="00B4310C">
        <w:tc>
          <w:tcPr>
            <w:tcW w:w="7975" w:type="dxa"/>
          </w:tcPr>
          <w:p w14:paraId="3B53FFAF" w14:textId="77777777" w:rsidR="00D33950"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أدوات تخطيط التعاقب</w:t>
            </w:r>
          </w:p>
        </w:tc>
        <w:tc>
          <w:tcPr>
            <w:tcW w:w="1987" w:type="dxa"/>
          </w:tcPr>
          <w:p w14:paraId="2084B5AB" w14:textId="77777777" w:rsidR="00D33950" w:rsidRDefault="00D3395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19</w:t>
            </w:r>
          </w:p>
        </w:tc>
      </w:tr>
      <w:tr w:rsidR="00D33950" w14:paraId="4209778C" w14:textId="77777777" w:rsidTr="00B4310C">
        <w:tc>
          <w:tcPr>
            <w:tcW w:w="7975" w:type="dxa"/>
          </w:tcPr>
          <w:p w14:paraId="3509E532" w14:textId="77777777" w:rsidR="00D33950" w:rsidRDefault="00D33950" w:rsidP="005447C6">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متطلبات عملية تخطيط التعاقب القيادي</w:t>
            </w:r>
          </w:p>
        </w:tc>
        <w:tc>
          <w:tcPr>
            <w:tcW w:w="1987" w:type="dxa"/>
          </w:tcPr>
          <w:p w14:paraId="57AA79A4" w14:textId="77777777" w:rsidR="00D33950" w:rsidRDefault="00D33950" w:rsidP="005447C6">
            <w:pPr>
              <w:jc w:val="center"/>
              <w:rPr>
                <w:rFonts w:ascii="Adobe Arabic" w:hAnsi="Adobe Arabic" w:cs="Adobe Arabic"/>
                <w:sz w:val="40"/>
                <w:szCs w:val="40"/>
                <w:rtl/>
                <w:lang w:bidi="ar-SY"/>
              </w:rPr>
            </w:pPr>
            <w:r>
              <w:rPr>
                <w:rFonts w:ascii="Adobe Arabic" w:hAnsi="Adobe Arabic" w:cs="Adobe Arabic" w:hint="cs"/>
                <w:sz w:val="40"/>
                <w:szCs w:val="40"/>
                <w:rtl/>
                <w:lang w:bidi="ar-SY"/>
              </w:rPr>
              <w:t>20</w:t>
            </w:r>
          </w:p>
        </w:tc>
      </w:tr>
      <w:tr w:rsidR="00B246E6" w14:paraId="1B41770E" w14:textId="77777777" w:rsidTr="00B4310C">
        <w:tc>
          <w:tcPr>
            <w:tcW w:w="9962" w:type="dxa"/>
            <w:gridSpan w:val="2"/>
            <w:shd w:val="clear" w:color="auto" w:fill="D9D9D9" w:themeFill="background1" w:themeFillShade="D9"/>
          </w:tcPr>
          <w:p w14:paraId="003C1014" w14:textId="77777777" w:rsidR="00B246E6" w:rsidRPr="00B21A45" w:rsidRDefault="00B246E6" w:rsidP="00B246E6">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الثاني</w:t>
            </w:r>
          </w:p>
        </w:tc>
      </w:tr>
      <w:tr w:rsidR="00B246E6" w14:paraId="28A4017F" w14:textId="77777777" w:rsidTr="00B4310C">
        <w:tc>
          <w:tcPr>
            <w:tcW w:w="9962" w:type="dxa"/>
            <w:gridSpan w:val="2"/>
            <w:shd w:val="clear" w:color="auto" w:fill="D9D9D9" w:themeFill="background1" w:themeFillShade="D9"/>
          </w:tcPr>
          <w:p w14:paraId="398118DF" w14:textId="5B370EA9" w:rsidR="00B246E6" w:rsidRPr="00B21A45" w:rsidRDefault="000A73E5" w:rsidP="00B246E6">
            <w:pPr>
              <w:jc w:val="center"/>
              <w:rPr>
                <w:rFonts w:ascii="Adobe Arabic" w:eastAsia="Calibri" w:hAnsi="Adobe Arabic" w:cs="Adobe Arabic"/>
                <w:b/>
                <w:bCs/>
                <w:sz w:val="40"/>
                <w:szCs w:val="40"/>
                <w:rtl/>
              </w:rPr>
            </w:pPr>
            <w:hyperlink r:id="rId17" w:history="1">
              <w:r w:rsidR="00B246E6" w:rsidRPr="000A73E5">
                <w:rPr>
                  <w:rStyle w:val="Hyperlink"/>
                  <w:rFonts w:ascii="Adobe Arabic" w:eastAsia="Calibri" w:hAnsi="Adobe Arabic" w:cs="Adobe Arabic"/>
                  <w:b/>
                  <w:bCs/>
                  <w:sz w:val="40"/>
                  <w:szCs w:val="40"/>
                  <w:rtl/>
                </w:rPr>
                <w:t xml:space="preserve">الجلسة الأولى: </w:t>
              </w:r>
              <w:r w:rsidR="00D33950" w:rsidRPr="000A73E5">
                <w:rPr>
                  <w:rStyle w:val="Hyperlink"/>
                  <w:rFonts w:ascii="Adobe Arabic" w:eastAsia="Calibri" w:hAnsi="Adobe Arabic" w:cs="Adobe Arabic" w:hint="cs"/>
                  <w:b/>
                  <w:bCs/>
                  <w:sz w:val="40"/>
                  <w:szCs w:val="40"/>
                  <w:rtl/>
                </w:rPr>
                <w:t>منهجية التعاقب الوظيفي</w:t>
              </w:r>
            </w:hyperlink>
          </w:p>
        </w:tc>
      </w:tr>
      <w:tr w:rsidR="005553F8" w14:paraId="2B14E86E" w14:textId="77777777" w:rsidTr="00B4310C">
        <w:tc>
          <w:tcPr>
            <w:tcW w:w="7975" w:type="dxa"/>
          </w:tcPr>
          <w:p w14:paraId="36DA40DA" w14:textId="77777777" w:rsidR="00B246E6" w:rsidRPr="00B21A45" w:rsidRDefault="00D33950"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التحقق من جاهزية الدائرة لإعداد وتنفيذ تخطيط التعاقب الوظيفي</w:t>
            </w:r>
          </w:p>
        </w:tc>
        <w:tc>
          <w:tcPr>
            <w:tcW w:w="1987" w:type="dxa"/>
          </w:tcPr>
          <w:p w14:paraId="6DF6AB42" w14:textId="77777777" w:rsidR="00B246E6" w:rsidRPr="00B21A45" w:rsidRDefault="00D33950"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24</w:t>
            </w:r>
          </w:p>
        </w:tc>
      </w:tr>
      <w:tr w:rsidR="00D33950" w14:paraId="221D36E5" w14:textId="77777777" w:rsidTr="00B4310C">
        <w:tc>
          <w:tcPr>
            <w:tcW w:w="7975" w:type="dxa"/>
          </w:tcPr>
          <w:p w14:paraId="5C259BB3" w14:textId="77777777" w:rsidR="00D33950" w:rsidRDefault="00D33950"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تشكيل اللجان</w:t>
            </w:r>
          </w:p>
        </w:tc>
        <w:tc>
          <w:tcPr>
            <w:tcW w:w="1987" w:type="dxa"/>
          </w:tcPr>
          <w:p w14:paraId="29D316C4" w14:textId="77777777" w:rsidR="00D33950" w:rsidRDefault="00D33950"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25</w:t>
            </w:r>
          </w:p>
        </w:tc>
      </w:tr>
      <w:tr w:rsidR="00D33950" w14:paraId="2F384669" w14:textId="77777777" w:rsidTr="00B4310C">
        <w:tc>
          <w:tcPr>
            <w:tcW w:w="7975" w:type="dxa"/>
          </w:tcPr>
          <w:p w14:paraId="55CFB2ED" w14:textId="77777777" w:rsidR="00D33950" w:rsidRDefault="00D33950"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خطوات إعداد خطط التعاقب الوظيفي</w:t>
            </w:r>
          </w:p>
        </w:tc>
        <w:tc>
          <w:tcPr>
            <w:tcW w:w="1987" w:type="dxa"/>
          </w:tcPr>
          <w:p w14:paraId="1C100FBB" w14:textId="77777777" w:rsidR="00D33950" w:rsidRDefault="00D33950"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26</w:t>
            </w:r>
          </w:p>
        </w:tc>
      </w:tr>
      <w:tr w:rsidR="00CE42F5" w14:paraId="0A817861" w14:textId="77777777" w:rsidTr="00B4310C">
        <w:tc>
          <w:tcPr>
            <w:tcW w:w="9962" w:type="dxa"/>
            <w:gridSpan w:val="2"/>
            <w:shd w:val="clear" w:color="auto" w:fill="D9D9D9" w:themeFill="background1" w:themeFillShade="D9"/>
          </w:tcPr>
          <w:p w14:paraId="1CF1FCF1" w14:textId="52787BB4" w:rsidR="00CE42F5" w:rsidRPr="00B21A45" w:rsidRDefault="000A73E5" w:rsidP="00B246E6">
            <w:pPr>
              <w:jc w:val="center"/>
              <w:rPr>
                <w:rFonts w:ascii="Adobe Arabic" w:hAnsi="Adobe Arabic" w:cs="Adobe Arabic"/>
                <w:sz w:val="40"/>
                <w:szCs w:val="40"/>
                <w:rtl/>
                <w:lang w:bidi="ar-SY"/>
              </w:rPr>
            </w:pPr>
            <w:hyperlink r:id="rId18" w:history="1">
              <w:r w:rsidR="00CE42F5" w:rsidRPr="000A73E5">
                <w:rPr>
                  <w:rStyle w:val="Hyperlink"/>
                  <w:rFonts w:ascii="Adobe Arabic" w:eastAsia="Calibri" w:hAnsi="Adobe Arabic" w:cs="Adobe Arabic"/>
                  <w:b/>
                  <w:bCs/>
                  <w:sz w:val="40"/>
                  <w:szCs w:val="40"/>
                  <w:rtl/>
                </w:rPr>
                <w:t>الجلسة الثانية:</w:t>
              </w:r>
              <w:r w:rsidR="00CE42F5" w:rsidRPr="000A73E5">
                <w:rPr>
                  <w:rStyle w:val="Hyperlink"/>
                  <w:rFonts w:ascii="Adobe Arabic" w:hAnsi="Adobe Arabic" w:cs="Adobe Arabic"/>
                  <w:sz w:val="40"/>
                  <w:szCs w:val="40"/>
                  <w:rtl/>
                </w:rPr>
                <w:t xml:space="preserve"> </w:t>
              </w:r>
              <w:r w:rsidR="002147ED" w:rsidRPr="000A73E5">
                <w:rPr>
                  <w:rStyle w:val="Hyperlink"/>
                  <w:rFonts w:ascii="Adobe Arabic" w:eastAsia="Calibri" w:hAnsi="Adobe Arabic" w:cs="Adobe Arabic" w:hint="cs"/>
                  <w:b/>
                  <w:bCs/>
                  <w:sz w:val="40"/>
                  <w:szCs w:val="40"/>
                  <w:rtl/>
                </w:rPr>
                <w:t>إدارة المواهب ودورها في تجهيز خطط التعاقب الوظيفي</w:t>
              </w:r>
            </w:hyperlink>
          </w:p>
        </w:tc>
      </w:tr>
      <w:tr w:rsidR="005553F8" w14:paraId="4FF4DEBF" w14:textId="77777777" w:rsidTr="00B4310C">
        <w:tc>
          <w:tcPr>
            <w:tcW w:w="7975" w:type="dxa"/>
          </w:tcPr>
          <w:p w14:paraId="23F3D803" w14:textId="77777777" w:rsidR="00B246E6" w:rsidRPr="00B21A45"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مفهوم إدارة المواهب</w:t>
            </w:r>
          </w:p>
        </w:tc>
        <w:tc>
          <w:tcPr>
            <w:tcW w:w="1987" w:type="dxa"/>
          </w:tcPr>
          <w:p w14:paraId="5CB2BC76" w14:textId="77777777" w:rsidR="00B246E6" w:rsidRPr="00B21A45"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35</w:t>
            </w:r>
          </w:p>
        </w:tc>
      </w:tr>
      <w:tr w:rsidR="002147ED" w14:paraId="3343C64F" w14:textId="77777777" w:rsidTr="00B4310C">
        <w:tc>
          <w:tcPr>
            <w:tcW w:w="7975" w:type="dxa"/>
          </w:tcPr>
          <w:p w14:paraId="0012241A" w14:textId="77777777" w:rsidR="002147ED"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أهمية إدارة المواهب</w:t>
            </w:r>
          </w:p>
        </w:tc>
        <w:tc>
          <w:tcPr>
            <w:tcW w:w="1987" w:type="dxa"/>
          </w:tcPr>
          <w:p w14:paraId="52FF9D56" w14:textId="77777777" w:rsidR="002147ED"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36</w:t>
            </w:r>
          </w:p>
        </w:tc>
      </w:tr>
      <w:tr w:rsidR="002147ED" w14:paraId="7883BAB7" w14:textId="77777777" w:rsidTr="00B4310C">
        <w:tc>
          <w:tcPr>
            <w:tcW w:w="7975" w:type="dxa"/>
          </w:tcPr>
          <w:p w14:paraId="4A1B928D" w14:textId="77777777" w:rsidR="002147ED"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مبادئ إدارة المواهب</w:t>
            </w:r>
          </w:p>
        </w:tc>
        <w:tc>
          <w:tcPr>
            <w:tcW w:w="1987" w:type="dxa"/>
          </w:tcPr>
          <w:p w14:paraId="1ED1FA80" w14:textId="77777777" w:rsidR="002147ED"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38</w:t>
            </w:r>
          </w:p>
        </w:tc>
      </w:tr>
      <w:tr w:rsidR="002147ED" w14:paraId="4D3D41CE" w14:textId="77777777" w:rsidTr="00B4310C">
        <w:tc>
          <w:tcPr>
            <w:tcW w:w="7975" w:type="dxa"/>
          </w:tcPr>
          <w:p w14:paraId="709F03DA" w14:textId="77777777" w:rsidR="002147ED"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عملية تقييم المواهب</w:t>
            </w:r>
          </w:p>
        </w:tc>
        <w:tc>
          <w:tcPr>
            <w:tcW w:w="1987" w:type="dxa"/>
          </w:tcPr>
          <w:p w14:paraId="1F63A853" w14:textId="77777777" w:rsidR="002147ED"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40</w:t>
            </w:r>
          </w:p>
        </w:tc>
      </w:tr>
      <w:tr w:rsidR="002147ED" w14:paraId="746499C3" w14:textId="77777777" w:rsidTr="00B4310C">
        <w:tc>
          <w:tcPr>
            <w:tcW w:w="7975" w:type="dxa"/>
          </w:tcPr>
          <w:p w14:paraId="42126AE1" w14:textId="77777777" w:rsidR="002147ED" w:rsidRDefault="002147ED" w:rsidP="00CE42F5">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خطوات تقييم المواهب وتخطيط التعاقب الوظيفي</w:t>
            </w:r>
          </w:p>
        </w:tc>
        <w:tc>
          <w:tcPr>
            <w:tcW w:w="1987" w:type="dxa"/>
          </w:tcPr>
          <w:p w14:paraId="579B1AEB" w14:textId="77777777" w:rsidR="002147ED" w:rsidRDefault="002147ED" w:rsidP="00B246E6">
            <w:pPr>
              <w:jc w:val="center"/>
              <w:rPr>
                <w:rFonts w:ascii="Adobe Arabic" w:hAnsi="Adobe Arabic" w:cs="Adobe Arabic"/>
                <w:sz w:val="40"/>
                <w:szCs w:val="40"/>
                <w:rtl/>
                <w:lang w:bidi="ar-SY"/>
              </w:rPr>
            </w:pPr>
            <w:r>
              <w:rPr>
                <w:rFonts w:ascii="Adobe Arabic" w:hAnsi="Adobe Arabic" w:cs="Adobe Arabic" w:hint="cs"/>
                <w:sz w:val="40"/>
                <w:szCs w:val="40"/>
                <w:rtl/>
                <w:lang w:bidi="ar-SY"/>
              </w:rPr>
              <w:t>41</w:t>
            </w:r>
          </w:p>
        </w:tc>
      </w:tr>
      <w:tr w:rsidR="00B30CCA" w14:paraId="09B2F171" w14:textId="77777777" w:rsidTr="00B4310C">
        <w:tc>
          <w:tcPr>
            <w:tcW w:w="9962" w:type="dxa"/>
            <w:gridSpan w:val="2"/>
            <w:shd w:val="clear" w:color="auto" w:fill="D9D9D9" w:themeFill="background1" w:themeFillShade="D9"/>
          </w:tcPr>
          <w:p w14:paraId="526BB95C" w14:textId="77777777" w:rsidR="00B30CCA" w:rsidRPr="00B21A45" w:rsidRDefault="00B30CCA" w:rsidP="00B30CCA">
            <w:pPr>
              <w:jc w:val="center"/>
              <w:rPr>
                <w:rFonts w:ascii="Adobe Arabic" w:hAnsi="Adobe Arabic" w:cs="Adobe Arabic"/>
                <w:sz w:val="40"/>
                <w:szCs w:val="40"/>
                <w:rtl/>
                <w:lang w:bidi="ar-SY"/>
              </w:rPr>
            </w:pPr>
            <w:r w:rsidRPr="00B21A45">
              <w:rPr>
                <w:rFonts w:ascii="Adobe Arabic" w:eastAsia="Calibri" w:hAnsi="Adobe Arabic" w:cs="Adobe Arabic"/>
                <w:b/>
                <w:bCs/>
                <w:color w:val="C00000"/>
                <w:sz w:val="40"/>
                <w:szCs w:val="40"/>
                <w:rtl/>
              </w:rPr>
              <w:t>اليوم التدريبي الثالث</w:t>
            </w:r>
          </w:p>
        </w:tc>
      </w:tr>
      <w:tr w:rsidR="00B30CCA" w14:paraId="6251CBBE" w14:textId="77777777" w:rsidTr="00B4310C">
        <w:tc>
          <w:tcPr>
            <w:tcW w:w="9962" w:type="dxa"/>
            <w:gridSpan w:val="2"/>
            <w:shd w:val="clear" w:color="auto" w:fill="D9D9D9" w:themeFill="background1" w:themeFillShade="D9"/>
          </w:tcPr>
          <w:p w14:paraId="30E5288F" w14:textId="6D7C4B3C" w:rsidR="00B30CCA" w:rsidRPr="00B21A45" w:rsidRDefault="000A73E5" w:rsidP="00B30CCA">
            <w:pPr>
              <w:jc w:val="center"/>
              <w:rPr>
                <w:rFonts w:ascii="Adobe Arabic" w:hAnsi="Adobe Arabic" w:cs="Adobe Arabic"/>
                <w:sz w:val="40"/>
                <w:szCs w:val="40"/>
                <w:rtl/>
                <w:lang w:bidi="ar-SY"/>
              </w:rPr>
            </w:pPr>
            <w:hyperlink r:id="rId19" w:history="1">
              <w:r w:rsidR="00B30CCA" w:rsidRPr="000A73E5">
                <w:rPr>
                  <w:rStyle w:val="Hyperlink"/>
                  <w:rFonts w:ascii="Adobe Arabic" w:eastAsia="Calibri" w:hAnsi="Adobe Arabic" w:cs="Adobe Arabic"/>
                  <w:b/>
                  <w:bCs/>
                  <w:sz w:val="40"/>
                  <w:szCs w:val="40"/>
                  <w:rtl/>
                </w:rPr>
                <w:t xml:space="preserve">الجلسة الأولى: </w:t>
              </w:r>
              <w:r w:rsidR="002147ED" w:rsidRPr="000A73E5">
                <w:rPr>
                  <w:rStyle w:val="Hyperlink"/>
                  <w:rFonts w:ascii="Adobe Arabic" w:eastAsia="Calibri" w:hAnsi="Adobe Arabic" w:cs="Adobe Arabic" w:hint="cs"/>
                  <w:b/>
                  <w:bCs/>
                  <w:sz w:val="40"/>
                  <w:szCs w:val="40"/>
                  <w:rtl/>
                </w:rPr>
                <w:t>مبررات ومعوقات التخطيط للتعاقب القيادي</w:t>
              </w:r>
            </w:hyperlink>
          </w:p>
        </w:tc>
      </w:tr>
      <w:tr w:rsidR="005553F8" w14:paraId="35812FAC" w14:textId="77777777" w:rsidTr="00B4310C">
        <w:tc>
          <w:tcPr>
            <w:tcW w:w="7975" w:type="dxa"/>
          </w:tcPr>
          <w:p w14:paraId="77021109" w14:textId="77777777" w:rsidR="00B30CCA" w:rsidRPr="00B21A45"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مبررات التخطيط للتعاقب الإداري</w:t>
            </w:r>
          </w:p>
        </w:tc>
        <w:tc>
          <w:tcPr>
            <w:tcW w:w="1987" w:type="dxa"/>
          </w:tcPr>
          <w:p w14:paraId="25547E62" w14:textId="77777777" w:rsidR="00B30CCA" w:rsidRPr="00B21A45"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44</w:t>
            </w:r>
          </w:p>
        </w:tc>
      </w:tr>
      <w:tr w:rsidR="002147ED" w14:paraId="37823AD6" w14:textId="77777777" w:rsidTr="00B4310C">
        <w:tc>
          <w:tcPr>
            <w:tcW w:w="7975" w:type="dxa"/>
          </w:tcPr>
          <w:p w14:paraId="380EAA8F" w14:textId="77777777"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أهم أشكال القيادة الإدارية</w:t>
            </w:r>
          </w:p>
        </w:tc>
        <w:tc>
          <w:tcPr>
            <w:tcW w:w="1987" w:type="dxa"/>
          </w:tcPr>
          <w:p w14:paraId="25B1F7F5" w14:textId="77777777"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45</w:t>
            </w:r>
          </w:p>
        </w:tc>
      </w:tr>
      <w:tr w:rsidR="002147ED" w14:paraId="6D5658CA" w14:textId="77777777" w:rsidTr="00B4310C">
        <w:tc>
          <w:tcPr>
            <w:tcW w:w="7975" w:type="dxa"/>
          </w:tcPr>
          <w:p w14:paraId="1A17EC80" w14:textId="77777777"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نظريات القيادة الإدارية</w:t>
            </w:r>
          </w:p>
        </w:tc>
        <w:tc>
          <w:tcPr>
            <w:tcW w:w="1987" w:type="dxa"/>
          </w:tcPr>
          <w:p w14:paraId="22D8AC4A" w14:textId="77777777"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47</w:t>
            </w:r>
          </w:p>
        </w:tc>
      </w:tr>
      <w:tr w:rsidR="002147ED" w14:paraId="58FD8D47" w14:textId="77777777" w:rsidTr="00B4310C">
        <w:tc>
          <w:tcPr>
            <w:tcW w:w="7975" w:type="dxa"/>
          </w:tcPr>
          <w:p w14:paraId="24992948" w14:textId="77777777"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المعوقات التي تواجه التخطيط للتعاقب القيادي</w:t>
            </w:r>
          </w:p>
        </w:tc>
        <w:tc>
          <w:tcPr>
            <w:tcW w:w="1987" w:type="dxa"/>
          </w:tcPr>
          <w:p w14:paraId="22D17837" w14:textId="77777777"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49</w:t>
            </w:r>
          </w:p>
        </w:tc>
      </w:tr>
      <w:tr w:rsidR="00A25638" w14:paraId="32B2F329" w14:textId="77777777" w:rsidTr="00B4310C">
        <w:tc>
          <w:tcPr>
            <w:tcW w:w="9962" w:type="dxa"/>
            <w:gridSpan w:val="2"/>
            <w:shd w:val="clear" w:color="auto" w:fill="D9D9D9" w:themeFill="background1" w:themeFillShade="D9"/>
            <w:vAlign w:val="center"/>
          </w:tcPr>
          <w:p w14:paraId="1221B895" w14:textId="073EB73E" w:rsidR="00A25638" w:rsidRPr="00B21A45" w:rsidRDefault="000A73E5" w:rsidP="00A25638">
            <w:pPr>
              <w:jc w:val="center"/>
              <w:rPr>
                <w:rFonts w:ascii="Adobe Arabic" w:hAnsi="Adobe Arabic" w:cs="Adobe Arabic"/>
                <w:sz w:val="40"/>
                <w:szCs w:val="40"/>
                <w:rtl/>
                <w:lang w:bidi="ar-SY"/>
              </w:rPr>
            </w:pPr>
            <w:hyperlink r:id="rId20" w:history="1">
              <w:r w:rsidR="00A25638" w:rsidRPr="000A73E5">
                <w:rPr>
                  <w:rStyle w:val="Hyperlink"/>
                  <w:rFonts w:ascii="Adobe Arabic" w:eastAsia="Calibri" w:hAnsi="Adobe Arabic" w:cs="Adobe Arabic"/>
                  <w:b/>
                  <w:bCs/>
                  <w:sz w:val="40"/>
                  <w:szCs w:val="40"/>
                  <w:rtl/>
                </w:rPr>
                <w:t xml:space="preserve">الجلسة </w:t>
              </w:r>
              <w:r w:rsidR="008D27F4" w:rsidRPr="000A73E5">
                <w:rPr>
                  <w:rStyle w:val="Hyperlink"/>
                  <w:rFonts w:ascii="Adobe Arabic" w:eastAsia="Calibri" w:hAnsi="Adobe Arabic" w:cs="Adobe Arabic" w:hint="cs"/>
                  <w:b/>
                  <w:bCs/>
                  <w:sz w:val="40"/>
                  <w:szCs w:val="40"/>
                  <w:rtl/>
                </w:rPr>
                <w:t>الثانية</w:t>
              </w:r>
              <w:r w:rsidR="00A25638" w:rsidRPr="000A73E5">
                <w:rPr>
                  <w:rStyle w:val="Hyperlink"/>
                  <w:rFonts w:ascii="Adobe Arabic" w:eastAsia="Calibri" w:hAnsi="Adobe Arabic" w:cs="Adobe Arabic"/>
                  <w:b/>
                  <w:bCs/>
                  <w:sz w:val="40"/>
                  <w:szCs w:val="40"/>
                  <w:rtl/>
                </w:rPr>
                <w:t xml:space="preserve">: </w:t>
              </w:r>
              <w:r w:rsidR="002147ED" w:rsidRPr="000A73E5">
                <w:rPr>
                  <w:rStyle w:val="Hyperlink"/>
                  <w:rFonts w:ascii="Adobe Arabic" w:eastAsia="Calibri" w:hAnsi="Adobe Arabic" w:cs="Adobe Arabic" w:hint="cs"/>
                  <w:b/>
                  <w:bCs/>
                  <w:sz w:val="40"/>
                  <w:szCs w:val="40"/>
                  <w:rtl/>
                </w:rPr>
                <w:t>العوامل الداعمة لتخطيط التعاقب القيادي</w:t>
              </w:r>
            </w:hyperlink>
          </w:p>
        </w:tc>
      </w:tr>
      <w:tr w:rsidR="005553F8" w14:paraId="7FEB768C" w14:textId="77777777" w:rsidTr="00B4310C">
        <w:tc>
          <w:tcPr>
            <w:tcW w:w="7975" w:type="dxa"/>
          </w:tcPr>
          <w:p w14:paraId="16274D3B" w14:textId="77777777" w:rsidR="00B30CCA" w:rsidRPr="00B21A45"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ممارسات الإعداد للتعاقب الإداري</w:t>
            </w:r>
          </w:p>
        </w:tc>
        <w:tc>
          <w:tcPr>
            <w:tcW w:w="1987" w:type="dxa"/>
          </w:tcPr>
          <w:p w14:paraId="7CCA8208" w14:textId="77777777" w:rsidR="00B30CCA" w:rsidRPr="00B21A45"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53</w:t>
            </w:r>
          </w:p>
        </w:tc>
      </w:tr>
      <w:tr w:rsidR="002147ED" w14:paraId="0EF10076" w14:textId="77777777" w:rsidTr="00B4310C">
        <w:tc>
          <w:tcPr>
            <w:tcW w:w="7975" w:type="dxa"/>
          </w:tcPr>
          <w:p w14:paraId="072FCCA1" w14:textId="77777777"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العوامل الداعمة لنجاح تخطيط التعاقب القيادي</w:t>
            </w:r>
          </w:p>
        </w:tc>
        <w:tc>
          <w:tcPr>
            <w:tcW w:w="1987" w:type="dxa"/>
          </w:tcPr>
          <w:p w14:paraId="4FC9E207" w14:textId="77777777"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53</w:t>
            </w:r>
          </w:p>
        </w:tc>
      </w:tr>
      <w:tr w:rsidR="002147ED" w14:paraId="55411DB7" w14:textId="77777777" w:rsidTr="00B4310C">
        <w:tc>
          <w:tcPr>
            <w:tcW w:w="7975" w:type="dxa"/>
          </w:tcPr>
          <w:p w14:paraId="4EAB6125" w14:textId="77777777" w:rsidR="002147ED" w:rsidRDefault="002147ED" w:rsidP="002147ED">
            <w:pPr>
              <w:tabs>
                <w:tab w:val="left" w:pos="2650"/>
              </w:tabs>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القائد الإداري وإدارة التغيير</w:t>
            </w:r>
          </w:p>
        </w:tc>
        <w:tc>
          <w:tcPr>
            <w:tcW w:w="1987" w:type="dxa"/>
          </w:tcPr>
          <w:p w14:paraId="1FBA9DB6" w14:textId="77777777"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54</w:t>
            </w:r>
          </w:p>
        </w:tc>
      </w:tr>
      <w:tr w:rsidR="002147ED" w14:paraId="37AA71F9" w14:textId="77777777" w:rsidTr="00B4310C">
        <w:tc>
          <w:tcPr>
            <w:tcW w:w="7975" w:type="dxa"/>
          </w:tcPr>
          <w:p w14:paraId="3E1DE413" w14:textId="77777777" w:rsidR="002147ED" w:rsidRDefault="00462C4A"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نماذج</w:t>
            </w:r>
            <w:r w:rsidR="002147ED">
              <w:rPr>
                <w:rFonts w:ascii="Adobe Arabic" w:eastAsia="Calibri" w:hAnsi="Adobe Arabic" w:cs="Adobe Arabic" w:hint="cs"/>
                <w:b/>
                <w:bCs/>
                <w:color w:val="002060"/>
                <w:sz w:val="40"/>
                <w:szCs w:val="40"/>
                <w:rtl/>
              </w:rPr>
              <w:t xml:space="preserve"> تخطيط التعاقب القيادي للمنظمات</w:t>
            </w:r>
          </w:p>
        </w:tc>
        <w:tc>
          <w:tcPr>
            <w:tcW w:w="1987" w:type="dxa"/>
          </w:tcPr>
          <w:p w14:paraId="1BC38AA4" w14:textId="77777777"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57</w:t>
            </w:r>
          </w:p>
        </w:tc>
      </w:tr>
      <w:tr w:rsidR="002147ED" w14:paraId="55978100" w14:textId="77777777" w:rsidTr="00B4310C">
        <w:tc>
          <w:tcPr>
            <w:tcW w:w="7975" w:type="dxa"/>
          </w:tcPr>
          <w:p w14:paraId="20E3205F" w14:textId="77777777" w:rsidR="002147ED" w:rsidRDefault="002147ED" w:rsidP="00A25638">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استبيان قياس مدى المعرفة بتخطيط التعاقب الوظيفي</w:t>
            </w:r>
          </w:p>
        </w:tc>
        <w:tc>
          <w:tcPr>
            <w:tcW w:w="1987" w:type="dxa"/>
          </w:tcPr>
          <w:p w14:paraId="445D97DB" w14:textId="77777777" w:rsidR="002147ED" w:rsidRDefault="002147ED" w:rsidP="00B30CCA">
            <w:pPr>
              <w:jc w:val="center"/>
              <w:rPr>
                <w:rFonts w:ascii="Adobe Arabic" w:hAnsi="Adobe Arabic" w:cs="Adobe Arabic"/>
                <w:sz w:val="40"/>
                <w:szCs w:val="40"/>
                <w:rtl/>
                <w:lang w:bidi="ar-SY"/>
              </w:rPr>
            </w:pPr>
            <w:r>
              <w:rPr>
                <w:rFonts w:ascii="Adobe Arabic" w:hAnsi="Adobe Arabic" w:cs="Adobe Arabic" w:hint="cs"/>
                <w:sz w:val="40"/>
                <w:szCs w:val="40"/>
                <w:rtl/>
                <w:lang w:bidi="ar-SY"/>
              </w:rPr>
              <w:t>59</w:t>
            </w:r>
          </w:p>
        </w:tc>
      </w:tr>
      <w:tr w:rsidR="00F91FB4" w14:paraId="03BDFCFF" w14:textId="77777777" w:rsidTr="00B4310C">
        <w:tc>
          <w:tcPr>
            <w:tcW w:w="7975" w:type="dxa"/>
          </w:tcPr>
          <w:p w14:paraId="303CD20A" w14:textId="77777777" w:rsidR="00F91FB4" w:rsidRDefault="00F91FB4" w:rsidP="00E62AAD">
            <w:pPr>
              <w:jc w:val="left"/>
              <w:rPr>
                <w:rFonts w:ascii="Adobe Arabic" w:eastAsia="Calibri" w:hAnsi="Adobe Arabic" w:cs="Adobe Arabic"/>
                <w:b/>
                <w:bCs/>
                <w:color w:val="002060"/>
                <w:sz w:val="40"/>
                <w:szCs w:val="40"/>
                <w:rtl/>
              </w:rPr>
            </w:pPr>
            <w:r>
              <w:rPr>
                <w:rFonts w:ascii="Adobe Arabic" w:eastAsia="Calibri" w:hAnsi="Adobe Arabic" w:cs="Adobe Arabic" w:hint="cs"/>
                <w:b/>
                <w:bCs/>
                <w:color w:val="002060"/>
                <w:sz w:val="40"/>
                <w:szCs w:val="40"/>
                <w:rtl/>
              </w:rPr>
              <w:t>المراجع العلمية</w:t>
            </w:r>
          </w:p>
        </w:tc>
        <w:tc>
          <w:tcPr>
            <w:tcW w:w="1987" w:type="dxa"/>
          </w:tcPr>
          <w:p w14:paraId="285298D5" w14:textId="77777777" w:rsidR="00F91FB4" w:rsidRDefault="002147ED" w:rsidP="005553F8">
            <w:pPr>
              <w:jc w:val="center"/>
              <w:rPr>
                <w:rFonts w:ascii="Adobe Arabic" w:hAnsi="Adobe Arabic" w:cs="Adobe Arabic"/>
                <w:sz w:val="40"/>
                <w:szCs w:val="40"/>
                <w:rtl/>
                <w:lang w:bidi="ar-SY"/>
              </w:rPr>
            </w:pPr>
            <w:r>
              <w:rPr>
                <w:rFonts w:ascii="Adobe Arabic" w:hAnsi="Adobe Arabic" w:cs="Adobe Arabic" w:hint="cs"/>
                <w:sz w:val="40"/>
                <w:szCs w:val="40"/>
                <w:rtl/>
                <w:lang w:bidi="ar-SY"/>
              </w:rPr>
              <w:t>63</w:t>
            </w:r>
          </w:p>
        </w:tc>
      </w:tr>
    </w:tbl>
    <w:p w14:paraId="2A9F7F68" w14:textId="77777777" w:rsidR="00CE3DFF" w:rsidRPr="00DA1B6F" w:rsidRDefault="00CE3DFF" w:rsidP="00881264">
      <w:pPr>
        <w:jc w:val="center"/>
        <w:rPr>
          <w:b/>
          <w:bCs/>
          <w:sz w:val="44"/>
          <w:szCs w:val="48"/>
          <w:rtl/>
        </w:rPr>
      </w:pPr>
    </w:p>
    <w:p w14:paraId="43E7782C" w14:textId="77777777" w:rsidR="00CE3DFF" w:rsidRPr="00DA1B6F" w:rsidRDefault="00CE3DFF">
      <w:pPr>
        <w:bidi w:val="0"/>
        <w:spacing w:after="160" w:line="259" w:lineRule="auto"/>
        <w:jc w:val="left"/>
        <w:rPr>
          <w:b/>
          <w:bCs/>
          <w:sz w:val="44"/>
          <w:szCs w:val="48"/>
          <w:rtl/>
        </w:rPr>
      </w:pPr>
      <w:r w:rsidRPr="00DA1B6F">
        <w:rPr>
          <w:b/>
          <w:bCs/>
          <w:sz w:val="44"/>
          <w:szCs w:val="48"/>
          <w:rtl/>
        </w:rPr>
        <w:br w:type="page"/>
      </w:r>
    </w:p>
    <w:p w14:paraId="21F9FD16" w14:textId="77777777" w:rsidR="008452D0" w:rsidRPr="00DA1B6F" w:rsidRDefault="00881264" w:rsidP="00881264">
      <w:pPr>
        <w:jc w:val="center"/>
        <w:rPr>
          <w:b/>
          <w:bCs/>
          <w:sz w:val="44"/>
          <w:szCs w:val="48"/>
        </w:rPr>
      </w:pPr>
      <w:r w:rsidRPr="00DA1B6F">
        <w:rPr>
          <w:rFonts w:hint="cs"/>
          <w:b/>
          <w:bCs/>
          <w:sz w:val="44"/>
          <w:szCs w:val="48"/>
          <w:rtl/>
        </w:rPr>
        <w:lastRenderedPageBreak/>
        <w:t>دليل البرنامج</w:t>
      </w:r>
    </w:p>
    <w:tbl>
      <w:tblPr>
        <w:tblStyle w:val="5-51"/>
        <w:bidiVisual/>
        <w:tblW w:w="10364" w:type="dxa"/>
        <w:tblInd w:w="-819" w:type="dxa"/>
        <w:tblBorders>
          <w:top w:val="thinThickSmallGap" w:sz="24" w:space="0" w:color="00CC99"/>
          <w:left w:val="thinThickSmallGap" w:sz="24" w:space="0" w:color="00CC99"/>
          <w:bottom w:val="thinThickSmallGap" w:sz="24" w:space="0" w:color="00CC99"/>
          <w:right w:val="thinThickSmallGap" w:sz="24" w:space="0" w:color="00CC99"/>
          <w:insideH w:val="single" w:sz="12" w:space="0" w:color="00CC99"/>
          <w:insideV w:val="single" w:sz="12" w:space="0" w:color="00CC99"/>
        </w:tblBorders>
        <w:shd w:val="clear" w:color="auto" w:fill="FFFFFF" w:themeFill="background1"/>
        <w:tblLook w:val="04A0" w:firstRow="1" w:lastRow="0" w:firstColumn="1" w:lastColumn="0" w:noHBand="0" w:noVBand="1"/>
      </w:tblPr>
      <w:tblGrid>
        <w:gridCol w:w="1532"/>
        <w:gridCol w:w="8832"/>
      </w:tblGrid>
      <w:tr w:rsidR="00881264" w:rsidRPr="00E17203" w14:paraId="23F80241" w14:textId="77777777" w:rsidTr="00B431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top w:val="none" w:sz="0" w:space="0" w:color="auto"/>
              <w:left w:val="none" w:sz="0" w:space="0" w:color="auto"/>
              <w:right w:val="none" w:sz="0" w:space="0" w:color="auto"/>
            </w:tcBorders>
            <w:shd w:val="clear" w:color="auto" w:fill="FFFFFF" w:themeFill="background1"/>
            <w:vAlign w:val="center"/>
          </w:tcPr>
          <w:p w14:paraId="0E6F0B50" w14:textId="77777777" w:rsidR="00881264" w:rsidRPr="00C1705E" w:rsidRDefault="00881264"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اسم الب</w:t>
            </w:r>
            <w:r w:rsidR="00A651BF" w:rsidRPr="00C1705E">
              <w:rPr>
                <w:rFonts w:ascii="Adobe Arabic" w:hAnsi="Adobe Arabic" w:cs="Adobe Arabic"/>
                <w:color w:val="C00000"/>
                <w:sz w:val="36"/>
                <w:szCs w:val="36"/>
                <w:rtl/>
              </w:rPr>
              <w:t>رنامج</w:t>
            </w:r>
          </w:p>
        </w:tc>
        <w:tc>
          <w:tcPr>
            <w:tcW w:w="8832" w:type="dxa"/>
            <w:tcBorders>
              <w:top w:val="none" w:sz="0" w:space="0" w:color="auto"/>
              <w:left w:val="none" w:sz="0" w:space="0" w:color="auto"/>
              <w:right w:val="none" w:sz="0" w:space="0" w:color="auto"/>
            </w:tcBorders>
            <w:shd w:val="clear" w:color="auto" w:fill="FFFFFF" w:themeFill="background1"/>
            <w:vAlign w:val="center"/>
          </w:tcPr>
          <w:p w14:paraId="5511B921" w14:textId="52BA87E5" w:rsidR="00881264" w:rsidRPr="00C1705E" w:rsidRDefault="000A73E5" w:rsidP="0032182E">
            <w:pPr>
              <w:jc w:val="center"/>
              <w:cnfStyle w:val="100000000000" w:firstRow="1"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hyperlink r:id="rId21" w:history="1">
              <w:r w:rsidR="008020C7" w:rsidRPr="000A73E5">
                <w:rPr>
                  <w:rStyle w:val="Hyperlink"/>
                  <w:rFonts w:ascii="Adobe Arabic" w:hAnsi="Adobe Arabic" w:cs="Adobe Arabic"/>
                  <w:b w:val="0"/>
                  <w:bCs w:val="0"/>
                  <w:sz w:val="36"/>
                  <w:szCs w:val="36"/>
                  <w:rtl/>
                </w:rPr>
                <w:t xml:space="preserve">تطوير القيادة الإدارية </w:t>
              </w:r>
              <w:r w:rsidR="00924567" w:rsidRPr="000A73E5">
                <w:rPr>
                  <w:rStyle w:val="Hyperlink"/>
                  <w:rFonts w:ascii="Adobe Arabic" w:hAnsi="Adobe Arabic" w:cs="Adobe Arabic" w:hint="cs"/>
                  <w:b w:val="0"/>
                  <w:bCs w:val="0"/>
                  <w:sz w:val="36"/>
                  <w:szCs w:val="36"/>
                  <w:rtl/>
                </w:rPr>
                <w:t>وتخطيط</w:t>
              </w:r>
              <w:r w:rsidR="008020C7" w:rsidRPr="000A73E5">
                <w:rPr>
                  <w:rStyle w:val="Hyperlink"/>
                  <w:rFonts w:ascii="Adobe Arabic" w:hAnsi="Adobe Arabic" w:cs="Adobe Arabic"/>
                  <w:b w:val="0"/>
                  <w:bCs w:val="0"/>
                  <w:sz w:val="36"/>
                  <w:szCs w:val="36"/>
                  <w:rtl/>
                </w:rPr>
                <w:t xml:space="preserve"> التعاقب القيادي</w:t>
              </w:r>
            </w:hyperlink>
          </w:p>
        </w:tc>
      </w:tr>
      <w:tr w:rsidR="00881264" w:rsidRPr="00E17203" w14:paraId="2810D398" w14:textId="77777777" w:rsidTr="00B431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14:paraId="7C7B343A" w14:textId="77777777" w:rsidR="00881264" w:rsidRPr="00C1705E" w:rsidRDefault="00E17203"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الهدف العام</w:t>
            </w:r>
          </w:p>
        </w:tc>
        <w:tc>
          <w:tcPr>
            <w:tcW w:w="8832" w:type="dxa"/>
            <w:shd w:val="clear" w:color="auto" w:fill="FFFFFF" w:themeFill="background1"/>
            <w:vAlign w:val="center"/>
          </w:tcPr>
          <w:p w14:paraId="1D8F9341" w14:textId="77777777" w:rsidR="00881264" w:rsidRPr="00B21A45" w:rsidRDefault="00AE0F8C" w:rsidP="0032182E">
            <w:pPr>
              <w:jc w:val="center"/>
              <w:cnfStyle w:val="000000100000" w:firstRow="0" w:lastRow="0" w:firstColumn="0" w:lastColumn="0" w:oddVBand="0" w:evenVBand="0" w:oddHBand="1" w:evenHBand="0" w:firstRowFirstColumn="0" w:firstRowLastColumn="0" w:lastRowFirstColumn="0" w:lastRowLastColumn="0"/>
              <w:rPr>
                <w:rFonts w:ascii="Adobe Arabic" w:hAnsi="Adobe Arabic" w:cs="Adobe Arabic"/>
                <w:sz w:val="36"/>
                <w:szCs w:val="36"/>
                <w:rtl/>
              </w:rPr>
            </w:pPr>
            <w:r w:rsidRPr="00AE0F8C">
              <w:rPr>
                <w:rFonts w:ascii="Adobe Arabic" w:hAnsi="Adobe Arabic" w:cs="Adobe Arabic"/>
                <w:color w:val="002060"/>
                <w:sz w:val="36"/>
                <w:szCs w:val="36"/>
                <w:rtl/>
              </w:rPr>
              <w:t xml:space="preserve">فهم أساسيات التطوير الوظيفي </w:t>
            </w:r>
            <w:r w:rsidR="00A964BD" w:rsidRPr="00AE0F8C">
              <w:rPr>
                <w:rFonts w:ascii="Adobe Arabic" w:hAnsi="Adobe Arabic" w:cs="Adobe Arabic" w:hint="cs"/>
                <w:color w:val="002060"/>
                <w:sz w:val="36"/>
                <w:szCs w:val="36"/>
                <w:rtl/>
              </w:rPr>
              <w:t>و</w:t>
            </w:r>
            <w:r w:rsidR="00A964BD">
              <w:rPr>
                <w:rFonts w:ascii="Adobe Arabic" w:hAnsi="Adobe Arabic" w:cs="Adobe Arabic" w:hint="cs"/>
                <w:color w:val="002060"/>
                <w:sz w:val="36"/>
                <w:szCs w:val="36"/>
                <w:rtl/>
              </w:rPr>
              <w:t xml:space="preserve">أهمية </w:t>
            </w:r>
            <w:r w:rsidRPr="00AE0F8C">
              <w:rPr>
                <w:rFonts w:ascii="Adobe Arabic" w:hAnsi="Adobe Arabic" w:cs="Adobe Arabic"/>
                <w:color w:val="002060"/>
                <w:sz w:val="36"/>
                <w:szCs w:val="36"/>
                <w:rtl/>
              </w:rPr>
              <w:t>تخطيط التعاقب القيادي</w:t>
            </w:r>
          </w:p>
        </w:tc>
      </w:tr>
      <w:tr w:rsidR="00881264" w:rsidRPr="00E17203" w14:paraId="0A4DCDF4" w14:textId="77777777" w:rsidTr="00B4310C">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14:paraId="289243CA" w14:textId="77777777" w:rsidR="00881264" w:rsidRPr="00C1705E" w:rsidRDefault="00E17203"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الأهداف التفصيلية</w:t>
            </w:r>
          </w:p>
        </w:tc>
        <w:tc>
          <w:tcPr>
            <w:tcW w:w="8832" w:type="dxa"/>
            <w:shd w:val="clear" w:color="auto" w:fill="FFFFFF" w:themeFill="background1"/>
            <w:vAlign w:val="center"/>
          </w:tcPr>
          <w:p w14:paraId="0E3F607F"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دراسة مفهوم تطوير القيادة الإدارية.</w:t>
            </w:r>
          </w:p>
          <w:p w14:paraId="30659FE2"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 xml:space="preserve">دور القيادة الإدارية </w:t>
            </w:r>
            <w:r w:rsidRPr="00AE0F8C">
              <w:rPr>
                <w:rFonts w:ascii="Adobe Arabic" w:hAnsi="Adobe Arabic" w:cs="Adobe Arabic" w:hint="cs"/>
                <w:sz w:val="36"/>
                <w:szCs w:val="36"/>
                <w:rtl/>
                <w:lang w:bidi="ar-SY"/>
              </w:rPr>
              <w:t>في</w:t>
            </w:r>
            <w:r w:rsidRPr="00AE0F8C">
              <w:rPr>
                <w:rFonts w:ascii="Adobe Arabic" w:hAnsi="Adobe Arabic" w:cs="Adobe Arabic"/>
                <w:sz w:val="36"/>
                <w:szCs w:val="36"/>
                <w:rtl/>
                <w:lang w:bidi="ar-SY"/>
              </w:rPr>
              <w:t xml:space="preserve"> نجاح المؤسسة</w:t>
            </w:r>
          </w:p>
          <w:p w14:paraId="45B38056"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واجبات القيادة</w:t>
            </w:r>
          </w:p>
          <w:p w14:paraId="124F37EA"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التعرف على مفهوم تخطيط تعاقب القيادات.</w:t>
            </w:r>
          </w:p>
          <w:p w14:paraId="0420C93A"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توضيح الفــرق بــن تخطيط التعاقــب القيــادي والإحلال الوظيفــي.</w:t>
            </w:r>
          </w:p>
          <w:p w14:paraId="78D478E7"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إبراز أهمية تخطيط تعاقب القيادات.</w:t>
            </w:r>
          </w:p>
          <w:p w14:paraId="0A2F3706"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الاطلاع على أدوات ومزايا التخطيط للتعاقب القيادي</w:t>
            </w:r>
          </w:p>
          <w:p w14:paraId="505E9375"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تحديد متطلبات عملية تخطيط التعاقب القيادي.</w:t>
            </w:r>
          </w:p>
          <w:p w14:paraId="574BC4C5"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التعرف على منهجية التعاقب الوظيفي.</w:t>
            </w:r>
          </w:p>
          <w:p w14:paraId="10C8AE88" w14:textId="77777777" w:rsidR="00AE0F8C"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التعرف على مبررات ومعوقات التخطيط للتعاقب القيادي.</w:t>
            </w:r>
          </w:p>
          <w:p w14:paraId="7DDC5FA2" w14:textId="77777777" w:rsidR="00E17203" w:rsidRPr="00AE0F8C" w:rsidRDefault="00AE0F8C" w:rsidP="00AE0F8C">
            <w:pPr>
              <w:pStyle w:val="a5"/>
              <w:numPr>
                <w:ilvl w:val="0"/>
                <w:numId w:val="1"/>
              </w:numPr>
              <w:cnfStyle w:val="000000000000" w:firstRow="0" w:lastRow="0" w:firstColumn="0" w:lastColumn="0" w:oddVBand="0" w:evenVBand="0" w:oddHBand="0" w:evenHBand="0" w:firstRowFirstColumn="0" w:firstRowLastColumn="0" w:lastRowFirstColumn="0" w:lastRowLastColumn="0"/>
              <w:rPr>
                <w:rFonts w:ascii="Adobe Arabic" w:hAnsi="Adobe Arabic" w:cs="Adobe Arabic"/>
                <w:sz w:val="36"/>
                <w:szCs w:val="36"/>
                <w:rtl/>
                <w:lang w:bidi="ar-SY"/>
              </w:rPr>
            </w:pPr>
            <w:r w:rsidRPr="00AE0F8C">
              <w:rPr>
                <w:rFonts w:ascii="Adobe Arabic" w:hAnsi="Adobe Arabic" w:cs="Adobe Arabic"/>
                <w:sz w:val="36"/>
                <w:szCs w:val="36"/>
                <w:rtl/>
                <w:lang w:bidi="ar-SY"/>
              </w:rPr>
              <w:t>التعرف على العوامل الداعمة تخطيط التعاقب القيادي</w:t>
            </w:r>
            <w:r w:rsidR="00E17203" w:rsidRPr="00AE0F8C">
              <w:rPr>
                <w:rFonts w:ascii="Adobe Arabic" w:hAnsi="Adobe Arabic" w:cs="Adobe Arabic"/>
                <w:sz w:val="36"/>
                <w:szCs w:val="36"/>
                <w:rtl/>
                <w:lang w:bidi="ar-SY"/>
              </w:rPr>
              <w:t>.</w:t>
            </w:r>
          </w:p>
        </w:tc>
      </w:tr>
      <w:tr w:rsidR="00E17203" w:rsidRPr="00E17203" w14:paraId="4AD9F585" w14:textId="77777777" w:rsidTr="00B431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tcBorders>
            <w:shd w:val="clear" w:color="auto" w:fill="FFFFFF" w:themeFill="background1"/>
            <w:vAlign w:val="center"/>
          </w:tcPr>
          <w:p w14:paraId="65E2C61B" w14:textId="77777777" w:rsidR="00E17203" w:rsidRPr="00C1705E" w:rsidRDefault="00E17203"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الفئة المستهدفة</w:t>
            </w:r>
          </w:p>
        </w:tc>
        <w:tc>
          <w:tcPr>
            <w:tcW w:w="8832" w:type="dxa"/>
            <w:shd w:val="clear" w:color="auto" w:fill="FFFFFF" w:themeFill="background1"/>
            <w:vAlign w:val="center"/>
          </w:tcPr>
          <w:p w14:paraId="47D6EA0D" w14:textId="5E2AB047" w:rsidR="00AE0F8C" w:rsidRPr="000A73E5" w:rsidRDefault="00AE0F8C">
            <w:pPr>
              <w:pStyle w:val="a5"/>
              <w:numPr>
                <w:ilvl w:val="0"/>
                <w:numId w:val="4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lang w:bidi="ar-SY"/>
              </w:rPr>
            </w:pPr>
            <w:r w:rsidRPr="000A73E5">
              <w:rPr>
                <w:rFonts w:ascii="Adobe Arabic" w:hAnsi="Adobe Arabic" w:cs="Adobe Arabic"/>
                <w:color w:val="002060"/>
                <w:sz w:val="36"/>
                <w:szCs w:val="36"/>
                <w:rtl/>
                <w:lang w:bidi="ar-SY"/>
              </w:rPr>
              <w:t>المدراء التنفيذين ورؤساء الأقسام الإداريين الذين يرغبون في زيادة أو تعميق فهمهم بالمفاهيم بتطوير القيادة الإدارية والتخطيط للتعاقب القيادي.</w:t>
            </w:r>
          </w:p>
          <w:p w14:paraId="1ADDD250" w14:textId="33D70D53" w:rsidR="00E17203" w:rsidRPr="000A73E5" w:rsidRDefault="00AE0F8C">
            <w:pPr>
              <w:pStyle w:val="a5"/>
              <w:numPr>
                <w:ilvl w:val="0"/>
                <w:numId w:val="43"/>
              </w:numPr>
              <w:cnfStyle w:val="000000100000" w:firstRow="0" w:lastRow="0" w:firstColumn="0" w:lastColumn="0" w:oddVBand="0" w:evenVBand="0" w:oddHBand="1" w:evenHBand="0" w:firstRowFirstColumn="0" w:firstRowLastColumn="0" w:lastRowFirstColumn="0" w:lastRowLastColumn="0"/>
              <w:rPr>
                <w:rFonts w:ascii="Adobe Arabic" w:hAnsi="Adobe Arabic" w:cs="Adobe Arabic"/>
                <w:color w:val="002060"/>
                <w:sz w:val="36"/>
                <w:szCs w:val="36"/>
                <w:rtl/>
              </w:rPr>
            </w:pPr>
            <w:r w:rsidRPr="000A73E5">
              <w:rPr>
                <w:rFonts w:ascii="Adobe Arabic" w:hAnsi="Adobe Arabic" w:cs="Adobe Arabic"/>
                <w:color w:val="002060"/>
                <w:sz w:val="36"/>
                <w:szCs w:val="36"/>
                <w:rtl/>
                <w:lang w:bidi="ar-SY"/>
              </w:rPr>
              <w:t>المدراء ورؤساء الأقسام الإداريين وغيرهم من الأشخاص الذين يستخدمون المعلومات الادارية في اتخاذ القرارات أو يقدمون تقارير عن أدائهم للإدارات العليا.</w:t>
            </w:r>
          </w:p>
        </w:tc>
      </w:tr>
      <w:tr w:rsidR="00881264" w:rsidRPr="00E17203" w14:paraId="32EFF2B6" w14:textId="77777777" w:rsidTr="00B4310C">
        <w:tc>
          <w:tcPr>
            <w:cnfStyle w:val="001000000000" w:firstRow="0" w:lastRow="0" w:firstColumn="1" w:lastColumn="0" w:oddVBand="0" w:evenVBand="0" w:oddHBand="0" w:evenHBand="0" w:firstRowFirstColumn="0" w:firstRowLastColumn="0" w:lastRowFirstColumn="0" w:lastRowLastColumn="0"/>
            <w:tcW w:w="1532" w:type="dxa"/>
            <w:tcBorders>
              <w:left w:val="none" w:sz="0" w:space="0" w:color="auto"/>
              <w:bottom w:val="none" w:sz="0" w:space="0" w:color="auto"/>
            </w:tcBorders>
            <w:shd w:val="clear" w:color="auto" w:fill="FFFFFF" w:themeFill="background1"/>
            <w:vAlign w:val="center"/>
          </w:tcPr>
          <w:p w14:paraId="26ACBA79" w14:textId="77777777" w:rsidR="00881264" w:rsidRPr="00C1705E" w:rsidRDefault="00E17203" w:rsidP="0032182E">
            <w:pPr>
              <w:jc w:val="center"/>
              <w:rPr>
                <w:rFonts w:ascii="Adobe Arabic" w:hAnsi="Adobe Arabic" w:cs="Adobe Arabic"/>
                <w:color w:val="C00000"/>
                <w:sz w:val="36"/>
                <w:szCs w:val="36"/>
                <w:rtl/>
              </w:rPr>
            </w:pPr>
            <w:r w:rsidRPr="00C1705E">
              <w:rPr>
                <w:rFonts w:ascii="Adobe Arabic" w:hAnsi="Adobe Arabic" w:cs="Adobe Arabic"/>
                <w:color w:val="C00000"/>
                <w:sz w:val="36"/>
                <w:szCs w:val="36"/>
                <w:rtl/>
              </w:rPr>
              <w:t>مدة البرنامج</w:t>
            </w:r>
          </w:p>
        </w:tc>
        <w:tc>
          <w:tcPr>
            <w:tcW w:w="8832" w:type="dxa"/>
            <w:shd w:val="clear" w:color="auto" w:fill="FFFFFF" w:themeFill="background1"/>
            <w:vAlign w:val="center"/>
          </w:tcPr>
          <w:p w14:paraId="4B7A6E8D" w14:textId="5A1CF05E" w:rsidR="00881264" w:rsidRPr="00C1705E" w:rsidRDefault="00AE0F8C" w:rsidP="0032182E">
            <w:pPr>
              <w:jc w:val="center"/>
              <w:cnfStyle w:val="000000000000" w:firstRow="0" w:lastRow="0" w:firstColumn="0" w:lastColumn="0" w:oddVBand="0" w:evenVBand="0" w:oddHBand="0" w:evenHBand="0" w:firstRowFirstColumn="0" w:firstRowLastColumn="0" w:lastRowFirstColumn="0" w:lastRowLastColumn="0"/>
              <w:rPr>
                <w:rFonts w:ascii="Adobe Arabic" w:hAnsi="Adobe Arabic" w:cs="Adobe Arabic"/>
                <w:color w:val="002060"/>
                <w:sz w:val="36"/>
                <w:szCs w:val="36"/>
                <w:rtl/>
              </w:rPr>
            </w:pPr>
            <w:r>
              <w:rPr>
                <w:rFonts w:ascii="Adobe Arabic" w:hAnsi="Adobe Arabic" w:cs="Adobe Arabic" w:hint="cs"/>
                <w:color w:val="002060"/>
                <w:sz w:val="36"/>
                <w:szCs w:val="36"/>
                <w:rtl/>
              </w:rPr>
              <w:t>3</w:t>
            </w:r>
            <w:r w:rsidR="00E17203" w:rsidRPr="00C1705E">
              <w:rPr>
                <w:rFonts w:ascii="Adobe Arabic" w:hAnsi="Adobe Arabic" w:cs="Adobe Arabic"/>
                <w:color w:val="002060"/>
                <w:sz w:val="36"/>
                <w:szCs w:val="36"/>
                <w:rtl/>
              </w:rPr>
              <w:t xml:space="preserve"> أيام</w:t>
            </w:r>
            <w:r w:rsidR="000A73E5">
              <w:rPr>
                <w:rFonts w:ascii="Adobe Arabic" w:hAnsi="Adobe Arabic" w:cs="Adobe Arabic" w:hint="cs"/>
                <w:color w:val="002060"/>
                <w:sz w:val="36"/>
                <w:szCs w:val="36"/>
                <w:rtl/>
              </w:rPr>
              <w:t>،</w:t>
            </w:r>
            <w:r w:rsidR="00E17203" w:rsidRPr="00C1705E">
              <w:rPr>
                <w:rFonts w:ascii="Adobe Arabic" w:hAnsi="Adobe Arabic" w:cs="Adobe Arabic"/>
                <w:color w:val="002060"/>
                <w:sz w:val="36"/>
                <w:szCs w:val="36"/>
                <w:rtl/>
              </w:rPr>
              <w:t xml:space="preserve"> </w:t>
            </w:r>
            <w:r>
              <w:rPr>
                <w:rFonts w:ascii="Adobe Arabic" w:hAnsi="Adobe Arabic" w:cs="Adobe Arabic" w:hint="cs"/>
                <w:color w:val="002060"/>
                <w:sz w:val="36"/>
                <w:szCs w:val="36"/>
                <w:rtl/>
              </w:rPr>
              <w:t>15</w:t>
            </w:r>
            <w:r w:rsidR="00E17203" w:rsidRPr="00C1705E">
              <w:rPr>
                <w:rFonts w:ascii="Adobe Arabic" w:hAnsi="Adobe Arabic" w:cs="Adobe Arabic"/>
                <w:color w:val="002060"/>
                <w:sz w:val="36"/>
                <w:szCs w:val="36"/>
                <w:rtl/>
              </w:rPr>
              <w:t xml:space="preserve"> ساعة</w:t>
            </w:r>
            <w:r w:rsidR="000A73E5">
              <w:rPr>
                <w:rFonts w:ascii="Adobe Arabic" w:hAnsi="Adobe Arabic" w:cs="Adobe Arabic" w:hint="cs"/>
                <w:color w:val="002060"/>
                <w:sz w:val="36"/>
                <w:szCs w:val="36"/>
                <w:rtl/>
              </w:rPr>
              <w:t xml:space="preserve"> تدريبية</w:t>
            </w:r>
          </w:p>
        </w:tc>
      </w:tr>
    </w:tbl>
    <w:p w14:paraId="3A3F01A4" w14:textId="77777777" w:rsidR="00075B3B" w:rsidRDefault="00075B3B" w:rsidP="003B59F9">
      <w:pPr>
        <w:rPr>
          <w:rtl/>
        </w:rPr>
      </w:pPr>
    </w:p>
    <w:p w14:paraId="1E2EBC09" w14:textId="77777777" w:rsidR="00B4310C" w:rsidRDefault="00B4310C">
      <w:pPr>
        <w:bidi w:val="0"/>
        <w:spacing w:after="160" w:line="259" w:lineRule="auto"/>
        <w:jc w:val="left"/>
        <w:rPr>
          <w:rtl/>
        </w:rPr>
      </w:pPr>
      <w:r>
        <w:rPr>
          <w:rtl/>
        </w:rPr>
        <w:br w:type="page"/>
      </w:r>
    </w:p>
    <w:p w14:paraId="01F05561" w14:textId="77777777" w:rsidR="00B4310C" w:rsidRDefault="0050179E" w:rsidP="00B4310C">
      <w:pPr>
        <w:rPr>
          <w:rtl/>
        </w:rPr>
      </w:pPr>
      <w:r>
        <w:rPr>
          <w:noProof/>
          <w:rtl/>
        </w:rPr>
        <w:lastRenderedPageBreak/>
        <mc:AlternateContent>
          <mc:Choice Requires="wps">
            <w:drawing>
              <wp:anchor distT="0" distB="0" distL="114300" distR="114300" simplePos="0" relativeHeight="252246016" behindDoc="0" locked="0" layoutInCell="1" allowOverlap="1" wp14:anchorId="5066AC53" wp14:editId="0DEDD4C1">
                <wp:simplePos x="0" y="0"/>
                <wp:positionH relativeFrom="column">
                  <wp:posOffset>4100830</wp:posOffset>
                </wp:positionH>
                <wp:positionV relativeFrom="paragraph">
                  <wp:posOffset>69215</wp:posOffset>
                </wp:positionV>
                <wp:extent cx="1296670" cy="371475"/>
                <wp:effectExtent l="0" t="0" r="0" b="0"/>
                <wp:wrapNone/>
                <wp:docPr id="958" name="Text Box 9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6670" cy="371475"/>
                        </a:xfrm>
                        <a:prstGeom prst="rect">
                          <a:avLst/>
                        </a:prstGeom>
                        <a:noFill/>
                        <a:ln w="6350">
                          <a:noFill/>
                        </a:ln>
                      </wps:spPr>
                      <wps:txbx>
                        <w:txbxContent>
                          <w:p w14:paraId="64981E9A" w14:textId="77777777" w:rsidR="00B4310C" w:rsidRPr="00403A11" w:rsidRDefault="00B4310C" w:rsidP="00B4310C">
                            <w:pPr>
                              <w:pStyle w:val="a7"/>
                            </w:pPr>
                            <w:r w:rsidRPr="00403A11">
                              <w:rPr>
                                <w:rFonts w:hint="cs"/>
                                <w:rtl/>
                              </w:rPr>
                              <w:t xml:space="preserve">إرشادات </w:t>
                            </w:r>
                            <w:r w:rsidRPr="001C11A3">
                              <w:rPr>
                                <w:rFonts w:hint="cs"/>
                                <w:color w:val="FFFFFF" w:themeColor="background1"/>
                                <w:rtl/>
                              </w:rPr>
                              <w:t>عامة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066AC53" id="Text Box 958" o:spid="_x0000_s1029" type="#_x0000_t202" style="position:absolute;left:0;text-align:left;margin-left:322.9pt;margin-top:5.45pt;width:102.1pt;height:29.25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" filled="f" stroked="f" strokeweight=".5pt">
                <v:textbox>
                  <w:txbxContent>
                    <w:p w14:paraId="64981E9A" w14:textId="77777777" w:rsidR="00B4310C" w:rsidRPr="00403A11" w:rsidRDefault="00B4310C" w:rsidP="00B4310C">
                      <w:pPr>
                        <w:pStyle w:val="a7"/>
                      </w:pPr>
                      <w:r w:rsidRPr="00403A11">
                        <w:rPr>
                          <w:rFonts w:hint="cs"/>
                          <w:rtl/>
                        </w:rPr>
                        <w:t xml:space="preserve">إرشادات </w:t>
                      </w:r>
                      <w:r w:rsidRPr="001C11A3">
                        <w:rPr>
                          <w:rFonts w:hint="cs"/>
                          <w:color w:val="FFFFFF" w:themeColor="background1"/>
                          <w:rtl/>
                        </w:rPr>
                        <w:t>عامة</w:t>
                      </w:r>
                    </w:p>
                  </w:txbxContent>
                </v:textbox>
              </v:shape>
            </w:pict>
          </mc:Fallback>
        </mc:AlternateContent>
      </w:r>
      <w:r w:rsidR="00B4310C">
        <w:rPr>
          <w:noProof/>
          <w:rtl/>
        </w:rPr>
        <w:drawing>
          <wp:inline distT="0" distB="0" distL="0" distR="0" wp14:anchorId="7807B977" wp14:editId="4C77C608">
            <wp:extent cx="1776824" cy="535259"/>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 name="Picture 101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89017" cy="538932"/>
                    </a:xfrm>
                    <a:prstGeom prst="rect">
                      <a:avLst/>
                    </a:prstGeom>
                  </pic:spPr>
                </pic:pic>
              </a:graphicData>
            </a:graphic>
          </wp:inline>
        </w:drawing>
      </w:r>
    </w:p>
    <w:p w14:paraId="7C080EE0" w14:textId="77777777" w:rsidR="003D183B" w:rsidRPr="00D20ED6" w:rsidRDefault="003D183B" w:rsidP="003D183B">
      <w:pPr>
        <w:rPr>
          <w:b/>
          <w:bCs/>
          <w:color w:val="FF0000"/>
          <w:sz w:val="32"/>
          <w:szCs w:val="36"/>
          <w:rtl/>
        </w:rPr>
      </w:pPr>
      <w:bookmarkStart w:id="1" w:name="_Hlk101473384"/>
      <w:r w:rsidRPr="00D20ED6">
        <w:rPr>
          <w:rFonts w:hint="cs"/>
          <w:b/>
          <w:bCs/>
          <w:color w:val="FF0000"/>
          <w:sz w:val="32"/>
          <w:szCs w:val="36"/>
          <w:rtl/>
        </w:rPr>
        <w:t>أخي المتدرب:</w:t>
      </w:r>
    </w:p>
    <w:p w14:paraId="5C2FA0C3" w14:textId="77777777" w:rsidR="003D183B" w:rsidRDefault="003D183B" w:rsidP="003D183B">
      <w:pPr>
        <w:rPr>
          <w:rStyle w:val="Hyperlink"/>
          <w:rFonts w:eastAsia="Calibri"/>
          <w:b/>
          <w:bCs/>
          <w:sz w:val="36"/>
          <w:szCs w:val="36"/>
          <w:lang w:bidi="ar-EG"/>
        </w:rPr>
      </w:pPr>
      <w:r w:rsidRPr="006C12EF">
        <w:rPr>
          <w:rFonts w:eastAsia="Calibri"/>
          <w:b/>
          <w:bCs/>
          <w:sz w:val="36"/>
          <w:szCs w:val="36"/>
          <w:rtl/>
          <w:lang w:bidi="ar-EG"/>
        </w:rPr>
        <w:t xml:space="preserve">نشكر لكم حضوركم في هذا البرنامج التدريبي الذي تسعى من خلاله إلى اكتساب مهارات ومعارف جديدة وحرصاً على تحقيق الهدف من التدريب فإننا نذكركم أخي الكريم </w:t>
      </w:r>
      <w:hyperlink r:id="rId23" w:history="1">
        <w:r w:rsidRPr="006C12EF">
          <w:rPr>
            <w:rStyle w:val="Hyperlink"/>
            <w:rFonts w:eastAsia="Calibri"/>
            <w:b/>
            <w:bCs/>
            <w:sz w:val="36"/>
            <w:szCs w:val="36"/>
            <w:rtl/>
            <w:lang w:bidi="ar-EG"/>
          </w:rPr>
          <w:t>بما يلي:</w:t>
        </w:r>
      </w:hyperlink>
    </w:p>
    <w:p w14:paraId="2A372D49" w14:textId="77777777" w:rsidR="003D183B" w:rsidRPr="00D20ED6" w:rsidRDefault="003D183B" w:rsidP="003D183B">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 xml:space="preserve">التدريب الفعال </w:t>
      </w:r>
      <w:r w:rsidRPr="00D20ED6">
        <w:rPr>
          <w:rFonts w:eastAsia="Calibri" w:hint="cs"/>
          <w:b/>
          <w:bCs/>
          <w:color w:val="002060"/>
          <w:sz w:val="32"/>
          <w:rtl/>
          <w:lang w:bidi="ar-EG"/>
        </w:rPr>
        <w:t xml:space="preserve">هو </w:t>
      </w:r>
      <w:r>
        <w:rPr>
          <w:rFonts w:eastAsia="Calibri" w:hint="cs"/>
          <w:b/>
          <w:bCs/>
          <w:color w:val="002060"/>
          <w:sz w:val="32"/>
          <w:rtl/>
          <w:lang w:bidi="ar-EG"/>
        </w:rPr>
        <w:t>أن</w:t>
      </w:r>
      <w:r w:rsidRPr="00D20ED6">
        <w:rPr>
          <w:rFonts w:eastAsia="Calibri"/>
          <w:b/>
          <w:bCs/>
          <w:color w:val="002060"/>
          <w:sz w:val="32"/>
          <w:rtl/>
          <w:lang w:bidi="ar-EG"/>
        </w:rPr>
        <w:t xml:space="preserve"> يشارك فيه جميع المتدربين بطرح الآراء والافكار والمناقشة الهادفة.</w:t>
      </w:r>
      <w:r w:rsidRPr="00D20ED6">
        <w:rPr>
          <w:noProof/>
          <w:color w:val="002060"/>
          <w:rtl/>
          <w:lang w:val="ar-SA"/>
        </w:rPr>
        <w:t xml:space="preserve"> </w:t>
      </w:r>
    </w:p>
    <w:p w14:paraId="21D11832" w14:textId="77777777" w:rsidR="003D183B" w:rsidRPr="00D20ED6" w:rsidRDefault="003D183B" w:rsidP="003D183B">
      <w:pPr>
        <w:numPr>
          <w:ilvl w:val="0"/>
          <w:numId w:val="2"/>
        </w:numPr>
        <w:spacing w:after="160"/>
        <w:ind w:left="237" w:hanging="567"/>
        <w:contextualSpacing/>
        <w:jc w:val="lowKashida"/>
        <w:rPr>
          <w:rFonts w:eastAsia="Calibri"/>
          <w:b/>
          <w:bCs/>
          <w:color w:val="002060"/>
          <w:sz w:val="32"/>
          <w:rtl/>
          <w:lang w:bidi="ar-EG"/>
        </w:rPr>
      </w:pPr>
      <w:r w:rsidRPr="00D20ED6">
        <w:rPr>
          <w:noProof/>
          <w:color w:val="002060"/>
          <w:rtl/>
        </w:rPr>
        <w:drawing>
          <wp:anchor distT="0" distB="0" distL="114300" distR="114300" simplePos="0" relativeHeight="252261376" behindDoc="1" locked="0" layoutInCell="1" allowOverlap="1" wp14:anchorId="009441A9" wp14:editId="52A7A07F">
            <wp:simplePos x="0" y="0"/>
            <wp:positionH relativeFrom="margin">
              <wp:posOffset>-349655</wp:posOffset>
            </wp:positionH>
            <wp:positionV relativeFrom="paragraph">
              <wp:posOffset>357073</wp:posOffset>
            </wp:positionV>
            <wp:extent cx="2712720" cy="2740025"/>
            <wp:effectExtent l="0" t="0" r="0" b="3175"/>
            <wp:wrapThrough wrapText="bothSides">
              <wp:wrapPolygon edited="0">
                <wp:start x="1669" y="0"/>
                <wp:lineTo x="1669" y="451"/>
                <wp:lineTo x="2427" y="2403"/>
                <wp:lineTo x="1062" y="4806"/>
                <wp:lineTo x="758" y="7208"/>
                <wp:lineTo x="1213" y="9611"/>
                <wp:lineTo x="1972" y="12014"/>
                <wp:lineTo x="0" y="14116"/>
                <wp:lineTo x="0" y="20574"/>
                <wp:lineTo x="1062" y="21475"/>
                <wp:lineTo x="2730" y="21475"/>
                <wp:lineTo x="11983" y="21475"/>
                <wp:lineTo x="19567" y="21475"/>
                <wp:lineTo x="20326" y="21325"/>
                <wp:lineTo x="19719" y="16819"/>
                <wp:lineTo x="21388" y="14417"/>
                <wp:lineTo x="21388" y="9461"/>
                <wp:lineTo x="20781" y="7058"/>
                <wp:lineTo x="18809" y="5406"/>
                <wp:lineTo x="17747" y="4655"/>
                <wp:lineTo x="8494" y="2403"/>
                <wp:lineTo x="7281" y="2403"/>
                <wp:lineTo x="3640" y="0"/>
                <wp:lineTo x="1669" y="0"/>
              </wp:wrapPolygon>
            </wp:wrapThrough>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pic:nvPicPr>
                  <pic:blipFill>
                    <a:blip r:embed="rId24" cstate="print">
                      <a:clrChange>
                        <a:clrFrom>
                          <a:srgbClr val="EFEFEF"/>
                        </a:clrFrom>
                        <a:clrTo>
                          <a:srgbClr val="EFEFEF">
                            <a:alpha val="0"/>
                          </a:srgbClr>
                        </a:clrTo>
                      </a:clrChange>
                      <a:extLst>
                        <a:ext uri="{28A0092B-C50C-407E-A947-70E740481C1C}">
                          <a14:useLocalDpi xmlns:a14="http://schemas.microsoft.com/office/drawing/2010/main" val="0"/>
                        </a:ext>
                      </a:extLst>
                    </a:blip>
                    <a:stretch>
                      <a:fillRect/>
                    </a:stretch>
                  </pic:blipFill>
                  <pic:spPr>
                    <a:xfrm>
                      <a:off x="0" y="0"/>
                      <a:ext cx="2712720" cy="2740025"/>
                    </a:xfrm>
                    <a:prstGeom prst="rect">
                      <a:avLst/>
                    </a:prstGeom>
                  </pic:spPr>
                </pic:pic>
              </a:graphicData>
            </a:graphic>
          </wp:anchor>
        </w:drawing>
      </w:r>
      <w:r w:rsidRPr="00D20ED6">
        <w:rPr>
          <w:rFonts w:eastAsia="Calibri"/>
          <w:b/>
          <w:bCs/>
          <w:color w:val="002060"/>
          <w:sz w:val="32"/>
          <w:rtl/>
          <w:lang w:bidi="ar-EG"/>
        </w:rPr>
        <w:t>العمل ضمن أفراد المجموعة في التمارين الجماعية.</w:t>
      </w:r>
    </w:p>
    <w:p w14:paraId="6D9A055C" w14:textId="77777777" w:rsidR="003D183B" w:rsidRPr="00D20ED6" w:rsidRDefault="003D183B" w:rsidP="003D183B">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 xml:space="preserve">من حق أي </w:t>
      </w:r>
      <w:r w:rsidRPr="001E0B7E">
        <w:rPr>
          <w:rFonts w:eastAsia="Calibri"/>
          <w:b/>
          <w:bCs/>
          <w:color w:val="002060"/>
          <w:sz w:val="32"/>
          <w:rtl/>
          <w:lang w:bidi="ar-EG"/>
        </w:rPr>
        <w:t>متدرب</w:t>
      </w:r>
      <w:r w:rsidRPr="00D20ED6">
        <w:rPr>
          <w:rFonts w:eastAsia="Calibri"/>
          <w:b/>
          <w:bCs/>
          <w:color w:val="002060"/>
          <w:sz w:val="32"/>
          <w:rtl/>
          <w:lang w:bidi="ar-EG"/>
        </w:rPr>
        <w:t xml:space="preserve"> أن يساهم بطرح فكرته أو رأيه.</w:t>
      </w:r>
    </w:p>
    <w:p w14:paraId="48CC9A66" w14:textId="77777777" w:rsidR="003D183B" w:rsidRPr="00D20ED6" w:rsidRDefault="003D183B" w:rsidP="003D183B">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لا تقاطع أحد عند عرض فكرته أو رأيه.</w:t>
      </w:r>
    </w:p>
    <w:p w14:paraId="6C4C1E2F" w14:textId="77777777" w:rsidR="003D183B" w:rsidRPr="00D20ED6" w:rsidRDefault="003D183B" w:rsidP="003D183B">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لا تنقد أحداً أو تخطئ أحداً عندما يطرح فكرة معينة لأن أنماط التفكير تختلف من شخص لأخر.</w:t>
      </w:r>
    </w:p>
    <w:p w14:paraId="3F2ED6D4" w14:textId="77777777" w:rsidR="003D183B" w:rsidRPr="00D20ED6" w:rsidRDefault="003D183B" w:rsidP="003D183B">
      <w:pPr>
        <w:numPr>
          <w:ilvl w:val="0"/>
          <w:numId w:val="2"/>
        </w:numPr>
        <w:spacing w:after="160"/>
        <w:ind w:left="237" w:hanging="567"/>
        <w:contextualSpacing/>
        <w:jc w:val="lowKashida"/>
        <w:rPr>
          <w:rFonts w:eastAsia="Calibri"/>
          <w:b/>
          <w:bCs/>
          <w:color w:val="002060"/>
          <w:sz w:val="32"/>
          <w:rtl/>
          <w:lang w:bidi="ar-EG"/>
        </w:rPr>
      </w:pPr>
      <w:r w:rsidRPr="00D20ED6">
        <w:rPr>
          <w:rFonts w:eastAsia="Calibri"/>
          <w:b/>
          <w:bCs/>
          <w:color w:val="002060"/>
          <w:sz w:val="32"/>
          <w:rtl/>
          <w:lang w:bidi="ar-EG"/>
        </w:rPr>
        <w:t>الحضور في الوقت المحدد للبرنامج من عوامل نجاحه.</w:t>
      </w:r>
    </w:p>
    <w:p w14:paraId="02F45045" w14:textId="77777777" w:rsidR="003D183B" w:rsidRPr="00D20ED6" w:rsidRDefault="003D183B" w:rsidP="003D183B">
      <w:pPr>
        <w:numPr>
          <w:ilvl w:val="0"/>
          <w:numId w:val="2"/>
        </w:numPr>
        <w:spacing w:after="160"/>
        <w:ind w:left="237" w:hanging="567"/>
        <w:contextualSpacing/>
        <w:jc w:val="left"/>
        <w:rPr>
          <w:rFonts w:eastAsia="Calibri"/>
          <w:b/>
          <w:bCs/>
          <w:color w:val="002060"/>
          <w:sz w:val="32"/>
          <w:rtl/>
          <w:lang w:bidi="ar-EG"/>
        </w:rPr>
      </w:pPr>
      <w:r w:rsidRPr="00D20ED6">
        <w:rPr>
          <w:rFonts w:eastAsia="Calibri"/>
          <w:b/>
          <w:bCs/>
          <w:color w:val="002060"/>
          <w:sz w:val="32"/>
          <w:rtl/>
          <w:lang w:bidi="ar-EG"/>
        </w:rPr>
        <w:t>التركيز على التدريب وتجنب معوقات التركيز كالجوال وغيره.</w:t>
      </w:r>
      <w:r w:rsidRPr="00D20ED6">
        <w:rPr>
          <w:noProof/>
          <w:color w:val="002060"/>
          <w:rtl/>
          <w:lang w:val="ar-SA"/>
        </w:rPr>
        <w:t xml:space="preserve"> </w:t>
      </w:r>
    </w:p>
    <w:p w14:paraId="71B824F4" w14:textId="77777777" w:rsidR="003D183B" w:rsidRPr="00D20ED6" w:rsidRDefault="003D183B" w:rsidP="003D183B">
      <w:pPr>
        <w:numPr>
          <w:ilvl w:val="0"/>
          <w:numId w:val="2"/>
        </w:numPr>
        <w:spacing w:after="160"/>
        <w:ind w:left="237"/>
        <w:contextualSpacing/>
        <w:jc w:val="lowKashida"/>
        <w:rPr>
          <w:rFonts w:eastAsia="Calibri"/>
          <w:b/>
          <w:bCs/>
          <w:color w:val="002060"/>
          <w:sz w:val="32"/>
          <w:rtl/>
          <w:lang w:bidi="ar-EG"/>
        </w:rPr>
      </w:pPr>
      <w:r w:rsidRPr="00D20ED6">
        <w:rPr>
          <w:rFonts w:eastAsia="Calibri"/>
          <w:b/>
          <w:bCs/>
          <w:color w:val="002060"/>
          <w:sz w:val="32"/>
          <w:rtl/>
          <w:lang w:bidi="ar-EG"/>
        </w:rPr>
        <w:t>إذا أردت الرد على مكالمة ضرورية أو اتصال نأمل منك القيام به خارج القاعة.</w:t>
      </w:r>
    </w:p>
    <w:bookmarkEnd w:id="1"/>
    <w:p w14:paraId="406EA632" w14:textId="77777777" w:rsidR="00B4310C" w:rsidRDefault="00B4310C" w:rsidP="00B4310C">
      <w:pPr>
        <w:bidi w:val="0"/>
        <w:spacing w:after="160" w:line="259" w:lineRule="auto"/>
        <w:jc w:val="right"/>
        <w:rPr>
          <w:rtl/>
        </w:rPr>
        <w:sectPr w:rsidR="00B4310C" w:rsidSect="002B1600">
          <w:headerReference w:type="even" r:id="rId25"/>
          <w:headerReference w:type="default" r:id="rId26"/>
          <w:footerReference w:type="default" r:id="rId27"/>
          <w:footerReference w:type="first" r:id="rId28"/>
          <w:pgSz w:w="11906" w:h="16838" w:code="9"/>
          <w:pgMar w:top="1440" w:right="1440" w:bottom="1440" w:left="1440" w:header="720" w:footer="235" w:gutter="0"/>
          <w:pgNumType w:start="1"/>
          <w:cols w:space="720"/>
          <w:titlePg/>
          <w:docGrid w:linePitch="381"/>
        </w:sectPr>
      </w:pPr>
      <w:r>
        <w:rPr>
          <w:rtl/>
        </w:rPr>
        <w:br w:type="page"/>
      </w:r>
    </w:p>
    <w:p w14:paraId="6FEA98D0" w14:textId="77777777" w:rsidR="00E52299" w:rsidRPr="00423539" w:rsidRDefault="0050179E" w:rsidP="00E52299">
      <w:pPr>
        <w:spacing w:line="240" w:lineRule="auto"/>
        <w:jc w:val="center"/>
        <w:rPr>
          <w:rFonts w:cs="PT Bold Heading"/>
          <w:sz w:val="52"/>
          <w:szCs w:val="56"/>
          <w:rtl/>
        </w:rPr>
      </w:pPr>
      <w:r>
        <w:rPr>
          <w:noProof/>
          <w:rtl/>
        </w:rPr>
        <w:lastRenderedPageBreak/>
        <mc:AlternateContent>
          <mc:Choice Requires="wps">
            <w:drawing>
              <wp:anchor distT="0" distB="0" distL="114300" distR="114300" simplePos="0" relativeHeight="252200960" behindDoc="0" locked="0" layoutInCell="1" allowOverlap="1" wp14:anchorId="03C51982" wp14:editId="3B704859">
                <wp:simplePos x="0" y="0"/>
                <wp:positionH relativeFrom="margin">
                  <wp:posOffset>3714750</wp:posOffset>
                </wp:positionH>
                <wp:positionV relativeFrom="paragraph">
                  <wp:posOffset>-838200</wp:posOffset>
                </wp:positionV>
                <wp:extent cx="3119120" cy="558800"/>
                <wp:effectExtent l="0" t="0" r="0" b="0"/>
                <wp:wrapNone/>
                <wp:docPr id="957" name="Text Box 9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78D8EDBB" w14:textId="77777777" w:rsidR="00E52299" w:rsidRPr="00DA1B6F" w:rsidRDefault="00E52299" w:rsidP="00E52299">
                            <w:pPr>
                              <w:spacing w:line="240" w:lineRule="auto"/>
                              <w:jc w:val="center"/>
                              <w:rPr>
                                <w:rFonts w:asciiTheme="majorBidi" w:hAnsiTheme="majorBidi" w:cstheme="majorBidi"/>
                                <w:b/>
                                <w:bCs/>
                                <w:color w:val="FFFFFF" w:themeColor="background1"/>
                                <w:sz w:val="52"/>
                                <w:szCs w:val="56"/>
                                <w:rtl/>
                                <w:lang w:bidi="ar-SY"/>
                              </w:rPr>
                            </w:pPr>
                            <w:r w:rsidRPr="00DA1B6F">
                              <w:rPr>
                                <w:rFonts w:asciiTheme="majorBidi" w:hAnsiTheme="majorBidi" w:cstheme="majorBidi"/>
                                <w:b/>
                                <w:bCs/>
                                <w:color w:val="FFFFFF" w:themeColor="background1"/>
                                <w:sz w:val="52"/>
                                <w:szCs w:val="56"/>
                                <w:rtl/>
                                <w:lang w:bidi="ar-SY"/>
                              </w:rPr>
                              <w:t>اليوم التدريبي الأول</w:t>
                            </w:r>
                          </w:p>
                          <w:p w14:paraId="35251446" w14:textId="77777777" w:rsidR="00E52299" w:rsidRPr="00DA1B6F" w:rsidRDefault="00E52299" w:rsidP="00E52299">
                            <w:pPr>
                              <w:rPr>
                                <w:rFonts w:asciiTheme="majorBidi" w:hAnsiTheme="majorBidi" w:cstheme="majorBidi"/>
                                <w:b/>
                                <w:bCs/>
                                <w:color w:val="FFFFFF" w:themeColor="background1"/>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C51982" id="Text Box 957" o:spid="_x0000_s1030" type="#_x0000_t202" style="position:absolute;left:0;text-align:left;margin-left:292.5pt;margin-top:-66pt;width:245.6pt;height:44pt;z-index:25220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" filled="f" stroked="f" strokeweight=".5pt">
                <v:textbox>
                  <w:txbxContent>
                    <w:p w14:paraId="78D8EDBB" w14:textId="77777777" w:rsidR="00E52299" w:rsidRPr="00DA1B6F" w:rsidRDefault="00E52299" w:rsidP="00E52299">
                      <w:pPr>
                        <w:spacing w:line="240" w:lineRule="auto"/>
                        <w:jc w:val="center"/>
                        <w:rPr>
                          <w:rFonts w:asciiTheme="majorBidi" w:hAnsiTheme="majorBidi" w:cstheme="majorBidi"/>
                          <w:b/>
                          <w:bCs/>
                          <w:color w:val="FFFFFF" w:themeColor="background1"/>
                          <w:sz w:val="52"/>
                          <w:szCs w:val="56"/>
                          <w:rtl/>
                          <w:lang w:bidi="ar-SY"/>
                        </w:rPr>
                      </w:pPr>
                      <w:r w:rsidRPr="00DA1B6F">
                        <w:rPr>
                          <w:rFonts w:asciiTheme="majorBidi" w:hAnsiTheme="majorBidi" w:cstheme="majorBidi"/>
                          <w:b/>
                          <w:bCs/>
                          <w:color w:val="FFFFFF" w:themeColor="background1"/>
                          <w:sz w:val="52"/>
                          <w:szCs w:val="56"/>
                          <w:rtl/>
                          <w:lang w:bidi="ar-SY"/>
                        </w:rPr>
                        <w:t>اليوم التدريبي الأول</w:t>
                      </w:r>
                    </w:p>
                    <w:p w14:paraId="35251446" w14:textId="77777777" w:rsidR="00E52299" w:rsidRPr="00DA1B6F" w:rsidRDefault="00E52299" w:rsidP="00E52299">
                      <w:pPr>
                        <w:rPr>
                          <w:rFonts w:asciiTheme="majorBidi" w:hAnsiTheme="majorBidi" w:cstheme="majorBidi"/>
                          <w:b/>
                          <w:bCs/>
                          <w:color w:val="FFFFFF" w:themeColor="background1"/>
                          <w:lang w:bidi="ar-SY"/>
                        </w:rPr>
                      </w:pPr>
                    </w:p>
                  </w:txbxContent>
                </v:textbox>
                <w10:wrap anchorx="margin"/>
              </v:shape>
            </w:pict>
          </mc:Fallback>
        </mc:AlternateContent>
      </w:r>
    </w:p>
    <w:p w14:paraId="15F55CCD" w14:textId="77777777" w:rsidR="00E52299" w:rsidRDefault="00E52299" w:rsidP="00E52299">
      <w:pPr>
        <w:spacing w:line="240" w:lineRule="auto"/>
        <w:jc w:val="center"/>
        <w:rPr>
          <w:rFonts w:cs="PT Bold Heading"/>
          <w:sz w:val="52"/>
          <w:szCs w:val="56"/>
          <w:rtl/>
          <w:lang w:bidi="ar-SY"/>
        </w:rPr>
      </w:pPr>
      <w:r>
        <w:rPr>
          <w:rFonts w:cs="PT Bold Heading" w:hint="cs"/>
          <w:sz w:val="52"/>
          <w:szCs w:val="56"/>
          <w:rtl/>
          <w:lang w:bidi="ar-SY"/>
        </w:rPr>
        <w:t>الجلسة الأولى</w:t>
      </w:r>
    </w:p>
    <w:p w14:paraId="00F5D40E" w14:textId="25668AD7" w:rsidR="00924567" w:rsidRDefault="000A73E5" w:rsidP="00924567">
      <w:pPr>
        <w:spacing w:after="160" w:line="259" w:lineRule="auto"/>
        <w:jc w:val="center"/>
        <w:rPr>
          <w:rFonts w:cs="Monotype Koufi"/>
          <w:sz w:val="52"/>
          <w:szCs w:val="56"/>
          <w:rtl/>
          <w:lang w:bidi="ar-SY"/>
        </w:rPr>
      </w:pPr>
      <w:hyperlink r:id="rId29" w:history="1">
        <w:r w:rsidR="00924567" w:rsidRPr="000A73E5">
          <w:rPr>
            <w:rStyle w:val="Hyperlink"/>
            <w:rFonts w:cs="Monotype Koufi"/>
            <w:sz w:val="52"/>
            <w:szCs w:val="56"/>
            <w:rtl/>
            <w:lang w:bidi="ar-SY"/>
          </w:rPr>
          <w:t>مدخل إلى تطوير القيادة الإدارية والتخطيط للتعاقب القيادي</w:t>
        </w:r>
      </w:hyperlink>
    </w:p>
    <w:p w14:paraId="71D4DDAC" w14:textId="77777777" w:rsidR="00E52299" w:rsidRPr="00F2280D" w:rsidRDefault="00E52299" w:rsidP="00E52299">
      <w:pPr>
        <w:spacing w:after="160" w:line="259" w:lineRule="auto"/>
        <w:jc w:val="left"/>
        <w:rPr>
          <w:rFonts w:cs="Monotype Koufi"/>
          <w:sz w:val="44"/>
          <w:szCs w:val="48"/>
          <w:rtl/>
        </w:rPr>
      </w:pPr>
      <w:r w:rsidRPr="00F2280D">
        <w:rPr>
          <w:rFonts w:cs="Monotype Koufi" w:hint="cs"/>
          <w:sz w:val="44"/>
          <w:szCs w:val="48"/>
          <w:rtl/>
        </w:rPr>
        <w:t>محاور الجلسة:</w:t>
      </w:r>
    </w:p>
    <w:p w14:paraId="0E48FF5B"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مفهوم تطوير القيادة الإدارية.</w:t>
      </w:r>
    </w:p>
    <w:p w14:paraId="21790C6B"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استراتيجية تطوير القيادة الإدارية.</w:t>
      </w:r>
    </w:p>
    <w:p w14:paraId="3BDE2DDA"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كيف تظهر فعالية ونجاح خطة التعاقب القيادي</w:t>
      </w:r>
    </w:p>
    <w:p w14:paraId="5591DAE3"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مفهوم تخطيط تعاقب القيادات.</w:t>
      </w:r>
    </w:p>
    <w:p w14:paraId="5787165F"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الفرق بين تخطيط التعاقب القيادي والإحلال الوظيفي.</w:t>
      </w:r>
    </w:p>
    <w:p w14:paraId="74722788" w14:textId="77777777" w:rsidR="00E52299"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أهمية تخطيط تعاقب القيادات</w:t>
      </w:r>
      <w:r w:rsidR="00E52299" w:rsidRPr="00924567">
        <w:rPr>
          <w:rFonts w:ascii="Adobe Arabic" w:hAnsi="Adobe Arabic" w:cs="Adobe Arabic" w:hint="cs"/>
          <w:b/>
          <w:bCs/>
          <w:color w:val="002060"/>
          <w:sz w:val="48"/>
          <w:szCs w:val="36"/>
          <w:rtl/>
        </w:rPr>
        <w:t>.</w:t>
      </w:r>
      <w:r w:rsidR="00E52299" w:rsidRPr="00924567">
        <w:rPr>
          <w:rFonts w:ascii="Adobe Arabic" w:hAnsi="Adobe Arabic" w:cs="Adobe Arabic"/>
          <w:b/>
          <w:bCs/>
          <w:color w:val="002060"/>
          <w:sz w:val="48"/>
          <w:szCs w:val="36"/>
          <w:rtl/>
        </w:rPr>
        <w:t xml:space="preserve">  </w:t>
      </w:r>
    </w:p>
    <w:p w14:paraId="5A637142" w14:textId="77777777" w:rsidR="00E52299" w:rsidRPr="00F2280D" w:rsidRDefault="00E52299" w:rsidP="00E52299">
      <w:pPr>
        <w:spacing w:after="160" w:line="259" w:lineRule="auto"/>
        <w:jc w:val="left"/>
        <w:rPr>
          <w:rFonts w:cs="Monotype Koufi"/>
          <w:sz w:val="44"/>
          <w:szCs w:val="48"/>
          <w:rtl/>
        </w:rPr>
      </w:pPr>
      <w:r w:rsidRPr="00F2280D">
        <w:rPr>
          <w:rFonts w:cs="Monotype Koufi" w:hint="cs"/>
          <w:sz w:val="44"/>
          <w:szCs w:val="48"/>
          <w:rtl/>
        </w:rPr>
        <w:t>أهداف الجلسة:</w:t>
      </w:r>
    </w:p>
    <w:p w14:paraId="33FCDDB3" w14:textId="77777777" w:rsidR="00E52299" w:rsidRPr="00BF3380" w:rsidRDefault="00E52299" w:rsidP="00D60F5F">
      <w:pPr>
        <w:pStyle w:val="a5"/>
        <w:numPr>
          <w:ilvl w:val="0"/>
          <w:numId w:val="4"/>
        </w:numPr>
        <w:spacing w:after="0" w:line="276" w:lineRule="auto"/>
        <w:rPr>
          <w:rFonts w:ascii="Adobe Arabic" w:hAnsi="Adobe Arabic" w:cs="Adobe Arabic"/>
          <w:b/>
          <w:bCs/>
          <w:color w:val="002060"/>
          <w:sz w:val="48"/>
          <w:szCs w:val="36"/>
          <w:rtl/>
        </w:rPr>
      </w:pPr>
      <w:r w:rsidRPr="00BF3380">
        <w:rPr>
          <w:rFonts w:ascii="Adobe Arabic" w:hAnsi="Adobe Arabic" w:cs="Adobe Arabic"/>
          <w:b/>
          <w:bCs/>
          <w:color w:val="002060"/>
          <w:sz w:val="48"/>
          <w:szCs w:val="36"/>
          <w:rtl/>
        </w:rPr>
        <w:t xml:space="preserve">التعرف على مفهوم </w:t>
      </w:r>
      <w:r w:rsidR="00924567">
        <w:rPr>
          <w:rFonts w:ascii="Adobe Arabic" w:hAnsi="Adobe Arabic" w:cs="Adobe Arabic" w:hint="cs"/>
          <w:b/>
          <w:bCs/>
          <w:color w:val="002060"/>
          <w:sz w:val="48"/>
          <w:szCs w:val="36"/>
          <w:rtl/>
        </w:rPr>
        <w:t>القيادة الإدارية والتعاقب الإداري</w:t>
      </w:r>
      <w:r>
        <w:rPr>
          <w:rFonts w:ascii="Adobe Arabic" w:hAnsi="Adobe Arabic" w:cs="Adobe Arabic" w:hint="cs"/>
          <w:b/>
          <w:bCs/>
          <w:color w:val="002060"/>
          <w:sz w:val="48"/>
          <w:szCs w:val="36"/>
          <w:rtl/>
        </w:rPr>
        <w:t>.</w:t>
      </w:r>
      <w:r w:rsidRPr="00BF3380">
        <w:rPr>
          <w:rFonts w:ascii="Adobe Arabic" w:hAnsi="Adobe Arabic" w:cs="Adobe Arabic"/>
          <w:b/>
          <w:bCs/>
          <w:color w:val="002060"/>
          <w:sz w:val="48"/>
          <w:szCs w:val="36"/>
          <w:rtl/>
        </w:rPr>
        <w:t xml:space="preserve">  </w:t>
      </w:r>
    </w:p>
    <w:p w14:paraId="06D1E503" w14:textId="77777777" w:rsidR="00E52299" w:rsidRPr="001C11A3" w:rsidRDefault="00E52299" w:rsidP="00E52299">
      <w:pPr>
        <w:pStyle w:val="a5"/>
        <w:spacing w:line="360" w:lineRule="auto"/>
        <w:rPr>
          <w:rFonts w:ascii="Adobe Arabic" w:hAnsi="Adobe Arabic" w:cs="Adobe Arabic"/>
          <w:b/>
          <w:bCs/>
          <w:color w:val="002060"/>
          <w:sz w:val="48"/>
          <w:szCs w:val="36"/>
          <w:rtl/>
        </w:rPr>
      </w:pPr>
    </w:p>
    <w:p w14:paraId="3D4B546B" w14:textId="77777777" w:rsidR="00E52299" w:rsidRDefault="00E52299" w:rsidP="00E52299">
      <w:pPr>
        <w:bidi w:val="0"/>
        <w:spacing w:after="160" w:line="259" w:lineRule="auto"/>
        <w:jc w:val="left"/>
        <w:rPr>
          <w:rFonts w:cs="PT Bold Heading"/>
          <w:sz w:val="52"/>
          <w:szCs w:val="56"/>
          <w:rtl/>
        </w:rPr>
      </w:pPr>
      <w:r>
        <w:rPr>
          <w:rFonts w:cs="PT Bold Heading"/>
          <w:sz w:val="52"/>
          <w:szCs w:val="56"/>
          <w:rtl/>
        </w:rPr>
        <w:br w:type="page"/>
      </w:r>
    </w:p>
    <w:p w14:paraId="0DF26CC8" w14:textId="77777777" w:rsidR="00E52299" w:rsidRDefault="0050179E" w:rsidP="00E52299">
      <w:pPr>
        <w:bidi w:val="0"/>
        <w:jc w:val="center"/>
        <w:rPr>
          <w:rtl/>
        </w:rPr>
      </w:pPr>
      <w:r>
        <w:rPr>
          <w:noProof/>
          <w:rtl/>
        </w:rPr>
        <w:lastRenderedPageBreak/>
        <mc:AlternateContent>
          <mc:Choice Requires="wpg">
            <w:drawing>
              <wp:anchor distT="0" distB="0" distL="114300" distR="114300" simplePos="0" relativeHeight="252203008" behindDoc="0" locked="0" layoutInCell="1" allowOverlap="1" wp14:anchorId="5D945A0B" wp14:editId="1F4F3E6D">
                <wp:simplePos x="0" y="0"/>
                <wp:positionH relativeFrom="column">
                  <wp:posOffset>1609725</wp:posOffset>
                </wp:positionH>
                <wp:positionV relativeFrom="paragraph">
                  <wp:posOffset>142875</wp:posOffset>
                </wp:positionV>
                <wp:extent cx="2197100" cy="431800"/>
                <wp:effectExtent l="0" t="0" r="0" b="0"/>
                <wp:wrapNone/>
                <wp:docPr id="954" name="Group 9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97100" cy="431800"/>
                          <a:chOff x="-139700" y="76199"/>
                          <a:chExt cx="2197100" cy="431801"/>
                        </a:xfrm>
                      </wpg:grpSpPr>
                      <wps:wsp>
                        <wps:cNvPr id="955" name="Text Box 70"/>
                        <wps:cNvSpPr txBox="1"/>
                        <wps:spPr>
                          <a:xfrm>
                            <a:off x="939800" y="76200"/>
                            <a:ext cx="1117600" cy="431800"/>
                          </a:xfrm>
                          <a:prstGeom prst="rect">
                            <a:avLst/>
                          </a:prstGeom>
                          <a:noFill/>
                          <a:ln w="6350">
                            <a:noFill/>
                          </a:ln>
                        </wps:spPr>
                        <wps:txbx>
                          <w:txbxContent>
                            <w:p w14:paraId="6C379BF2" w14:textId="77777777" w:rsidR="00E52299" w:rsidRPr="00403A11" w:rsidRDefault="00E52299" w:rsidP="00E52299">
                              <w:pPr>
                                <w:pStyle w:val="2"/>
                              </w:pPr>
                              <w:r w:rsidRPr="00403A11">
                                <w:rPr>
                                  <w:rFonts w:hint="cs"/>
                                  <w:rtl/>
                                </w:rPr>
                                <w:t>اليوم الأول</w:t>
                              </w:r>
                            </w:p>
                            <w:p w14:paraId="2C6695AA" w14:textId="77777777" w:rsidR="00E52299" w:rsidRDefault="00E52299" w:rsidP="00E52299"/>
                            <w:p w14:paraId="7688733F" w14:textId="77777777" w:rsidR="00E52299" w:rsidRPr="00403A11" w:rsidRDefault="00E52299" w:rsidP="00E52299">
                              <w:pPr>
                                <w:pStyle w:val="2"/>
                              </w:pPr>
                              <w:r w:rsidRPr="00403A11">
                                <w:rPr>
                                  <w:rFonts w:hint="cs"/>
                                  <w:rtl/>
                                </w:rPr>
                                <w:t>اليوم الأول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6" name="Text Box 71"/>
                        <wps:cNvSpPr txBox="1"/>
                        <wps:spPr>
                          <a:xfrm>
                            <a:off x="-139700" y="76199"/>
                            <a:ext cx="1155700" cy="409575"/>
                          </a:xfrm>
                          <a:prstGeom prst="rect">
                            <a:avLst/>
                          </a:prstGeom>
                          <a:noFill/>
                          <a:ln w="6350">
                            <a:noFill/>
                          </a:ln>
                        </wps:spPr>
                        <wps:txbx>
                          <w:txbxContent>
                            <w:p w14:paraId="5F409BF8" w14:textId="77777777" w:rsidR="00E52299" w:rsidRPr="00403A11" w:rsidRDefault="00E52299" w:rsidP="00E52299">
                              <w:pPr>
                                <w:pStyle w:val="2"/>
                                <w:rPr>
                                  <w:color w:val="FFFFFF" w:themeColor="background1"/>
                                  <w:lang w:bidi="ar-SY"/>
                                </w:rPr>
                              </w:pPr>
                              <w:r w:rsidRPr="00403A11">
                                <w:rPr>
                                  <w:rFonts w:hint="cs"/>
                                  <w:color w:val="FFFFFF" w:themeColor="background1"/>
                                  <w:rtl/>
                                  <w:lang w:bidi="ar-SY"/>
                                </w:rPr>
                                <w:t>الجلسة الأولى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945A0B" id="Group 954" o:spid="_x0000_s1031" style="position:absolute;left:0;text-align:left;margin-left:126.75pt;margin-top:11.25pt;width:173pt;height:34pt;z-index:252203008;mso-width-relative:margin;mso-height-relative:margin" coordorigin="-1397,761" coordsize="21971,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">
                <v:shape id="Text Box 70" o:spid="_x0000_s1032" type="#_x0000_t202" style="position:absolute;left:9398;top:762;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" filled="f" stroked="f" strokeweight=".5pt">
                  <v:textbox>
                    <w:txbxContent>
                      <w:p w14:paraId="6C379BF2" w14:textId="77777777" w:rsidR="00E52299" w:rsidRPr="00403A11" w:rsidRDefault="00E52299" w:rsidP="00E52299">
                        <w:pPr>
                          <w:pStyle w:val="2"/>
                        </w:pPr>
                        <w:r w:rsidRPr="00403A11">
                          <w:rPr>
                            <w:rFonts w:hint="cs"/>
                            <w:rtl/>
                          </w:rPr>
                          <w:t>اليوم الأول</w:t>
                        </w:r>
                      </w:p>
                      <w:p w14:paraId="2C6695AA" w14:textId="77777777" w:rsidR="00E52299" w:rsidRDefault="00E52299" w:rsidP="00E52299"/>
                      <w:p w14:paraId="7688733F" w14:textId="77777777" w:rsidR="00E52299" w:rsidRPr="00403A11" w:rsidRDefault="00E52299" w:rsidP="00E52299">
                        <w:pPr>
                          <w:pStyle w:val="2"/>
                        </w:pPr>
                        <w:r w:rsidRPr="00403A11">
                          <w:rPr>
                            <w:rFonts w:hint="cs"/>
                            <w:rtl/>
                          </w:rPr>
                          <w:t>اليوم الأول</w:t>
                        </w:r>
                      </w:p>
                    </w:txbxContent>
                  </v:textbox>
                </v:shape>
                <v:shape id="Text Box 71" o:spid="_x0000_s1033" type="#_x0000_t202" style="position:absolute;left:-1397;top:761;width:11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" filled="f" stroked="f" strokeweight=".5pt">
                  <v:textbox>
                    <w:txbxContent>
                      <w:p w14:paraId="5F409BF8" w14:textId="77777777" w:rsidR="00E52299" w:rsidRPr="00403A11" w:rsidRDefault="00E52299" w:rsidP="00E52299">
                        <w:pPr>
                          <w:pStyle w:val="2"/>
                          <w:rPr>
                            <w:color w:val="FFFFFF" w:themeColor="background1"/>
                            <w:lang w:bidi="ar-SY"/>
                          </w:rPr>
                        </w:pPr>
                        <w:r w:rsidRPr="00403A11">
                          <w:rPr>
                            <w:rFonts w:hint="cs"/>
                            <w:color w:val="FFFFFF" w:themeColor="background1"/>
                            <w:rtl/>
                            <w:lang w:bidi="ar-SY"/>
                          </w:rPr>
                          <w:t>الجلسة الأولى</w:t>
                        </w:r>
                      </w:p>
                    </w:txbxContent>
                  </v:textbox>
                </v:shape>
              </v:group>
            </w:pict>
          </mc:Fallback>
        </mc:AlternateContent>
      </w:r>
      <w:r w:rsidR="00E52299">
        <w:rPr>
          <w:noProof/>
          <w:rtl/>
        </w:rPr>
        <w:drawing>
          <wp:inline distT="0" distB="0" distL="0" distR="0" wp14:anchorId="3E1A9AB0" wp14:editId="678AA20D">
            <wp:extent cx="2725200" cy="82095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30"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25200" cy="820952"/>
                    </a:xfrm>
                    <a:prstGeom prst="rect">
                      <a:avLst/>
                    </a:prstGeom>
                  </pic:spPr>
                </pic:pic>
              </a:graphicData>
            </a:graphic>
          </wp:inline>
        </w:drawing>
      </w:r>
    </w:p>
    <w:p w14:paraId="2843FB51" w14:textId="77777777" w:rsidR="0054027D" w:rsidRDefault="0054027D" w:rsidP="00E52299">
      <w:pPr>
        <w:keepNext/>
        <w:jc w:val="center"/>
      </w:pPr>
      <w:r>
        <w:rPr>
          <w:noProof/>
          <w:rtl/>
        </w:rPr>
        <mc:AlternateContent>
          <mc:Choice Requires="wpg">
            <w:drawing>
              <wp:inline distT="0" distB="0" distL="0" distR="0" wp14:anchorId="171F06D9" wp14:editId="1C566E67">
                <wp:extent cx="5727700" cy="471805"/>
                <wp:effectExtent l="0" t="0" r="6350" b="61595"/>
                <wp:docPr id="3324" name="Group 3324"/>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256571" name="Group 256571"/>
                        <wpg:cNvGrpSpPr/>
                        <wpg:grpSpPr>
                          <a:xfrm>
                            <a:off x="0" y="0"/>
                            <a:ext cx="5727700" cy="471805"/>
                            <a:chOff x="0" y="0"/>
                            <a:chExt cx="6131268" cy="505879"/>
                          </a:xfrm>
                        </wpg:grpSpPr>
                        <wpg:grpSp>
                          <wpg:cNvPr id="3653" name="Group 3653"/>
                          <wpg:cNvGrpSpPr/>
                          <wpg:grpSpPr>
                            <a:xfrm>
                              <a:off x="3411733" y="0"/>
                              <a:ext cx="2719535" cy="505839"/>
                              <a:chOff x="3278902" y="0"/>
                              <a:chExt cx="3967518" cy="711023"/>
                            </a:xfrm>
                          </wpg:grpSpPr>
                          <wps:wsp>
                            <wps:cNvPr id="3655" name="Rectangle: Rounded Corners 3655">
                              <a:extLst>
                                <a:ext uri="{C183D7F6-B498-43B3-948B-1728B52AA6E4}">
                                  <adec:decorative xmlns:adec="http://schemas.microsoft.com/office/drawing/2017/decorative" val="1"/>
                                </a:ext>
                              </a:extLst>
                            </wps:cNvPr>
                            <wps:cNvSpPr/>
                            <wps:spPr>
                              <a:xfrm>
                                <a:off x="3278902" y="0"/>
                                <a:ext cx="396751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F8C9D7"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A34A24">
                                    <w:rPr>
                                      <w:rFonts w:ascii="Adobe Arabic" w:hAnsi="Adobe Arabic" w:cs="Adobe Arabic"/>
                                      <w:bCs/>
                                      <w:color w:val="auto"/>
                                      <w:sz w:val="36"/>
                                      <w:szCs w:val="36"/>
                                      <w:rtl/>
                                      <w:lang w:bidi="ar-SY"/>
                                    </w:rPr>
                                    <w:t>مفهوم تطوير القيادة الإدارية</w:t>
                                  </w:r>
                                  <w:r>
                                    <w:rPr>
                                      <w:rFonts w:ascii="Adobe Arabic" w:hAnsi="Adobe Arabic" w:cs="Adobe Arabic"/>
                                      <w:bCs/>
                                      <w:color w:val="auto"/>
                                      <w:sz w:val="36"/>
                                      <w:szCs w:val="36"/>
                                      <w:rtl/>
                                      <w:lang w:bidi="ar-SY"/>
                                    </w:rPr>
                                    <w:t>:</w:t>
                                  </w:r>
                                </w:p>
                              </w:txbxContent>
                            </wps:txbx>
                            <wps:bodyPr tIns="36000" bIns="36000" rtlCol="0" anchor="ctr"/>
                          </wps:wsp>
                          <wps:wsp>
                            <wps:cNvPr id="3656" name="Oval 365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54" name="Rectangle 365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23" name="Group 3323"/>
                        <wpg:cNvGrpSpPr/>
                        <wpg:grpSpPr>
                          <a:xfrm>
                            <a:off x="5343525" y="104775"/>
                            <a:ext cx="209550" cy="249555"/>
                            <a:chOff x="0" y="0"/>
                            <a:chExt cx="273780" cy="327013"/>
                          </a:xfrm>
                          <a:solidFill>
                            <a:schemeClr val="bg1"/>
                          </a:solidFill>
                        </wpg:grpSpPr>
                        <wps:wsp>
                          <wps:cNvPr id="351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51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51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519" name="Google Shape;204;p17"/>
                          <wpg:cNvGrpSpPr/>
                          <wpg:grpSpPr>
                            <a:xfrm>
                              <a:off x="0" y="0"/>
                              <a:ext cx="273780" cy="105078"/>
                              <a:chOff x="0" y="0"/>
                              <a:chExt cx="273780" cy="105078"/>
                            </a:xfrm>
                            <a:grpFill/>
                          </wpg:grpSpPr>
                          <wps:wsp>
                            <wps:cNvPr id="364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4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5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5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5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171F06D9" id="Group 3324" o:spid="_x0000_s103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">
                <v:group id="Group 256571" o:spid="_x0000_s1035"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">
                  <v:group id="Group 3653" o:spid="_x0000_s1036" style="position:absolute;left:34117;width:27195;height:5058" coordorigin="32789" coordsize="39675,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">
                    <v:roundrect id="Rectangle: Rounded Corners 3655" o:spid="_x0000_s1037" alt="&quot;&quot;" style="position:absolute;left:32789;width:3967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" fillcolor="#0070c0" stroked="f" strokeweight="1pt">
                      <v:stroke joinstyle="miter"/>
                      <v:textbox inset=",1mm,,1mm">
                        <w:txbxContent>
                          <w:p w14:paraId="0CF8C9D7"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A34A24">
                              <w:rPr>
                                <w:rFonts w:ascii="Adobe Arabic" w:hAnsi="Adobe Arabic" w:cs="Adobe Arabic"/>
                                <w:bCs/>
                                <w:color w:val="auto"/>
                                <w:sz w:val="36"/>
                                <w:szCs w:val="36"/>
                                <w:rtl/>
                                <w:lang w:bidi="ar-SY"/>
                              </w:rPr>
                              <w:t>مفهوم تطوير القيادة الإدارية</w:t>
                            </w:r>
                            <w:r>
                              <w:rPr>
                                <w:rFonts w:ascii="Adobe Arabic" w:hAnsi="Adobe Arabic" w:cs="Adobe Arabic"/>
                                <w:bCs/>
                                <w:color w:val="auto"/>
                                <w:sz w:val="36"/>
                                <w:szCs w:val="36"/>
                                <w:rtl/>
                                <w:lang w:bidi="ar-SY"/>
                              </w:rPr>
                              <w:t>:</w:t>
                            </w:r>
                          </w:p>
                        </w:txbxContent>
                      </v:textbox>
                    </v:roundrect>
                    <v:oval id="Oval 3656" o:spid="_x0000_s103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" fillcolor="#272727 [2749]" stroked="f" strokeweight="1pt">
                      <v:stroke joinstyle="miter"/>
                      <v:shadow on="t" color="black" opacity="26214f" origin=",-.5" offset="0,3pt"/>
                    </v:oval>
                  </v:group>
                  <v:rect id="Rectangle 3654" o:spid="_x0000_s103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" fillcolor="#0070c0" stroked="f" strokeweight="1pt"/>
                </v:group>
                <v:group id="Group 3323" o:spid="_x0000_s104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">
                  <v:shape id="Google Shape;201;p17" o:spid="_x0000_s104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4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04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" path="m1976,l417,c191,,,131,,369,,596,191,739,417,739r1559,c2203,739,2393,596,2393,369,2393,131,2203,,1976,xe" filled="f" strokecolor="white [3212]">
                    <v:path arrowok="t" o:extrusionok="f"/>
                  </v:shape>
                  <v:group id="Google Shape;204;p17" o:spid="_x0000_s104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">
                    <v:shape id="Google Shape;205;p17" o:spid="_x0000_s104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" path="m227,1501v107,,226,-72,226,-167l453,167c453,84,322,1,227,1,144,1,1,84,1,167r,1167c1,1429,144,1501,227,1501xe" filled="f" stroked="f">
                      <v:path arrowok="t" o:extrusionok="f"/>
                    </v:shape>
                    <v:shape id="Google Shape;206;p17" o:spid="_x0000_s104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04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" path="m822,1346v24,,60,-12,83,-35c989,1263,1013,1156,953,1072l334,108c286,25,179,1,96,48,12,108,1,215,48,298r619,965c703,1322,763,1346,822,1346xe" filled="f" stroked="f">
                      <v:path arrowok="t" o:extrusionok="f"/>
                    </v:shape>
                    <v:shape id="Google Shape;208;p17" o:spid="_x0000_s104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04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530D10EA" w14:textId="657AFE44" w:rsidR="00A34A24" w:rsidRPr="0064252C" w:rsidRDefault="00A34A24" w:rsidP="00A34A24">
      <w:pPr>
        <w:rPr>
          <w:rtl/>
        </w:rPr>
      </w:pPr>
      <w:r w:rsidRPr="00792D20">
        <w:rPr>
          <w:rtl/>
        </w:rPr>
        <w:t xml:space="preserve">تعد </w:t>
      </w:r>
      <w:hyperlink r:id="rId31" w:history="1">
        <w:r w:rsidRPr="000A73E5">
          <w:rPr>
            <w:rStyle w:val="Hyperlink"/>
            <w:rtl/>
          </w:rPr>
          <w:t>القيادة</w:t>
        </w:r>
      </w:hyperlink>
      <w:r w:rsidRPr="00792D20">
        <w:rPr>
          <w:rtl/>
        </w:rPr>
        <w:t xml:space="preserve"> سواء في القطاع الخاصة أو القطاع العام من الوظائف الرئيسية المعنية بعمليات التوجيه والتطوير والتحديث في أداء </w:t>
      </w:r>
      <w:r w:rsidRPr="00792D20">
        <w:rPr>
          <w:rFonts w:hint="cs"/>
          <w:rtl/>
        </w:rPr>
        <w:t>المنشاة</w:t>
      </w:r>
      <w:r w:rsidRPr="00792D20">
        <w:rPr>
          <w:rtl/>
        </w:rPr>
        <w:t xml:space="preserve"> وعنصرا</w:t>
      </w:r>
      <w:r>
        <w:rPr>
          <w:rFonts w:hint="cs"/>
          <w:rtl/>
        </w:rPr>
        <w:t>ً</w:t>
      </w:r>
      <w:r w:rsidRPr="00792D20">
        <w:rPr>
          <w:rtl/>
        </w:rPr>
        <w:t xml:space="preserve"> هاما</w:t>
      </w:r>
      <w:r>
        <w:rPr>
          <w:rFonts w:hint="cs"/>
          <w:rtl/>
        </w:rPr>
        <w:t>ً</w:t>
      </w:r>
      <w:r w:rsidRPr="00792D20">
        <w:rPr>
          <w:rtl/>
        </w:rPr>
        <w:t xml:space="preserve"> لتفعيل قدرة المنظمات على أداء دورها وتحقيق أهدافها.  ويمثل سلوك القيادات واتجاهاتها مؤشراً هاماً في معرفة نوع الجهود المبذولة من قبلها لتحسين الأداء وتطوير المنظمات والموارد البشرية</w:t>
      </w:r>
      <w:r>
        <w:rPr>
          <w:rFonts w:hint="cs"/>
          <w:rtl/>
        </w:rPr>
        <w:t>.</w:t>
      </w:r>
    </w:p>
    <w:p w14:paraId="374ECD94" w14:textId="77777777" w:rsidR="00A34A24" w:rsidRPr="0064252C" w:rsidRDefault="00A34A24" w:rsidP="00A34A24">
      <w:pPr>
        <w:rPr>
          <w:rtl/>
        </w:rPr>
      </w:pPr>
      <w:r w:rsidRPr="0064252C">
        <w:rPr>
          <w:rtl/>
        </w:rPr>
        <w:t xml:space="preserve">تعدد تعريفات القيادة الإدارية ونظرياتها، ويتبع ذلك تعدد الأنماط القيادية، ولكن العامل الذي لا يمكن تجاهله هو تطور الفكر </w:t>
      </w:r>
      <w:r w:rsidRPr="0064252C">
        <w:rPr>
          <w:rFonts w:hint="cs"/>
          <w:rtl/>
        </w:rPr>
        <w:t>الإداري</w:t>
      </w:r>
      <w:r w:rsidRPr="0064252C">
        <w:rPr>
          <w:rtl/>
        </w:rPr>
        <w:t xml:space="preserve"> </w:t>
      </w:r>
      <w:r w:rsidRPr="0064252C">
        <w:rPr>
          <w:rFonts w:hint="cs"/>
          <w:rtl/>
        </w:rPr>
        <w:t>والذي</w:t>
      </w:r>
      <w:r w:rsidRPr="0064252C">
        <w:rPr>
          <w:rtl/>
        </w:rPr>
        <w:t xml:space="preserve"> يعد هو الهدف الأساسي </w:t>
      </w:r>
      <w:r w:rsidRPr="0064252C">
        <w:rPr>
          <w:rFonts w:hint="cs"/>
          <w:rtl/>
        </w:rPr>
        <w:t>للمنظمة،</w:t>
      </w:r>
      <w:r w:rsidRPr="0064252C">
        <w:rPr>
          <w:rtl/>
        </w:rPr>
        <w:t xml:space="preserve"> كما يعد أيضا عاملا مهما وجوهريا لنجاح المنظمة مهما كانت طبيعة عملها ونوع انشطتها، </w:t>
      </w:r>
      <w:r w:rsidRPr="0064252C">
        <w:rPr>
          <w:rFonts w:hint="cs"/>
          <w:rtl/>
        </w:rPr>
        <w:t>وإذا</w:t>
      </w:r>
      <w:r w:rsidRPr="0064252C">
        <w:rPr>
          <w:rtl/>
        </w:rPr>
        <w:t xml:space="preserve"> كان الفكر </w:t>
      </w:r>
      <w:r w:rsidRPr="0064252C">
        <w:rPr>
          <w:rFonts w:hint="cs"/>
          <w:rtl/>
        </w:rPr>
        <w:t>الإداري</w:t>
      </w:r>
      <w:r w:rsidRPr="0064252C">
        <w:rPr>
          <w:rtl/>
        </w:rPr>
        <w:t xml:space="preserve"> يتحقق نتيجة توفر الظروف الأساسية للعمل فإنه يتحقق عندما تتوفر في بيئة العمل مبادئ العدالة، والمساواة، والتقدير، في الأمور المادية والمعنوية. أما إذا كانت المنظمة تدار بأساليب غير موضوعية، وتسيطر عليها المعايير الشخصية، والضوابط غير المهنية، فإن النتيجة هي إما التأثير السلبي على الأداء والإنتاجية، او انسحاب الموظف الى بيئة عمل أخرى بحثاً عن التقدير، والعدالة، والفرص التي يحقق فيها ذاته وطموحاته، إن أول شروط تحقيق الرضا الوظيفي هو أن يستمع القيادي للجميع، وأن يتقبل الآراء المختلفة، وخاصة الآراء التي لا تتفق مع آرائه، وأن يجري مقابلات مع المغادرين للتعرف على أسباب مغادرتهم، وان يحفز الصامتين للحديث والمشاركة، ويفتح قنوات </w:t>
      </w:r>
      <w:r w:rsidRPr="0064252C">
        <w:rPr>
          <w:rFonts w:hint="cs"/>
          <w:rtl/>
        </w:rPr>
        <w:t>الاتصال</w:t>
      </w:r>
      <w:r w:rsidRPr="0064252C">
        <w:rPr>
          <w:rtl/>
        </w:rPr>
        <w:t xml:space="preserve"> مع كافة المستويات الإدارية.</w:t>
      </w:r>
    </w:p>
    <w:p w14:paraId="6531882C" w14:textId="77777777" w:rsidR="00A34A24" w:rsidRDefault="00A34A24" w:rsidP="00A34A24">
      <w:r w:rsidRPr="0064252C">
        <w:rPr>
          <w:rtl/>
        </w:rPr>
        <w:t xml:space="preserve">في ظل العلاقة التي ظهرت عبر العديد من المدارس الإدارية بين كل من الفكر الإداري والقيادة الإدارية نجد أن كافة المدارس قد تناولت القيادة الإدارية من خلال العلاقة بين الرئيس والمرؤوس داخل المنظمة، حيث أن نظرية البيروقراطية اعتمدت على السلطة الشرعية للمدير في تجنيد الجهود مستخدماً الرشد، أما في نظرية الإدارة العلمية فهي تركز على حث العامل على الإنتاج من أجل الأجور العالية مستخدمة الحافز المادي المربوط بالأساليب العلمية لتحقيق الكفاءة أو الإنتاجية، وكان لانتقاد نظرية العلاقات الإنسانية مدخلاً رئيساً لدور القيادة إذ ركزت على القيمة </w:t>
      </w:r>
      <w:r w:rsidRPr="0064252C">
        <w:rPr>
          <w:rtl/>
        </w:rPr>
        <w:lastRenderedPageBreak/>
        <w:t>الذاتية للفرد ومركزه الاجتماعي ورضاه النفسي لأنها ترى أن الإنسان يكافح في هذه الحياة ليحفظ ماء وجهه أكثر من كفاحه لإشباع معدته.</w:t>
      </w:r>
    </w:p>
    <w:p w14:paraId="3841DEEB" w14:textId="5A18FE8A" w:rsidR="00A34A24" w:rsidRPr="00A34A24" w:rsidRDefault="000A73E5" w:rsidP="00A34A24">
      <w:pPr>
        <w:rPr>
          <w:rFonts w:cstheme="majorBidi"/>
          <w:b/>
          <w:bCs/>
          <w:color w:val="C00000"/>
          <w:rtl/>
        </w:rPr>
      </w:pPr>
      <w:hyperlink r:id="rId32" w:history="1">
        <w:r w:rsidR="00A34A24" w:rsidRPr="000A73E5">
          <w:rPr>
            <w:rStyle w:val="Hyperlink"/>
            <w:b/>
            <w:bCs/>
            <w:rtl/>
          </w:rPr>
          <w:t>وعليه فإنه يمكن إيجاز عناصر تعريف القيادة الإدارية في النقاط التالية:</w:t>
        </w:r>
      </w:hyperlink>
      <w:r w:rsidR="00A34A24" w:rsidRPr="00A34A24">
        <w:rPr>
          <w:b/>
          <w:bCs/>
          <w:color w:val="C00000"/>
          <w:rtl/>
        </w:rPr>
        <w:t xml:space="preserve"> </w:t>
      </w:r>
    </w:p>
    <w:p w14:paraId="5211BC87" w14:textId="77777777" w:rsidR="00A34A24" w:rsidRDefault="0050179E" w:rsidP="00A34A24">
      <w:pPr>
        <w:spacing w:before="240"/>
        <w:rPr>
          <w:rtl/>
        </w:rPr>
      </w:pPr>
      <w:r>
        <w:rPr>
          <w:noProof/>
        </w:rPr>
        <mc:AlternateContent>
          <mc:Choice Requires="wpg">
            <w:drawing>
              <wp:inline distT="0" distB="0" distL="0" distR="0" wp14:anchorId="3AD62868" wp14:editId="44D8E018">
                <wp:extent cx="5731510" cy="2877185"/>
                <wp:effectExtent l="6985" t="0" r="5080" b="6985"/>
                <wp:docPr id="932" name="Group 18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2877185"/>
                          <a:chOff x="-4205" y="0"/>
                          <a:chExt cx="64578" cy="32416"/>
                        </a:xfrm>
                      </wpg:grpSpPr>
                      <pic:pic xmlns:pic="http://schemas.openxmlformats.org/drawingml/2006/picture">
                        <pic:nvPicPr>
                          <pic:cNvPr id="933" name="Picture 1961"/>
                          <pic:cNvPicPr>
                            <a:picLocks noChangeAspect="1" noChangeArrowheads="1"/>
                          </pic:cNvPicPr>
                        </pic:nvPicPr>
                        <pic:blipFill>
                          <a:blip r:embed="rId33">
                            <a:extLst>
                              <a:ext uri="{28A0092B-C50C-407E-A947-70E740481C1C}">
                                <a14:useLocalDpi xmlns:a14="http://schemas.microsoft.com/office/drawing/2010/main" val="0"/>
                              </a:ext>
                            </a:extLst>
                          </a:blip>
                          <a:srcRect r="58099"/>
                          <a:stretch>
                            <a:fillRect/>
                          </a:stretch>
                        </pic:blipFill>
                        <pic:spPr bwMode="auto">
                          <a:xfrm flipH="1">
                            <a:off x="48403" y="0"/>
                            <a:ext cx="11970" cy="32416"/>
                          </a:xfrm>
                          <a:prstGeom prst="rect">
                            <a:avLst/>
                          </a:prstGeom>
                          <a:noFill/>
                          <a:extLst>
                            <a:ext uri="{909E8E84-426E-40DD-AFC4-6F175D3DCCD1}">
                              <a14:hiddenFill xmlns:a14="http://schemas.microsoft.com/office/drawing/2010/main">
                                <a:solidFill>
                                  <a:srgbClr val="FFFFFF"/>
                                </a:solidFill>
                              </a14:hiddenFill>
                            </a:ext>
                          </a:extLst>
                        </pic:spPr>
                      </pic:pic>
                      <wps:wsp>
                        <wps:cNvPr id="934" name="Text Box 1962"/>
                        <wps:cNvSpPr txBox="1">
                          <a:spLocks noChangeArrowheads="1"/>
                        </wps:cNvSpPr>
                        <wps:spPr bwMode="auto">
                          <a:xfrm>
                            <a:off x="-4205" y="397"/>
                            <a:ext cx="52204" cy="5156"/>
                          </a:xfrm>
                          <a:prstGeom prst="rect">
                            <a:avLst/>
                          </a:prstGeom>
                          <a:noFill/>
                          <a:ln w="6350">
                            <a:solidFill>
                              <a:srgbClr val="FFC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936889B" w14:textId="77777777" w:rsidR="00A34A24" w:rsidRPr="00EE3EE6" w:rsidRDefault="00A34A24" w:rsidP="00A34A24">
                              <w:pPr>
                                <w:spacing w:line="240" w:lineRule="auto"/>
                                <w:rPr>
                                  <w:rFonts w:ascii="Adobe Arabic" w:hAnsi="Adobe Arabic" w:cs="Adobe Arabic"/>
                                  <w:sz w:val="34"/>
                                </w:rPr>
                              </w:pPr>
                              <w:r w:rsidRPr="00A34A24">
                                <w:rPr>
                                  <w:rFonts w:ascii="Adobe Arabic" w:eastAsia="Times New Roman" w:hAnsi="Adobe Arabic" w:cs="Adobe Arabic"/>
                                  <w:sz w:val="34"/>
                                  <w:rtl/>
                                  <w:lang w:bidi="ar-SY"/>
                                </w:rPr>
                                <w:t>وجود مجموعة من الأفراد يعملون في تنظيم معين ولديهم هدف مشترك يسعون إلى تحقيقه.</w:t>
                              </w:r>
                            </w:p>
                          </w:txbxContent>
                        </wps:txbx>
                        <wps:bodyPr rot="0" vert="horz" wrap="square" lIns="91440" tIns="0" rIns="91440" bIns="0" anchor="t" anchorCtr="0" upright="1">
                          <a:noAutofit/>
                        </wps:bodyPr>
                      </wps:wsp>
                      <wps:wsp>
                        <wps:cNvPr id="935" name="Text Box 1963"/>
                        <wps:cNvSpPr txBox="1">
                          <a:spLocks noChangeArrowheads="1"/>
                        </wps:cNvSpPr>
                        <wps:spPr bwMode="auto">
                          <a:xfrm>
                            <a:off x="-4097" y="5961"/>
                            <a:ext cx="52096" cy="5268"/>
                          </a:xfrm>
                          <a:prstGeom prst="rect">
                            <a:avLst/>
                          </a:prstGeom>
                          <a:noFill/>
                          <a:ln w="6350">
                            <a:solidFill>
                              <a:srgbClr val="FF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E4C4B45" w14:textId="77777777"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وجود قائد من أفراد الجماعة لديه القدرة على التأثير الإيجابي في سلوك باقي الأفراد.</w:t>
                              </w:r>
                            </w:p>
                          </w:txbxContent>
                        </wps:txbx>
                        <wps:bodyPr rot="0" vert="horz" wrap="square" lIns="91440" tIns="91440" rIns="91440" bIns="0" anchor="t" anchorCtr="0" upright="1">
                          <a:noAutofit/>
                        </wps:bodyPr>
                      </wps:wsp>
                      <wps:wsp>
                        <wps:cNvPr id="936" name="Text Box 1964"/>
                        <wps:cNvSpPr txBox="1">
                          <a:spLocks noChangeArrowheads="1"/>
                        </wps:cNvSpPr>
                        <wps:spPr bwMode="auto">
                          <a:xfrm>
                            <a:off x="-4097" y="11824"/>
                            <a:ext cx="52096" cy="5168"/>
                          </a:xfrm>
                          <a:prstGeom prst="rect">
                            <a:avLst/>
                          </a:prstGeom>
                          <a:noFill/>
                          <a:ln w="6350">
                            <a:solidFill>
                              <a:srgbClr val="7030A0"/>
                            </a:solidFill>
                            <a:miter lim="800000"/>
                            <a:headEnd/>
                            <a:tailEnd/>
                          </a:ln>
                          <a:extLst>
                            <a:ext uri="{909E8E84-426E-40DD-AFC4-6F175D3DCCD1}">
                              <a14:hiddenFill xmlns:a14="http://schemas.microsoft.com/office/drawing/2010/main">
                                <a:solidFill>
                                  <a:srgbClr val="FFFFFF"/>
                                </a:solidFill>
                              </a14:hiddenFill>
                            </a:ext>
                          </a:extLst>
                        </wps:spPr>
                        <wps:txbx>
                          <w:txbxContent>
                            <w:p w14:paraId="12DA2D4C" w14:textId="77777777"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القيادة تقوم بعملية توجيه أفراد الجماعة وتوحيد جهودهم وتنشيطهم.</w:t>
                              </w:r>
                            </w:p>
                          </w:txbxContent>
                        </wps:txbx>
                        <wps:bodyPr rot="0" vert="horz" wrap="square" lIns="91440" tIns="91440" rIns="91440" bIns="0" anchor="t" anchorCtr="0" upright="1">
                          <a:noAutofit/>
                        </wps:bodyPr>
                      </wps:wsp>
                      <wps:wsp>
                        <wps:cNvPr id="937" name="Text Box 1965"/>
                        <wps:cNvSpPr txBox="1">
                          <a:spLocks noChangeArrowheads="1"/>
                        </wps:cNvSpPr>
                        <wps:spPr bwMode="auto">
                          <a:xfrm>
                            <a:off x="-4097" y="17487"/>
                            <a:ext cx="52096" cy="5169"/>
                          </a:xfrm>
                          <a:prstGeom prst="rect">
                            <a:avLst/>
                          </a:prstGeom>
                          <a:noFill/>
                          <a:ln w="6350">
                            <a:solidFill>
                              <a:srgbClr val="0070C0"/>
                            </a:solidFill>
                            <a:miter lim="800000"/>
                            <a:headEnd/>
                            <a:tailEnd/>
                          </a:ln>
                          <a:extLst>
                            <a:ext uri="{909E8E84-426E-40DD-AFC4-6F175D3DCCD1}">
                              <a14:hiddenFill xmlns:a14="http://schemas.microsoft.com/office/drawing/2010/main">
                                <a:solidFill>
                                  <a:srgbClr val="FFFFFF"/>
                                </a:solidFill>
                              </a14:hiddenFill>
                            </a:ext>
                          </a:extLst>
                        </wps:spPr>
                        <wps:txbx>
                          <w:txbxContent>
                            <w:p w14:paraId="7AC0A227" w14:textId="77777777"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الموقف القيادي يساعد القائد على إحداث التفاعل بين هذه العوامل جميعه لتحقيق الهدف المطلوب.</w:t>
                              </w:r>
                            </w:p>
                          </w:txbxContent>
                        </wps:txbx>
                        <wps:bodyPr rot="0" vert="horz" wrap="square" lIns="91440" tIns="0" rIns="91440" bIns="0" anchor="t" anchorCtr="0" upright="1">
                          <a:noAutofit/>
                        </wps:bodyPr>
                      </wps:wsp>
                    </wpg:wgp>
                  </a:graphicData>
                </a:graphic>
              </wp:inline>
            </w:drawing>
          </mc:Choice>
          <mc:Fallback>
            <w:pict>
              <v:group w14:anchorId="3AD62868" id="Group 1841" o:spid="_x0000_s1050" style="width:451.3pt;height:226.55pt;mso-position-horizontal-relative:char;mso-position-vertical-relative:line" coordorigin="-4205" coordsize="64578,324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">
                <v:shape id="Picture 1961" o:spid="_x0000_s1051" type="#_x0000_t75" style="position:absolute;left:48403;width:11970;height:324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">
                  <v:imagedata r:id="rId34" o:title="" cropright="38076f"/>
                </v:shape>
                <v:shape id="Text Box 1962" o:spid="_x0000_s1052" type="#_x0000_t202" style="position:absolute;left:-4205;top:397;width:52204;height:5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" filled="f" strokecolor="#ffc000" strokeweight=".5pt">
                  <v:textbox inset=",0,,0">
                    <w:txbxContent>
                      <w:p w14:paraId="7936889B" w14:textId="77777777" w:rsidR="00A34A24" w:rsidRPr="00EE3EE6" w:rsidRDefault="00A34A24" w:rsidP="00A34A24">
                        <w:pPr>
                          <w:spacing w:line="240" w:lineRule="auto"/>
                          <w:rPr>
                            <w:rFonts w:ascii="Adobe Arabic" w:hAnsi="Adobe Arabic" w:cs="Adobe Arabic"/>
                            <w:sz w:val="34"/>
                          </w:rPr>
                        </w:pPr>
                        <w:r w:rsidRPr="00A34A24">
                          <w:rPr>
                            <w:rFonts w:ascii="Adobe Arabic" w:eastAsia="Times New Roman" w:hAnsi="Adobe Arabic" w:cs="Adobe Arabic"/>
                            <w:sz w:val="34"/>
                            <w:rtl/>
                            <w:lang w:bidi="ar-SY"/>
                          </w:rPr>
                          <w:t>وجود مجموعة من الأفراد يعملون في تنظيم معين ولديهم هدف مشترك يسعون إلى تحقيقه.</w:t>
                        </w:r>
                      </w:p>
                    </w:txbxContent>
                  </v:textbox>
                </v:shape>
                <v:shape id="Text Box 1963" o:spid="_x0000_s1053" type="#_x0000_t202" style="position:absolute;left:-4097;top:5961;width:52096;height:5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" filled="f" strokecolor="red" strokeweight=".5pt">
                  <v:textbox inset=",7.2pt,,0">
                    <w:txbxContent>
                      <w:p w14:paraId="3E4C4B45" w14:textId="77777777"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وجود قائد من أفراد الجماعة لديه القدرة على التأثير الإيجابي في سلوك باقي الأفراد.</w:t>
                        </w:r>
                      </w:p>
                    </w:txbxContent>
                  </v:textbox>
                </v:shape>
                <v:shape id="Text Box 1964" o:spid="_x0000_s1054" type="#_x0000_t202" style="position:absolute;left:-4097;top:11824;width:52096;height:5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" filled="f" strokecolor="#7030a0" strokeweight=".5pt">
                  <v:textbox inset=",7.2pt,,0">
                    <w:txbxContent>
                      <w:p w14:paraId="12DA2D4C" w14:textId="77777777"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القيادة تقوم بعملية توجيه أفراد الجماعة وتوحيد جهودهم وتنشيطهم.</w:t>
                        </w:r>
                      </w:p>
                    </w:txbxContent>
                  </v:textbox>
                </v:shape>
                <v:shape id="Text Box 1965" o:spid="_x0000_s1055" type="#_x0000_t202" style="position:absolute;left:-4097;top:17487;width:52096;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" filled="f" strokecolor="#0070c0" strokeweight=".5pt">
                  <v:textbox inset=",0,,0">
                    <w:txbxContent>
                      <w:p w14:paraId="7AC0A227" w14:textId="77777777" w:rsidR="00A34A24" w:rsidRPr="00EE3EE6" w:rsidRDefault="00A34A24" w:rsidP="00A34A24">
                        <w:pPr>
                          <w:spacing w:line="240" w:lineRule="auto"/>
                          <w:rPr>
                            <w:rFonts w:ascii="Adobe Arabic" w:hAnsi="Adobe Arabic" w:cs="Adobe Arabic"/>
                            <w:sz w:val="34"/>
                          </w:rPr>
                        </w:pPr>
                        <w:r w:rsidRPr="00A34A24">
                          <w:rPr>
                            <w:rFonts w:ascii="Adobe Arabic" w:hAnsi="Adobe Arabic" w:cs="Adobe Arabic"/>
                            <w:sz w:val="34"/>
                            <w:rtl/>
                          </w:rPr>
                          <w:t>الموقف القيادي يساعد القائد على إحداث التفاعل بين هذه العوامل جميعه لتحقيق الهدف المطلوب.</w:t>
                        </w:r>
                      </w:p>
                    </w:txbxContent>
                  </v:textbox>
                </v:shape>
                <w10:anchorlock/>
              </v:group>
            </w:pict>
          </mc:Fallback>
        </mc:AlternateContent>
      </w:r>
    </w:p>
    <w:p w14:paraId="0D7A7B1C" w14:textId="71E98C26" w:rsidR="00A34A24" w:rsidRPr="00A34A24" w:rsidRDefault="000A73E5" w:rsidP="00A34A24">
      <w:pPr>
        <w:spacing w:before="240"/>
        <w:rPr>
          <w:b/>
          <w:bCs/>
          <w:rtl/>
        </w:rPr>
      </w:pPr>
      <w:hyperlink r:id="rId35" w:history="1">
        <w:r w:rsidR="00A34A24" w:rsidRPr="000A73E5">
          <w:rPr>
            <w:rStyle w:val="Hyperlink"/>
            <w:b/>
            <w:bCs/>
            <w:rtl/>
          </w:rPr>
          <w:t>وبناء عليه فإنه يمكننا تعريف القيادة الإدارية على أنها</w:t>
        </w:r>
        <w:r w:rsidR="00A34A24" w:rsidRPr="000A73E5">
          <w:rPr>
            <w:rStyle w:val="Hyperlink"/>
            <w:rFonts w:hint="cs"/>
            <w:b/>
            <w:bCs/>
            <w:rtl/>
          </w:rPr>
          <w:t>:</w:t>
        </w:r>
      </w:hyperlink>
    </w:p>
    <w:p w14:paraId="2ED1A283" w14:textId="77777777" w:rsidR="00A34A24" w:rsidRDefault="0050179E" w:rsidP="00A34A24">
      <w:pPr>
        <w:spacing w:before="240"/>
        <w:rPr>
          <w:rtl/>
        </w:rPr>
      </w:pPr>
      <w:r>
        <w:rPr>
          <w:noProof/>
        </w:rPr>
        <mc:AlternateContent>
          <mc:Choice Requires="wps">
            <w:drawing>
              <wp:inline distT="0" distB="0" distL="0" distR="0" wp14:anchorId="4F19C90B" wp14:editId="2B427A0C">
                <wp:extent cx="5731510" cy="1352550"/>
                <wp:effectExtent l="6985" t="3175" r="5080" b="6350"/>
                <wp:docPr id="931" name="Rectangle: Diagonal Corners Rounded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352550"/>
                        </a:xfrm>
                        <a:custGeom>
                          <a:avLst/>
                          <a:gdLst>
                            <a:gd name="T0" fmla="*/ 0 w 5731510"/>
                            <a:gd name="T1" fmla="*/ 0 h 1352619"/>
                            <a:gd name="T2" fmla="*/ 5152684 w 5731510"/>
                            <a:gd name="T3" fmla="*/ 0 h 1352619"/>
                            <a:gd name="T4" fmla="*/ 5731510 w 5731510"/>
                            <a:gd name="T5" fmla="*/ 578796 h 1352619"/>
                            <a:gd name="T6" fmla="*/ 5731510 w 5731510"/>
                            <a:gd name="T7" fmla="*/ 1352550 h 1352619"/>
                            <a:gd name="T8" fmla="*/ 5731510 w 5731510"/>
                            <a:gd name="T9" fmla="*/ 1352550 h 1352619"/>
                            <a:gd name="T10" fmla="*/ 578826 w 5731510"/>
                            <a:gd name="T11" fmla="*/ 1352550 h 1352619"/>
                            <a:gd name="T12" fmla="*/ 0 w 5731510"/>
                            <a:gd name="T13" fmla="*/ 773754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5">
                            <a:lumMod val="20000"/>
                            <a:lumOff val="80000"/>
                          </a:schemeClr>
                        </a:solidFill>
                        <a:ln w="12700">
                          <a:solidFill>
                            <a:srgbClr val="002060"/>
                          </a:solidFill>
                          <a:miter lim="800000"/>
                          <a:headEnd/>
                          <a:tailEnd/>
                        </a:ln>
                      </wps:spPr>
                      <wps:txbx>
                        <w:txbxContent>
                          <w:p w14:paraId="30927E3A" w14:textId="77777777" w:rsidR="00A34A24" w:rsidRPr="00375636" w:rsidRDefault="00A34A24" w:rsidP="00A34A24">
                            <w:pPr>
                              <w:jc w:val="center"/>
                              <w:rPr>
                                <w:color w:val="002060"/>
                                <w:sz w:val="32"/>
                                <w:szCs w:val="36"/>
                                <w:lang w:bidi="ar-SY"/>
                              </w:rPr>
                            </w:pPr>
                            <w:r w:rsidRPr="00A34A24">
                              <w:rPr>
                                <w:color w:val="002060"/>
                                <w:sz w:val="32"/>
                                <w:szCs w:val="36"/>
                                <w:rtl/>
                              </w:rPr>
                              <w:t>عملية إنسانية يقوم من خلالها القائد بالتأثير بشكل إيجابي على المرؤوسين من خلال توحيد جهودهم وحفز هممهم من أجل تحقيق الأهداف التنظيمية المرجوة.</w:t>
                            </w:r>
                          </w:p>
                        </w:txbxContent>
                      </wps:txbx>
                      <wps:bodyPr rot="0" vert="horz" wrap="square" lIns="36000" tIns="0" rIns="36000" bIns="0" anchor="ctr" anchorCtr="0" upright="1">
                        <a:noAutofit/>
                      </wps:bodyPr>
                    </wps:wsp>
                  </a:graphicData>
                </a:graphic>
              </wp:inline>
            </w:drawing>
          </mc:Choice>
          <mc:Fallback>
            <w:pict>
              <v:shape w14:anchorId="4F19C90B" id="Rectangle: Diagonal Corners Rounded 54" o:spid="_x0000_s1056" style="width:451.3pt;height:106.5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" adj="-11796480,,5400" path="m,l5152684,v319677,,578826,259149,578826,578826l5731510,1352619r-5152684,c259149,1352619,,1093470,,773793l,xe" fillcolor="#deeaf6 [664]" strokecolor="#002060" strokeweight="1pt">
                <v:stroke joinstyle="miter"/>
                <v:formulas/>
                <v:path arrowok="t" o:connecttype="custom" o:connectlocs="0,0;5152684,0;5731510,578766;5731510,1352481;5731510,1352481;578826,1352481;0,773715;0,0;0,0" o:connectangles="0,0,0,0,0,0,0,0,0" textboxrect="0,0,5731510,1352619"/>
                <v:textbox inset="1mm,0,1mm,0">
                  <w:txbxContent>
                    <w:p w14:paraId="30927E3A" w14:textId="77777777" w:rsidR="00A34A24" w:rsidRPr="00375636" w:rsidRDefault="00A34A24" w:rsidP="00A34A24">
                      <w:pPr>
                        <w:jc w:val="center"/>
                        <w:rPr>
                          <w:color w:val="002060"/>
                          <w:sz w:val="32"/>
                          <w:szCs w:val="36"/>
                          <w:lang w:bidi="ar-SY"/>
                        </w:rPr>
                      </w:pPr>
                      <w:r w:rsidRPr="00A34A24">
                        <w:rPr>
                          <w:color w:val="002060"/>
                          <w:sz w:val="32"/>
                          <w:szCs w:val="36"/>
                          <w:rtl/>
                        </w:rPr>
                        <w:t>عملية إنسانية يقوم من خلالها القائد بالتأثير بشكل إيجابي على المرؤوسين من خلال توحيد جهودهم وحفز هممهم من أجل تحقيق الأهداف التنظيمية المرجوة.</w:t>
                      </w:r>
                    </w:p>
                  </w:txbxContent>
                </v:textbox>
                <w10:anchorlock/>
              </v:shape>
            </w:pict>
          </mc:Fallback>
        </mc:AlternateContent>
      </w:r>
    </w:p>
    <w:p w14:paraId="3B543E0D" w14:textId="77777777" w:rsidR="0054027D" w:rsidRDefault="0054027D" w:rsidP="00A34A24">
      <w:pPr>
        <w:pageBreakBefore/>
        <w:spacing w:before="240"/>
      </w:pPr>
      <w:r>
        <w:rPr>
          <w:noProof/>
          <w:rtl/>
        </w:rPr>
        <w:lastRenderedPageBreak/>
        <mc:AlternateContent>
          <mc:Choice Requires="wpg">
            <w:drawing>
              <wp:inline distT="0" distB="0" distL="0" distR="0" wp14:anchorId="3050EA0A" wp14:editId="2B2F46A5">
                <wp:extent cx="5727701" cy="471805"/>
                <wp:effectExtent l="0" t="0" r="6350" b="61595"/>
                <wp:docPr id="995" name="Group 995"/>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996" name="Group 996"/>
                        <wpg:cNvGrpSpPr/>
                        <wpg:grpSpPr>
                          <a:xfrm>
                            <a:off x="0" y="0"/>
                            <a:ext cx="5727701" cy="471805"/>
                            <a:chOff x="0" y="0"/>
                            <a:chExt cx="6131269" cy="505879"/>
                          </a:xfrm>
                        </wpg:grpSpPr>
                        <wpg:grpSp>
                          <wpg:cNvPr id="997" name="Group 997"/>
                          <wpg:cNvGrpSpPr/>
                          <wpg:grpSpPr>
                            <a:xfrm>
                              <a:off x="3990083" y="0"/>
                              <a:ext cx="2141186" cy="505839"/>
                              <a:chOff x="4122653" y="0"/>
                              <a:chExt cx="3123766" cy="711023"/>
                            </a:xfrm>
                          </wpg:grpSpPr>
                          <wps:wsp>
                            <wps:cNvPr id="998" name="Rectangle: Rounded Corners 998">
                              <a:extLst>
                                <a:ext uri="{C183D7F6-B498-43B3-948B-1728B52AA6E4}">
                                  <adec:decorative xmlns:adec="http://schemas.microsoft.com/office/drawing/2017/decorative" val="1"/>
                                </a:ext>
                              </a:extLst>
                            </wps:cNvPr>
                            <wps:cNvSpPr/>
                            <wps:spPr>
                              <a:xfrm>
                                <a:off x="4122653" y="0"/>
                                <a:ext cx="312376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89F7D3"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A34A24">
                                    <w:rPr>
                                      <w:rFonts w:ascii="Adobe Arabic" w:hAnsi="Adobe Arabic" w:cs="Adobe Arabic"/>
                                      <w:bCs/>
                                      <w:color w:val="auto"/>
                                      <w:sz w:val="36"/>
                                      <w:szCs w:val="36"/>
                                      <w:rtl/>
                                      <w:lang w:bidi="ar-SY"/>
                                    </w:rPr>
                                    <w:t>صفات القائد الناجح</w:t>
                                  </w:r>
                                  <w:r>
                                    <w:rPr>
                                      <w:rFonts w:ascii="Adobe Arabic" w:hAnsi="Adobe Arabic" w:cs="Adobe Arabic"/>
                                      <w:bCs/>
                                      <w:color w:val="auto"/>
                                      <w:sz w:val="36"/>
                                      <w:szCs w:val="36"/>
                                      <w:rtl/>
                                      <w:lang w:bidi="ar-SY"/>
                                    </w:rPr>
                                    <w:t>:</w:t>
                                  </w:r>
                                </w:p>
                              </w:txbxContent>
                            </wps:txbx>
                            <wps:bodyPr tIns="36000" bIns="36000" rtlCol="0" anchor="ctr"/>
                          </wps:wsp>
                          <wps:wsp>
                            <wps:cNvPr id="999" name="Oval 999">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00" name="Rectangle 1000"/>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001" name="Group 1001"/>
                        <wpg:cNvGrpSpPr/>
                        <wpg:grpSpPr>
                          <a:xfrm>
                            <a:off x="5343525" y="104775"/>
                            <a:ext cx="209550" cy="249555"/>
                            <a:chOff x="0" y="0"/>
                            <a:chExt cx="273780" cy="327013"/>
                          </a:xfrm>
                          <a:solidFill>
                            <a:schemeClr val="bg1"/>
                          </a:solidFill>
                        </wpg:grpSpPr>
                        <wps:wsp>
                          <wps:cNvPr id="100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00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00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005" name="Google Shape;204;p17"/>
                          <wpg:cNvGrpSpPr/>
                          <wpg:grpSpPr>
                            <a:xfrm>
                              <a:off x="0" y="0"/>
                              <a:ext cx="273780" cy="105078"/>
                              <a:chOff x="0" y="0"/>
                              <a:chExt cx="273780" cy="105078"/>
                            </a:xfrm>
                            <a:grpFill/>
                          </wpg:grpSpPr>
                          <wps:wsp>
                            <wps:cNvPr id="100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00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00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00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01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050EA0A" id="Group 995" o:spid="_x0000_s1057"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">
                <v:group id="Group 996" o:spid="_x0000_s1058"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WsH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D3TDgCMv0BAAD//wMAUEsBAi0AFAAGAAgAAAAhANvh9svuAAAAhQEAABMAAAAAAAAA&#10;AAAAAAAAAAAAAFtDb250ZW50X1R5cGVzXS54bWxQSwECLQAUAAYACAAAACEAWvQsW78AAAAVAQAA&#10;CwAAAAAAAAAAAAAAAAAfAQAAX3JlbHMvLnJlbHNQSwECLQAUAAYACAAAACEAdXVrB8YAAADcAAAA&#10;DwAAAAAAAAAAAAAAAAAHAgAAZHJzL2Rvd25yZXYueG1sUEsFBgAAAAADAAMAtwAAAPoCAAAAAA==&#10;">
                  <v:group id="Group 997" o:spid="_x0000_s1059" style="position:absolute;left:39900;width:21412;height:5058" coordorigin="41226" coordsize="3123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roundrect id="Rectangle: Rounded Corners 998" o:spid="_x0000_s1060" alt="&quot;&quot;" style="position:absolute;left:41226;width:3123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" fillcolor="#0070c0" stroked="f" strokeweight="1pt">
                      <v:stroke joinstyle="miter"/>
                      <v:textbox inset=",1mm,,1mm">
                        <w:txbxContent>
                          <w:p w14:paraId="6F89F7D3"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A34A24">
                              <w:rPr>
                                <w:rFonts w:ascii="Adobe Arabic" w:hAnsi="Adobe Arabic" w:cs="Adobe Arabic"/>
                                <w:bCs/>
                                <w:color w:val="auto"/>
                                <w:sz w:val="36"/>
                                <w:szCs w:val="36"/>
                                <w:rtl/>
                                <w:lang w:bidi="ar-SY"/>
                              </w:rPr>
                              <w:t>صفات القائد الناجح</w:t>
                            </w:r>
                            <w:r>
                              <w:rPr>
                                <w:rFonts w:ascii="Adobe Arabic" w:hAnsi="Adobe Arabic" w:cs="Adobe Arabic"/>
                                <w:bCs/>
                                <w:color w:val="auto"/>
                                <w:sz w:val="36"/>
                                <w:szCs w:val="36"/>
                                <w:rtl/>
                                <w:lang w:bidi="ar-SY"/>
                              </w:rPr>
                              <w:t>:</w:t>
                            </w:r>
                          </w:p>
                        </w:txbxContent>
                      </v:textbox>
                    </v:roundrect>
                    <v:oval id="Oval 999" o:spid="_x0000_s1061"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" fillcolor="#272727 [2749]" stroked="f" strokeweight="1pt">
                      <v:stroke joinstyle="miter"/>
                      <v:shadow on="t" color="black" opacity="26214f" origin=",-.5" offset="0,3pt"/>
                    </v:oval>
                  </v:group>
                  <v:rect id="Rectangle 1000" o:spid="_x0000_s1062"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" fillcolor="#0070c0" stroked="f" strokeweight="1pt"/>
                </v:group>
                <v:group id="Group 1001" o:spid="_x0000_s1063"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shape id="Google Shape;201;p17" o:spid="_x0000_s1064"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65"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" path="m2643,1l417,1c191,1,,143,,370,,608,191,751,417,751r2214,c2870,751,3060,608,3060,370,3060,143,2870,1,2643,1xe" filled="f" strokecolor="white [3212]">
                    <v:path arrowok="t" o:extrusionok="f"/>
                  </v:shape>
                  <v:shape id="Google Shape;203;p17" o:spid="_x0000_s1066"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" path="m1976,l417,c191,,,131,,369,,596,191,739,417,739r1559,c2203,739,2393,596,2393,369,2393,131,2203,,1976,xe" filled="f" strokecolor="white [3212]">
                    <v:path arrowok="t" o:extrusionok="f"/>
                  </v:shape>
                  <v:group id="Google Shape;204;p17" o:spid="_x0000_s1067"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shape id="Google Shape;205;p17" o:spid="_x0000_s1068"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" path="m227,1501v107,,226,-72,226,-167l453,167c453,84,322,1,227,1,144,1,1,84,1,167r,1167c1,1429,144,1501,227,1501xe" filled="f" stroked="f">
                      <v:path arrowok="t" o:extrusionok="f"/>
                    </v:shape>
                    <v:shape id="Google Shape;206;p17" o:spid="_x0000_s1069"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" path="m929,60c846,,750,36,703,108l60,1060c,1143,24,1251,95,1310v36,12,60,24,96,24c250,1334,298,1310,334,1251l976,298v60,-71,36,-178,-47,-238xe" filled="f" stroked="f">
                      <v:path arrowok="t" o:extrusionok="f"/>
                    </v:shape>
                    <v:shape id="Google Shape;207;p17" o:spid="_x0000_s1070"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071"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" path="m1287,596l275,48c191,1,84,36,48,120,1,191,25,310,120,346l1132,894v24,11,48,23,71,23c1263,917,1322,882,1358,822v36,-71,12,-190,-71,-226xe" filled="f" stroked="f">
                      <v:path arrowok="t" o:extrusionok="f"/>
                    </v:shape>
                    <v:shape id="Google Shape;209;p17" o:spid="_x0000_s1072"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29DD56FC" w14:textId="5CE89FFA" w:rsidR="00A34A24" w:rsidRPr="00A34A24" w:rsidRDefault="000A73E5" w:rsidP="00A34A24">
      <w:pPr>
        <w:rPr>
          <w:rFonts w:cstheme="majorBidi"/>
          <w:b/>
          <w:bCs/>
          <w:color w:val="C00000"/>
          <w:rtl/>
        </w:rPr>
      </w:pPr>
      <w:hyperlink r:id="rId36" w:history="1">
        <w:r w:rsidR="00A34A24" w:rsidRPr="000A73E5">
          <w:rPr>
            <w:rStyle w:val="Hyperlink"/>
            <w:b/>
            <w:bCs/>
            <w:rtl/>
          </w:rPr>
          <w:t>الصفات القيادية فهي قدرات ومهارات فنية يمكن تنميتها بالتدريب وأهمها ما يلي:</w:t>
        </w:r>
      </w:hyperlink>
    </w:p>
    <w:p w14:paraId="2B5EC85B" w14:textId="77777777" w:rsidR="00A34A24" w:rsidRPr="00A34A24" w:rsidRDefault="001A022A" w:rsidP="00A34A24">
      <w:pPr>
        <w:pStyle w:val="3"/>
        <w:spacing w:before="0"/>
        <w:ind w:left="386"/>
        <w:rPr>
          <w:rFonts w:ascii="Adobe Arabic" w:eastAsia="Times New Roman" w:hAnsi="Adobe Arabic" w:cs="Adobe Arabic"/>
          <w:color w:val="002060"/>
          <w:sz w:val="36"/>
          <w:szCs w:val="36"/>
          <w:rtl/>
        </w:rPr>
      </w:pPr>
      <w:r>
        <w:rPr>
          <w:rFonts w:ascii="Adobe Arabic" w:eastAsia="Times New Roman" w:hAnsi="Adobe Arabic" w:cs="Adobe Arabic"/>
          <w:noProof/>
          <w:color w:val="002060"/>
          <w:sz w:val="36"/>
          <w:szCs w:val="36"/>
          <w:rtl/>
        </w:rPr>
        <w:drawing>
          <wp:anchor distT="0" distB="0" distL="114300" distR="114300" simplePos="0" relativeHeight="252248064" behindDoc="0" locked="0" layoutInCell="1" allowOverlap="1" wp14:anchorId="4FB5E695" wp14:editId="105BB647">
            <wp:simplePos x="0" y="0"/>
            <wp:positionH relativeFrom="column">
              <wp:posOffset>-86360</wp:posOffset>
            </wp:positionH>
            <wp:positionV relativeFrom="paragraph">
              <wp:posOffset>135255</wp:posOffset>
            </wp:positionV>
            <wp:extent cx="2258060" cy="2051050"/>
            <wp:effectExtent l="0" t="0" r="8890"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258060" cy="2051050"/>
                    </a:xfrm>
                    <a:prstGeom prst="rect">
                      <a:avLst/>
                    </a:prstGeom>
                  </pic:spPr>
                </pic:pic>
              </a:graphicData>
            </a:graphic>
            <wp14:sizeRelH relativeFrom="margin">
              <wp14:pctWidth>0</wp14:pctWidth>
            </wp14:sizeRelH>
            <wp14:sizeRelV relativeFrom="margin">
              <wp14:pctHeight>0</wp14:pctHeight>
            </wp14:sizeRelV>
          </wp:anchor>
        </w:drawing>
      </w:r>
      <w:r w:rsidR="00A34A24" w:rsidRPr="00A34A24">
        <w:rPr>
          <w:rFonts w:ascii="Adobe Arabic" w:eastAsia="Times New Roman" w:hAnsi="Adobe Arabic" w:cs="Adobe Arabic"/>
          <w:color w:val="002060"/>
          <w:sz w:val="36"/>
          <w:szCs w:val="36"/>
          <w:rtl/>
        </w:rPr>
        <w:t>إلمام كامل بالعلاقات الإنسانية وعلاقات العمل.</w:t>
      </w:r>
    </w:p>
    <w:p w14:paraId="6E39177C"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الإلمام الكامل باللوائح والقوانين المنظمة للعمل.</w:t>
      </w:r>
    </w:p>
    <w:p w14:paraId="1F46D461"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القدرة على اكتشاف الأخطاء وتقبل النقد البناء.</w:t>
      </w:r>
    </w:p>
    <w:p w14:paraId="7B4E491A"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القدرة على اتخاذ القرارات السريعة في المواقف العاجلة دون تردد.</w:t>
      </w:r>
    </w:p>
    <w:p w14:paraId="05576FAC"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الثقة في النفس عن طريق الكفاءة العالية في تخصصه واكتساب ثقة الغير.</w:t>
      </w:r>
    </w:p>
    <w:p w14:paraId="0663CB77"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الحزم وسرعة البت وتجنب الاندفاع والتهور.</w:t>
      </w:r>
    </w:p>
    <w:p w14:paraId="3D814DA0"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الديمقراطية في القيادة وتجنب الاستئثار بالرأي أو السلطة.</w:t>
      </w:r>
    </w:p>
    <w:p w14:paraId="248BD236"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القدرة على خلق الجو الطيب والملائم لحسن سير العمل.</w:t>
      </w:r>
    </w:p>
    <w:p w14:paraId="230C285A"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المواظبة والانتظام حتى يكون قدوة حسنة لمرؤوسيه.</w:t>
      </w:r>
    </w:p>
    <w:p w14:paraId="2474CA28"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سعة الصدر والقدرة على التصرف ومواجهة المواقف الصعبة.</w:t>
      </w:r>
    </w:p>
    <w:p w14:paraId="2F7C229F" w14:textId="77777777" w:rsidR="00A34A24" w:rsidRPr="00A34A24" w:rsidRDefault="00A34A24" w:rsidP="00A34A24">
      <w:pPr>
        <w:pStyle w:val="3"/>
        <w:spacing w:before="0"/>
        <w:ind w:left="386"/>
        <w:rPr>
          <w:rFonts w:ascii="Adobe Arabic" w:eastAsia="Times New Roman" w:hAnsi="Adobe Arabic" w:cs="Adobe Arabic"/>
          <w:color w:val="002060"/>
          <w:sz w:val="36"/>
          <w:szCs w:val="36"/>
          <w:rtl/>
        </w:rPr>
      </w:pPr>
      <w:r w:rsidRPr="00A34A24">
        <w:rPr>
          <w:rFonts w:ascii="Adobe Arabic" w:eastAsia="Times New Roman" w:hAnsi="Adobe Arabic" w:cs="Adobe Arabic"/>
          <w:color w:val="002060"/>
          <w:sz w:val="36"/>
          <w:szCs w:val="36"/>
          <w:rtl/>
        </w:rPr>
        <w:t>توخي العدالة في مواجهة مرؤوسيه.</w:t>
      </w:r>
    </w:p>
    <w:p w14:paraId="4848E92E" w14:textId="77777777" w:rsidR="00A34A24" w:rsidRDefault="00A34A24">
      <w:pPr>
        <w:pStyle w:val="3"/>
        <w:numPr>
          <w:ilvl w:val="0"/>
          <w:numId w:val="6"/>
        </w:numPr>
        <w:spacing w:before="0"/>
        <w:ind w:left="386"/>
        <w:rPr>
          <w:rFonts w:ascii="Adobe Arabic" w:eastAsia="Times New Roman" w:hAnsi="Adobe Arabic" w:cs="Adobe Arabic"/>
          <w:color w:val="002060"/>
          <w:sz w:val="36"/>
          <w:szCs w:val="36"/>
        </w:rPr>
      </w:pPr>
      <w:r w:rsidRPr="00A34A24">
        <w:rPr>
          <w:rFonts w:ascii="Adobe Arabic" w:eastAsia="Times New Roman" w:hAnsi="Adobe Arabic" w:cs="Adobe Arabic"/>
          <w:color w:val="002060"/>
          <w:sz w:val="36"/>
          <w:szCs w:val="36"/>
          <w:rtl/>
        </w:rPr>
        <w:t>تجنب الأنانية وحب الذات وإعطاء الفرصة لمرؤوسيه لإبراز مواهبهم وقدراتهم.</w:t>
      </w:r>
    </w:p>
    <w:p w14:paraId="30266520" w14:textId="77777777" w:rsidR="0054027D" w:rsidRPr="0054027D" w:rsidRDefault="0054027D" w:rsidP="0054027D">
      <w:r>
        <w:rPr>
          <w:noProof/>
          <w:rtl/>
        </w:rPr>
        <mc:AlternateContent>
          <mc:Choice Requires="wpg">
            <w:drawing>
              <wp:inline distT="0" distB="0" distL="0" distR="0" wp14:anchorId="296C7499" wp14:editId="40C1CAE7">
                <wp:extent cx="5727700" cy="471805"/>
                <wp:effectExtent l="0" t="0" r="6350" b="61595"/>
                <wp:docPr id="1011" name="Group 1011"/>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1012" name="Group 1012"/>
                        <wpg:cNvGrpSpPr/>
                        <wpg:grpSpPr>
                          <a:xfrm>
                            <a:off x="0" y="0"/>
                            <a:ext cx="5727700" cy="471805"/>
                            <a:chOff x="0" y="0"/>
                            <a:chExt cx="6131268" cy="505879"/>
                          </a:xfrm>
                        </wpg:grpSpPr>
                        <wpg:grpSp>
                          <wpg:cNvPr id="1013" name="Group 1013"/>
                          <wpg:cNvGrpSpPr/>
                          <wpg:grpSpPr>
                            <a:xfrm>
                              <a:off x="2960911" y="0"/>
                              <a:ext cx="3170357" cy="505839"/>
                              <a:chOff x="2621200" y="0"/>
                              <a:chExt cx="4625220" cy="711023"/>
                            </a:xfrm>
                          </wpg:grpSpPr>
                          <wps:wsp>
                            <wps:cNvPr id="1015" name="Rectangle: Rounded Corners 1015">
                              <a:extLst>
                                <a:ext uri="{C183D7F6-B498-43B3-948B-1728B52AA6E4}">
                                  <adec:decorative xmlns:adec="http://schemas.microsoft.com/office/drawing/2017/decorative" val="1"/>
                                </a:ext>
                              </a:extLst>
                            </wps:cNvPr>
                            <wps:cNvSpPr/>
                            <wps:spPr>
                              <a:xfrm>
                                <a:off x="2621200" y="0"/>
                                <a:ext cx="4625220"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EFD60D"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دور القيادة الإدارية في نجاح المؤسسة</w:t>
                                  </w:r>
                                  <w:r>
                                    <w:rPr>
                                      <w:rFonts w:ascii="Adobe Arabic" w:hAnsi="Adobe Arabic" w:cs="Adobe Arabic"/>
                                      <w:bCs/>
                                      <w:color w:val="auto"/>
                                      <w:sz w:val="36"/>
                                      <w:szCs w:val="36"/>
                                      <w:rtl/>
                                      <w:lang w:bidi="ar-SY"/>
                                    </w:rPr>
                                    <w:t>:</w:t>
                                  </w:r>
                                </w:p>
                              </w:txbxContent>
                            </wps:txbx>
                            <wps:bodyPr tIns="36000" bIns="36000" rtlCol="0" anchor="ctr"/>
                          </wps:wsp>
                          <wps:wsp>
                            <wps:cNvPr id="1016" name="Oval 101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17" name="Rectangle 101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018" name="Group 1018"/>
                        <wpg:cNvGrpSpPr/>
                        <wpg:grpSpPr>
                          <a:xfrm>
                            <a:off x="5343525" y="104775"/>
                            <a:ext cx="209550" cy="249555"/>
                            <a:chOff x="0" y="0"/>
                            <a:chExt cx="273780" cy="327013"/>
                          </a:xfrm>
                          <a:solidFill>
                            <a:schemeClr val="bg1"/>
                          </a:solidFill>
                        </wpg:grpSpPr>
                        <wps:wsp>
                          <wps:cNvPr id="101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02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02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022" name="Google Shape;204;p17"/>
                          <wpg:cNvGrpSpPr/>
                          <wpg:grpSpPr>
                            <a:xfrm>
                              <a:off x="0" y="0"/>
                              <a:ext cx="273780" cy="105078"/>
                              <a:chOff x="0" y="0"/>
                              <a:chExt cx="273780" cy="105078"/>
                            </a:xfrm>
                            <a:grpFill/>
                          </wpg:grpSpPr>
                          <wps:wsp>
                            <wps:cNvPr id="102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6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6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6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6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96C7499" id="Group 1011" o:spid="_x0000_s1073"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">
                <v:group id="Group 1012" o:spid="_x0000_s1074"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group id="Group 1013" o:spid="_x0000_s1075" style="position:absolute;left:29609;width:31703;height:5058" coordorigin="26212" coordsize="4625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">
                    <v:roundrect id="Rectangle: Rounded Corners 1015" o:spid="_x0000_s1076" alt="&quot;&quot;" style="position:absolute;left:26212;width:4625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" fillcolor="#0070c0" stroked="f" strokeweight="1pt">
                      <v:stroke joinstyle="miter"/>
                      <v:textbox inset=",1mm,,1mm">
                        <w:txbxContent>
                          <w:p w14:paraId="4EEFD60D"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دور القيادة الإدارية في نجاح المؤسسة</w:t>
                            </w:r>
                            <w:r>
                              <w:rPr>
                                <w:rFonts w:ascii="Adobe Arabic" w:hAnsi="Adobe Arabic" w:cs="Adobe Arabic"/>
                                <w:bCs/>
                                <w:color w:val="auto"/>
                                <w:sz w:val="36"/>
                                <w:szCs w:val="36"/>
                                <w:rtl/>
                                <w:lang w:bidi="ar-SY"/>
                              </w:rPr>
                              <w:t>:</w:t>
                            </w:r>
                          </w:p>
                        </w:txbxContent>
                      </v:textbox>
                    </v:roundrect>
                    <v:oval id="Oval 1016" o:spid="_x0000_s1077"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" fillcolor="#272727 [2749]" stroked="f" strokeweight="1pt">
                      <v:stroke joinstyle="miter"/>
                      <v:shadow on="t" color="black" opacity="26214f" origin=",-.5" offset="0,3pt"/>
                    </v:oval>
                  </v:group>
                  <v:rect id="Rectangle 1017" o:spid="_x0000_s1078"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" fillcolor="#0070c0" stroked="f" strokeweight="1pt"/>
                </v:group>
                <v:group id="Group 1018" o:spid="_x0000_s1079"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Google Shape;201;p17" o:spid="_x0000_s1080"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081"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082"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" path="m1976,l417,c191,,,131,,369,,596,191,739,417,739r1559,c2203,739,2393,596,2393,369,2393,131,2203,,1976,xe" filled="f" strokecolor="white [3212]">
                    <v:path arrowok="t" o:extrusionok="f"/>
                  </v:shape>
                  <v:group id="Google Shape;204;p17" o:spid="_x0000_s1083"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shape id="Google Shape;205;p17" o:spid="_x0000_s1084"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" path="m227,1501v107,,226,-72,226,-167l453,167c453,84,322,1,227,1,144,1,1,84,1,167r,1167c1,1429,144,1501,227,1501xe" filled="f" stroked="f">
                      <v:path arrowok="t" o:extrusionok="f"/>
                    </v:shape>
                    <v:shape id="Google Shape;206;p17" o:spid="_x0000_s1085"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086"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087"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088"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4C02472E" w14:textId="664C4621" w:rsidR="001A022A" w:rsidRPr="0064252C" w:rsidRDefault="001A022A" w:rsidP="001A022A">
      <w:pPr>
        <w:rPr>
          <w:rtl/>
        </w:rPr>
      </w:pPr>
      <w:r w:rsidRPr="0064252C">
        <w:rPr>
          <w:rtl/>
        </w:rPr>
        <w:t xml:space="preserve">تعد </w:t>
      </w:r>
      <w:hyperlink r:id="rId38" w:history="1">
        <w:r w:rsidRPr="000A73E5">
          <w:rPr>
            <w:rStyle w:val="Hyperlink"/>
            <w:rtl/>
          </w:rPr>
          <w:t>قيادة</w:t>
        </w:r>
      </w:hyperlink>
      <w:r w:rsidRPr="0064252C">
        <w:rPr>
          <w:rtl/>
        </w:rPr>
        <w:t xml:space="preserve"> المنظمات عنصراً حيوياً في حياة المنظمة واستمرار ازدهار نشاطاتها وعملياتها المختلفة، ولا </w:t>
      </w:r>
      <w:r w:rsidR="008E382F">
        <w:rPr>
          <w:rFonts w:hint="cs"/>
          <w:rtl/>
        </w:rPr>
        <w:t>بد</w:t>
      </w:r>
      <w:r w:rsidRPr="0064252C">
        <w:rPr>
          <w:rtl/>
        </w:rPr>
        <w:t xml:space="preserve"> عندئذ أن نرى الإدارة العليا في المنظمات تنفق أموالاً باهظة بحثاً عن المواهب القيادية ومن ثمّ تدريبها وتطويرها. إن تعقد العمليات الإدارية والاتجاه إلى كبر حجم المنظمات، وتعدد العلاقات الداخلية والخارجية وكذلك تأثير الظروف السياسية والاقتصادية والاجتماعية والتكنولوجية على هذه المنظمات يحتّم عليها مواصلة البحث والاستمرار في التجديد والابتكار والتطوير وهي أمور لا تتحقق إلا في ظل قيادة إدارية واعية ومتفهمة. فالقيادة الإدارية الفعالة تعد سلعة قيمة في سوق </w:t>
      </w:r>
      <w:r w:rsidRPr="0064252C">
        <w:rPr>
          <w:rtl/>
        </w:rPr>
        <w:lastRenderedPageBreak/>
        <w:t xml:space="preserve">يتميز بالندرة، ولا عجب عندئذ أن نرى لجوء المنظمات إلى استخدام كافة وسائل الإغراء المادية والمعنوية لجذب الكفاءات الإدارية القيادية الخارجية، وإنفاق الأموال الكثيرة على عمليات التدريب والتطوير الإداري. أن </w:t>
      </w:r>
      <w:hyperlink r:id="rId39" w:history="1">
        <w:r w:rsidRPr="000A73E5">
          <w:rPr>
            <w:rStyle w:val="Hyperlink"/>
            <w:rtl/>
          </w:rPr>
          <w:t>القيادة</w:t>
        </w:r>
      </w:hyperlink>
      <w:r w:rsidRPr="0064252C">
        <w:rPr>
          <w:rtl/>
        </w:rPr>
        <w:t xml:space="preserve"> هي قمة التنظيم الإداري، التي تعمل على تحقيق أهداف المنظمة من خلال قيادة الأفراد،</w:t>
      </w:r>
      <w:r w:rsidRPr="0064252C">
        <w:rPr>
          <w:b/>
          <w:bCs/>
          <w:rtl/>
        </w:rPr>
        <w:t xml:space="preserve"> وباختصار فإن أهمية القيادة الإدارية تنبع من عدة </w:t>
      </w:r>
      <w:r w:rsidRPr="0064252C">
        <w:rPr>
          <w:rFonts w:hint="cs"/>
          <w:b/>
          <w:bCs/>
          <w:rtl/>
        </w:rPr>
        <w:t xml:space="preserve">أمور </w:t>
      </w:r>
      <w:r>
        <w:rPr>
          <w:rFonts w:hint="cs"/>
          <w:b/>
          <w:bCs/>
          <w:rtl/>
        </w:rPr>
        <w:t>مهمة</w:t>
      </w:r>
      <w:r w:rsidRPr="0064252C">
        <w:rPr>
          <w:b/>
          <w:bCs/>
          <w:rtl/>
        </w:rPr>
        <w:t xml:space="preserve"> وهي: </w:t>
      </w:r>
    </w:p>
    <w:p w14:paraId="0E717F4A" w14:textId="77777777" w:rsidR="001A022A" w:rsidRDefault="0050179E" w:rsidP="001A022A">
      <w:pPr>
        <w:rPr>
          <w:rtl/>
        </w:rPr>
      </w:pPr>
      <w:r>
        <w:rPr>
          <w:noProof/>
        </w:rPr>
        <mc:AlternateContent>
          <mc:Choice Requires="wpg">
            <w:drawing>
              <wp:inline distT="0" distB="0" distL="0" distR="0" wp14:anchorId="6591D808" wp14:editId="27199C20">
                <wp:extent cx="5568950" cy="3441700"/>
                <wp:effectExtent l="0" t="0" r="0" b="635"/>
                <wp:docPr id="670"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8950" cy="3441700"/>
                          <a:chOff x="1688" y="11430"/>
                          <a:chExt cx="57788" cy="35724"/>
                        </a:xfrm>
                      </wpg:grpSpPr>
                      <wpg:grpSp>
                        <wpg:cNvPr id="671" name="Google Shape;750;p16"/>
                        <wpg:cNvGrpSpPr>
                          <a:grpSpLocks/>
                        </wpg:cNvGrpSpPr>
                        <wpg:grpSpPr bwMode="auto">
                          <a:xfrm flipH="1">
                            <a:off x="1688" y="29618"/>
                            <a:ext cx="57788" cy="7895"/>
                            <a:chOff x="6" y="29130"/>
                            <a:chExt cx="62757" cy="8580"/>
                          </a:xfrm>
                        </wpg:grpSpPr>
                        <wps:wsp>
                          <wps:cNvPr id="672" name="Google Shape;751;p16"/>
                          <wps:cNvSpPr>
                            <a:spLocks/>
                          </wps:cNvSpPr>
                          <wps:spPr bwMode="auto">
                            <a:xfrm>
                              <a:off x="182" y="30259"/>
                              <a:ext cx="62084" cy="6673"/>
                            </a:xfrm>
                            <a:custGeom>
                              <a:avLst/>
                              <a:gdLst>
                                <a:gd name="T0" fmla="*/ 1225 w 162914"/>
                                <a:gd name="T1" fmla="*/ 0 h 24004"/>
                                <a:gd name="T2" fmla="*/ 0 w 162914"/>
                                <a:gd name="T3" fmla="*/ 894 h 24004"/>
                                <a:gd name="T4" fmla="*/ 0 w 162914"/>
                                <a:gd name="T5" fmla="*/ 5779 h 24004"/>
                                <a:gd name="T6" fmla="*/ 1225 w 162914"/>
                                <a:gd name="T7" fmla="*/ 6673 h 24004"/>
                                <a:gd name="T8" fmla="*/ 60859 w 162914"/>
                                <a:gd name="T9" fmla="*/ 6673 h 24004"/>
                                <a:gd name="T10" fmla="*/ 62084 w 162914"/>
                                <a:gd name="T11" fmla="*/ 5779 h 24004"/>
                                <a:gd name="T12" fmla="*/ 62084 w 162914"/>
                                <a:gd name="T13" fmla="*/ 894 h 24004"/>
                                <a:gd name="T14" fmla="*/ 60859 w 162914"/>
                                <a:gd name="T15" fmla="*/ 0 h 24004"/>
                                <a:gd name="T16" fmla="*/ 1225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3" name="Google Shape;752;p16"/>
                          <wps:cNvSpPr>
                            <a:spLocks/>
                          </wps:cNvSpPr>
                          <wps:spPr bwMode="auto">
                            <a:xfrm>
                              <a:off x="6" y="30092"/>
                              <a:ext cx="62458" cy="6673"/>
                            </a:xfrm>
                            <a:custGeom>
                              <a:avLst/>
                              <a:gdLst>
                                <a:gd name="T0" fmla="*/ 1233 w 162914"/>
                                <a:gd name="T1" fmla="*/ 0 h 24004"/>
                                <a:gd name="T2" fmla="*/ 0 w 162914"/>
                                <a:gd name="T3" fmla="*/ 894 h 24004"/>
                                <a:gd name="T4" fmla="*/ 0 w 162914"/>
                                <a:gd name="T5" fmla="*/ 5779 h 24004"/>
                                <a:gd name="T6" fmla="*/ 1233 w 162914"/>
                                <a:gd name="T7" fmla="*/ 6673 h 24004"/>
                                <a:gd name="T8" fmla="*/ 61225 w 162914"/>
                                <a:gd name="T9" fmla="*/ 6673 h 24004"/>
                                <a:gd name="T10" fmla="*/ 62458 w 162914"/>
                                <a:gd name="T11" fmla="*/ 5779 h 24004"/>
                                <a:gd name="T12" fmla="*/ 62458 w 162914"/>
                                <a:gd name="T13" fmla="*/ 894 h 24004"/>
                                <a:gd name="T14" fmla="*/ 61225 w 162914"/>
                                <a:gd name="T15" fmla="*/ 0 h 24004"/>
                                <a:gd name="T16" fmla="*/ 1233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4" name="Google Shape;753;p16"/>
                          <wps:cNvSpPr>
                            <a:spLocks/>
                          </wps:cNvSpPr>
                          <wps:spPr bwMode="auto">
                            <a:xfrm>
                              <a:off x="3521" y="29130"/>
                              <a:ext cx="4844" cy="954"/>
                            </a:xfrm>
                            <a:custGeom>
                              <a:avLst/>
                              <a:gdLst>
                                <a:gd name="T0" fmla="*/ 113 w 26552"/>
                                <a:gd name="T1" fmla="*/ 0 h 3430"/>
                                <a:gd name="T2" fmla="*/ 0 w 26552"/>
                                <a:gd name="T3" fmla="*/ 954 h 3430"/>
                                <a:gd name="T4" fmla="*/ 4720 w 26552"/>
                                <a:gd name="T5" fmla="*/ 954 h 3430"/>
                                <a:gd name="T6" fmla="*/ 4844 w 26552"/>
                                <a:gd name="T7" fmla="*/ 0 h 3430"/>
                                <a:gd name="T8" fmla="*/ 113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873"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5" name="Google Shape;754;p16"/>
                          <wps:cNvSpPr>
                            <a:spLocks/>
                          </wps:cNvSpPr>
                          <wps:spPr bwMode="auto">
                            <a:xfrm>
                              <a:off x="671" y="36756"/>
                              <a:ext cx="4844" cy="954"/>
                            </a:xfrm>
                            <a:custGeom>
                              <a:avLst/>
                              <a:gdLst>
                                <a:gd name="T0" fmla="*/ 113 w 26552"/>
                                <a:gd name="T1" fmla="*/ 0 h 3430"/>
                                <a:gd name="T2" fmla="*/ 0 w 26552"/>
                                <a:gd name="T3" fmla="*/ 954 h 3430"/>
                                <a:gd name="T4" fmla="*/ 4729 w 26552"/>
                                <a:gd name="T5" fmla="*/ 954 h 3430"/>
                                <a:gd name="T6" fmla="*/ 4844 w 26552"/>
                                <a:gd name="T7" fmla="*/ 0 h 3430"/>
                                <a:gd name="T8" fmla="*/ 113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921" y="3430"/>
                                  </a:lnTo>
                                  <a:lnTo>
                                    <a:pt x="26552" y="1"/>
                                  </a:lnTo>
                                  <a:lnTo>
                                    <a:pt x="620" y="1"/>
                                  </a:lnTo>
                                  <a:close/>
                                </a:path>
                              </a:pathLst>
                            </a:custGeom>
                            <a:solidFill>
                              <a:srgbClr val="8080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6" name="Google Shape;755;p16"/>
                          <wps:cNvSpPr>
                            <a:spLocks/>
                          </wps:cNvSpPr>
                          <wps:spPr bwMode="auto">
                            <a:xfrm>
                              <a:off x="1072" y="36756"/>
                              <a:ext cx="3851" cy="478"/>
                            </a:xfrm>
                            <a:custGeom>
                              <a:avLst/>
                              <a:gdLst>
                                <a:gd name="T0" fmla="*/ 0 w 21110"/>
                                <a:gd name="T1" fmla="*/ 0 h 1716"/>
                                <a:gd name="T2" fmla="*/ 254 w 21110"/>
                                <a:gd name="T3" fmla="*/ 478 h 1716"/>
                                <a:gd name="T4" fmla="*/ 3851 w 21110"/>
                                <a:gd name="T5" fmla="*/ 478 h 1716"/>
                                <a:gd name="T6" fmla="*/ 3851 w 21110"/>
                                <a:gd name="T7" fmla="*/ 0 h 1716"/>
                                <a:gd name="T8" fmla="*/ 0 w 21110"/>
                                <a:gd name="T9" fmla="*/ 0 h 17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10" h="1716" extrusionOk="0">
                                  <a:moveTo>
                                    <a:pt x="0" y="1"/>
                                  </a:moveTo>
                                  <a:lnTo>
                                    <a:pt x="1393" y="1715"/>
                                  </a:lnTo>
                                  <a:lnTo>
                                    <a:pt x="21110" y="1715"/>
                                  </a:lnTo>
                                  <a:lnTo>
                                    <a:pt x="21110" y="1"/>
                                  </a:lnTo>
                                  <a:lnTo>
                                    <a:pt x="0" y="1"/>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7" name="Google Shape;756;p16"/>
                          <wps:cNvSpPr>
                            <a:spLocks/>
                          </wps:cNvSpPr>
                          <wps:spPr bwMode="auto">
                            <a:xfrm>
                              <a:off x="4422" y="29607"/>
                              <a:ext cx="3968" cy="477"/>
                            </a:xfrm>
                            <a:custGeom>
                              <a:avLst/>
                              <a:gdLst>
                                <a:gd name="T0" fmla="*/ 109 w 21754"/>
                                <a:gd name="T1" fmla="*/ 0 h 1715"/>
                                <a:gd name="T2" fmla="*/ 0 w 21754"/>
                                <a:gd name="T3" fmla="*/ 477 h 1715"/>
                                <a:gd name="T4" fmla="*/ 3968 w 21754"/>
                                <a:gd name="T5" fmla="*/ 477 h 1715"/>
                                <a:gd name="T6" fmla="*/ 3705 w 21754"/>
                                <a:gd name="T7" fmla="*/ 0 h 1715"/>
                                <a:gd name="T8" fmla="*/ 109 w 21754"/>
                                <a:gd name="T9" fmla="*/ 0 h 17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754" h="1715" extrusionOk="0">
                                  <a:moveTo>
                                    <a:pt x="596" y="0"/>
                                  </a:moveTo>
                                  <a:lnTo>
                                    <a:pt x="0" y="1715"/>
                                  </a:lnTo>
                                  <a:lnTo>
                                    <a:pt x="21753" y="1715"/>
                                  </a:lnTo>
                                  <a:lnTo>
                                    <a:pt x="20312" y="0"/>
                                  </a:lnTo>
                                  <a:lnTo>
                                    <a:pt x="596" y="0"/>
                                  </a:lnTo>
                                  <a:close/>
                                </a:path>
                              </a:pathLst>
                            </a:custGeom>
                            <a:solidFill>
                              <a:srgbClr val="2020B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78" name="Google Shape;757;p16"/>
                          <wps:cNvSpPr>
                            <a:spLocks/>
                          </wps:cNvSpPr>
                          <wps:spPr bwMode="auto">
                            <a:xfrm>
                              <a:off x="838" y="29607"/>
                              <a:ext cx="6260" cy="7626"/>
                            </a:xfrm>
                            <a:custGeom>
                              <a:avLst/>
                              <a:gdLst>
                                <a:gd name="T0" fmla="*/ 1008 w 30909"/>
                                <a:gd name="T1" fmla="*/ 0 h 27433"/>
                                <a:gd name="T2" fmla="*/ 0 w 30909"/>
                                <a:gd name="T3" fmla="*/ 7626 h 27433"/>
                                <a:gd name="T4" fmla="*/ 5252 w 30909"/>
                                <a:gd name="T5" fmla="*/ 7626 h 27433"/>
                                <a:gd name="T6" fmla="*/ 6260 w 30909"/>
                                <a:gd name="T7" fmla="*/ 0 h 27433"/>
                                <a:gd name="T8" fmla="*/ 1008 w 30909"/>
                                <a:gd name="T9" fmla="*/ 0 h 27433"/>
                                <a:gd name="T10" fmla="*/ 0 60000 65536"/>
                                <a:gd name="T11" fmla="*/ 0 60000 65536"/>
                                <a:gd name="T12" fmla="*/ 0 60000 65536"/>
                                <a:gd name="T13" fmla="*/ 0 60000 65536"/>
                                <a:gd name="T14" fmla="*/ 0 60000 65536"/>
                                <a:gd name="T15" fmla="*/ 0 w 30909"/>
                                <a:gd name="T16" fmla="*/ 0 h 27433"/>
                                <a:gd name="T17" fmla="*/ 30909 w 30909"/>
                                <a:gd name="T18" fmla="*/ 27433 h 27433"/>
                              </a:gdLst>
                              <a:ahLst/>
                              <a:cxnLst>
                                <a:cxn ang="T10">
                                  <a:pos x="T0" y="T1"/>
                                </a:cxn>
                                <a:cxn ang="T11">
                                  <a:pos x="T2" y="T3"/>
                                </a:cxn>
                                <a:cxn ang="T12">
                                  <a:pos x="T4" y="T5"/>
                                </a:cxn>
                                <a:cxn ang="T13">
                                  <a:pos x="T6" y="T7"/>
                                </a:cxn>
                                <a:cxn ang="T14">
                                  <a:pos x="T8" y="T9"/>
                                </a:cxn>
                              </a:cxnLst>
                              <a:rect l="T15" t="T16" r="T17" b="T18"/>
                              <a:pathLst>
                                <a:path w="30909" h="27433" extrusionOk="0">
                                  <a:moveTo>
                                    <a:pt x="4977" y="0"/>
                                  </a:moveTo>
                                  <a:lnTo>
                                    <a:pt x="0" y="27432"/>
                                  </a:lnTo>
                                  <a:lnTo>
                                    <a:pt x="25932" y="27432"/>
                                  </a:lnTo>
                                  <a:lnTo>
                                    <a:pt x="30909" y="0"/>
                                  </a:lnTo>
                                  <a:lnTo>
                                    <a:pt x="4977" y="0"/>
                                  </a:lnTo>
                                  <a:close/>
                                </a:path>
                              </a:pathLst>
                            </a:custGeom>
                            <a:solidFill>
                              <a:srgbClr val="4949E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27021" w14:textId="77777777" w:rsidR="001A022A" w:rsidRPr="004E6855" w:rsidRDefault="001A022A" w:rsidP="001A022A">
                                <w:pPr>
                                  <w:bidi w:val="0"/>
                                  <w:jc w:val="center"/>
                                  <w:rPr>
                                    <w:color w:val="FFFFFF"/>
                                    <w:sz w:val="44"/>
                                    <w:szCs w:val="44"/>
                                  </w:rPr>
                                </w:pPr>
                                <w:r>
                                  <w:rPr>
                                    <w:rFonts w:ascii="Adobe Arabic" w:hAnsi="Adobe Arabic" w:cs="Adobe Arabic" w:hint="cs"/>
                                    <w:color w:val="FFFFFF"/>
                                    <w:sz w:val="32"/>
                                    <w:szCs w:val="32"/>
                                    <w:rtl/>
                                    <w:lang w:bidi="ar-SY"/>
                                  </w:rPr>
                                  <w:t>3</w:t>
                                </w:r>
                              </w:p>
                            </w:txbxContent>
                          </wps:txbx>
                          <wps:bodyPr rot="0" vert="horz" wrap="square" lIns="91425" tIns="91425" rIns="91425" bIns="91425" anchor="ctr" anchorCtr="0" upright="1">
                            <a:noAutofit/>
                          </wps:bodyPr>
                        </wps:wsp>
                        <wps:wsp>
                          <wps:cNvPr id="679" name="Google Shape;760;p16"/>
                          <wps:cNvSpPr txBox="1">
                            <a:spLocks noChangeArrowheads="1"/>
                          </wps:cNvSpPr>
                          <wps:spPr bwMode="auto">
                            <a:xfrm>
                              <a:off x="8370" y="30237"/>
                              <a:ext cx="54393"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7B3A4" w14:textId="77777777" w:rsidR="001A022A" w:rsidRPr="00F906F6" w:rsidRDefault="001A022A" w:rsidP="001A022A">
                                <w:pPr>
                                  <w:rPr>
                                    <w:rFonts w:ascii="Adobe Arabic" w:hAnsi="Adobe Arabic" w:cs="Adobe Arabic"/>
                                    <w:sz w:val="36"/>
                                    <w:szCs w:val="36"/>
                                    <w:lang w:bidi="ar-SY"/>
                                  </w:rPr>
                                </w:pPr>
                                <w:r w:rsidRPr="001A022A">
                                  <w:rPr>
                                    <w:rFonts w:ascii="Adobe Arabic" w:hAnsi="Adobe Arabic" w:cs="Adobe Arabic"/>
                                    <w:sz w:val="36"/>
                                    <w:szCs w:val="36"/>
                                    <w:rtl/>
                                    <w:lang w:bidi="ar-SY"/>
                                  </w:rPr>
                                  <w:t>بدون القيادة الإدارية يفقد التخطيط والتنظيم والرقابة تأثيرها في تحقيق أهداف المنظمة.</w:t>
                                </w:r>
                              </w:p>
                            </w:txbxContent>
                          </wps:txbx>
                          <wps:bodyPr rot="0" vert="horz" wrap="square" lIns="91425" tIns="36000" rIns="91425" bIns="36000" anchor="ctr" anchorCtr="0" upright="1">
                            <a:noAutofit/>
                          </wps:bodyPr>
                        </wps:wsp>
                      </wpg:grpSp>
                      <wpg:grpSp>
                        <wpg:cNvPr id="680" name="Group 597"/>
                        <wpg:cNvGrpSpPr>
                          <a:grpSpLocks/>
                        </wpg:cNvGrpSpPr>
                        <wpg:grpSpPr bwMode="auto">
                          <a:xfrm flipH="1">
                            <a:off x="1922" y="20375"/>
                            <a:ext cx="57507" cy="7895"/>
                            <a:chOff x="4" y="19422"/>
                            <a:chExt cx="62460" cy="8577"/>
                          </a:xfrm>
                        </wpg:grpSpPr>
                        <wps:wsp>
                          <wps:cNvPr id="681" name="Google Shape;762;p16"/>
                          <wps:cNvSpPr>
                            <a:spLocks/>
                          </wps:cNvSpPr>
                          <wps:spPr bwMode="auto">
                            <a:xfrm>
                              <a:off x="184" y="20552"/>
                              <a:ext cx="62082" cy="6670"/>
                            </a:xfrm>
                            <a:custGeom>
                              <a:avLst/>
                              <a:gdLst>
                                <a:gd name="T0" fmla="*/ 1225 w 162914"/>
                                <a:gd name="T1" fmla="*/ 0 h 23992"/>
                                <a:gd name="T2" fmla="*/ 0 w 162914"/>
                                <a:gd name="T3" fmla="*/ 894 h 23992"/>
                                <a:gd name="T4" fmla="*/ 0 w 162914"/>
                                <a:gd name="T5" fmla="*/ 5776 h 23992"/>
                                <a:gd name="T6" fmla="*/ 1225 w 162914"/>
                                <a:gd name="T7" fmla="*/ 6670 h 23992"/>
                                <a:gd name="T8" fmla="*/ 60857 w 162914"/>
                                <a:gd name="T9" fmla="*/ 6670 h 23992"/>
                                <a:gd name="T10" fmla="*/ 62082 w 162914"/>
                                <a:gd name="T11" fmla="*/ 5776 h 23992"/>
                                <a:gd name="T12" fmla="*/ 62082 w 162914"/>
                                <a:gd name="T13" fmla="*/ 894 h 23992"/>
                                <a:gd name="T14" fmla="*/ 60857 w 162914"/>
                                <a:gd name="T15" fmla="*/ 0 h 23992"/>
                                <a:gd name="T16" fmla="*/ 1225 w 162914"/>
                                <a:gd name="T17" fmla="*/ 0 h 2399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3992" extrusionOk="0">
                                  <a:moveTo>
                                    <a:pt x="3215" y="1"/>
                                  </a:moveTo>
                                  <a:cubicBezTo>
                                    <a:pt x="1441" y="1"/>
                                    <a:pt x="1" y="1429"/>
                                    <a:pt x="1" y="3215"/>
                                  </a:cubicBezTo>
                                  <a:lnTo>
                                    <a:pt x="1" y="20777"/>
                                  </a:lnTo>
                                  <a:cubicBezTo>
                                    <a:pt x="1" y="22563"/>
                                    <a:pt x="1441" y="23992"/>
                                    <a:pt x="3215" y="23992"/>
                                  </a:cubicBezTo>
                                  <a:lnTo>
                                    <a:pt x="159699" y="23992"/>
                                  </a:lnTo>
                                  <a:cubicBezTo>
                                    <a:pt x="161473" y="23992"/>
                                    <a:pt x="162914" y="22563"/>
                                    <a:pt x="162914" y="20777"/>
                                  </a:cubicBezTo>
                                  <a:lnTo>
                                    <a:pt x="162914" y="3215"/>
                                  </a:lnTo>
                                  <a:cubicBezTo>
                                    <a:pt x="162914" y="1429"/>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2" name="Google Shape;763;p16"/>
                          <wps:cNvSpPr>
                            <a:spLocks/>
                          </wps:cNvSpPr>
                          <wps:spPr bwMode="auto">
                            <a:xfrm>
                              <a:off x="4" y="20373"/>
                              <a:ext cx="62460" cy="6670"/>
                            </a:xfrm>
                            <a:custGeom>
                              <a:avLst/>
                              <a:gdLst>
                                <a:gd name="T0" fmla="*/ 1233 w 162914"/>
                                <a:gd name="T1" fmla="*/ 0 h 23992"/>
                                <a:gd name="T2" fmla="*/ 0 w 162914"/>
                                <a:gd name="T3" fmla="*/ 894 h 23992"/>
                                <a:gd name="T4" fmla="*/ 0 w 162914"/>
                                <a:gd name="T5" fmla="*/ 5776 h 23992"/>
                                <a:gd name="T6" fmla="*/ 1233 w 162914"/>
                                <a:gd name="T7" fmla="*/ 6670 h 23992"/>
                                <a:gd name="T8" fmla="*/ 61227 w 162914"/>
                                <a:gd name="T9" fmla="*/ 6670 h 23992"/>
                                <a:gd name="T10" fmla="*/ 62460 w 162914"/>
                                <a:gd name="T11" fmla="*/ 5776 h 23992"/>
                                <a:gd name="T12" fmla="*/ 62460 w 162914"/>
                                <a:gd name="T13" fmla="*/ 894 h 23992"/>
                                <a:gd name="T14" fmla="*/ 61227 w 162914"/>
                                <a:gd name="T15" fmla="*/ 0 h 23992"/>
                                <a:gd name="T16" fmla="*/ 1233 w 162914"/>
                                <a:gd name="T17" fmla="*/ 0 h 2399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3992" extrusionOk="0">
                                  <a:moveTo>
                                    <a:pt x="3215" y="1"/>
                                  </a:moveTo>
                                  <a:cubicBezTo>
                                    <a:pt x="1441" y="1"/>
                                    <a:pt x="1" y="1429"/>
                                    <a:pt x="1" y="3215"/>
                                  </a:cubicBezTo>
                                  <a:lnTo>
                                    <a:pt x="1" y="20777"/>
                                  </a:lnTo>
                                  <a:cubicBezTo>
                                    <a:pt x="1" y="22563"/>
                                    <a:pt x="1441" y="23992"/>
                                    <a:pt x="3215" y="23992"/>
                                  </a:cubicBezTo>
                                  <a:lnTo>
                                    <a:pt x="159699" y="23992"/>
                                  </a:lnTo>
                                  <a:cubicBezTo>
                                    <a:pt x="161473" y="23992"/>
                                    <a:pt x="162914" y="22563"/>
                                    <a:pt x="162914" y="20777"/>
                                  </a:cubicBezTo>
                                  <a:lnTo>
                                    <a:pt x="162914" y="3215"/>
                                  </a:lnTo>
                                  <a:cubicBezTo>
                                    <a:pt x="162914" y="1429"/>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3" name="Google Shape;764;p16"/>
                          <wps:cNvSpPr>
                            <a:spLocks/>
                          </wps:cNvSpPr>
                          <wps:spPr bwMode="auto">
                            <a:xfrm>
                              <a:off x="3521" y="19422"/>
                              <a:ext cx="4928" cy="954"/>
                            </a:xfrm>
                            <a:custGeom>
                              <a:avLst/>
                              <a:gdLst>
                                <a:gd name="T0" fmla="*/ 115 w 26552"/>
                                <a:gd name="T1" fmla="*/ 0 h 3430"/>
                                <a:gd name="T2" fmla="*/ 0 w 26552"/>
                                <a:gd name="T3" fmla="*/ 954 h 3430"/>
                                <a:gd name="T4" fmla="*/ 4802 w 26552"/>
                                <a:gd name="T5" fmla="*/ 954 h 3430"/>
                                <a:gd name="T6" fmla="*/ 4928 w 26552"/>
                                <a:gd name="T7" fmla="*/ 0 h 3430"/>
                                <a:gd name="T8" fmla="*/ 115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873" y="3430"/>
                                  </a:lnTo>
                                  <a:lnTo>
                                    <a:pt x="26552" y="1"/>
                                  </a:lnTo>
                                  <a:lnTo>
                                    <a:pt x="620" y="1"/>
                                  </a:ln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4" name="Google Shape;765;p16"/>
                          <wps:cNvSpPr>
                            <a:spLocks/>
                          </wps:cNvSpPr>
                          <wps:spPr bwMode="auto">
                            <a:xfrm>
                              <a:off x="671" y="27045"/>
                              <a:ext cx="4928" cy="954"/>
                            </a:xfrm>
                            <a:custGeom>
                              <a:avLst/>
                              <a:gdLst>
                                <a:gd name="T0" fmla="*/ 115 w 26552"/>
                                <a:gd name="T1" fmla="*/ 0 h 3430"/>
                                <a:gd name="T2" fmla="*/ 0 w 26552"/>
                                <a:gd name="T3" fmla="*/ 954 h 3430"/>
                                <a:gd name="T4" fmla="*/ 4811 w 26552"/>
                                <a:gd name="T5" fmla="*/ 954 h 3430"/>
                                <a:gd name="T6" fmla="*/ 4928 w 26552"/>
                                <a:gd name="T7" fmla="*/ 0 h 3430"/>
                                <a:gd name="T8" fmla="*/ 115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921" y="3430"/>
                                  </a:lnTo>
                                  <a:lnTo>
                                    <a:pt x="26552" y="1"/>
                                  </a:lnTo>
                                  <a:lnTo>
                                    <a:pt x="620" y="1"/>
                                  </a:lnTo>
                                  <a:close/>
                                </a:path>
                              </a:pathLst>
                            </a:custGeom>
                            <a:solidFill>
                              <a:srgbClr val="F489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5" name="Google Shape;766;p16"/>
                          <wps:cNvSpPr>
                            <a:spLocks/>
                          </wps:cNvSpPr>
                          <wps:spPr bwMode="auto">
                            <a:xfrm>
                              <a:off x="1072" y="27045"/>
                              <a:ext cx="3918" cy="477"/>
                            </a:xfrm>
                            <a:custGeom>
                              <a:avLst/>
                              <a:gdLst>
                                <a:gd name="T0" fmla="*/ 0 w 21110"/>
                                <a:gd name="T1" fmla="*/ 0 h 1716"/>
                                <a:gd name="T2" fmla="*/ 259 w 21110"/>
                                <a:gd name="T3" fmla="*/ 477 h 1716"/>
                                <a:gd name="T4" fmla="*/ 3918 w 21110"/>
                                <a:gd name="T5" fmla="*/ 477 h 1716"/>
                                <a:gd name="T6" fmla="*/ 3918 w 21110"/>
                                <a:gd name="T7" fmla="*/ 0 h 1716"/>
                                <a:gd name="T8" fmla="*/ 0 w 21110"/>
                                <a:gd name="T9" fmla="*/ 0 h 17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10" h="1716" extrusionOk="0">
                                  <a:moveTo>
                                    <a:pt x="0" y="1"/>
                                  </a:moveTo>
                                  <a:lnTo>
                                    <a:pt x="1393" y="1715"/>
                                  </a:lnTo>
                                  <a:lnTo>
                                    <a:pt x="21110" y="1715"/>
                                  </a:lnTo>
                                  <a:lnTo>
                                    <a:pt x="21110" y="1"/>
                                  </a:lnTo>
                                  <a:lnTo>
                                    <a:pt x="0" y="1"/>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6" name="Google Shape;767;p16"/>
                          <wps:cNvSpPr>
                            <a:spLocks/>
                          </wps:cNvSpPr>
                          <wps:spPr bwMode="auto">
                            <a:xfrm>
                              <a:off x="4422" y="19899"/>
                              <a:ext cx="4037" cy="477"/>
                            </a:xfrm>
                            <a:custGeom>
                              <a:avLst/>
                              <a:gdLst>
                                <a:gd name="T0" fmla="*/ 111 w 21754"/>
                                <a:gd name="T1" fmla="*/ 0 h 1715"/>
                                <a:gd name="T2" fmla="*/ 0 w 21754"/>
                                <a:gd name="T3" fmla="*/ 477 h 1715"/>
                                <a:gd name="T4" fmla="*/ 4037 w 21754"/>
                                <a:gd name="T5" fmla="*/ 477 h 1715"/>
                                <a:gd name="T6" fmla="*/ 3769 w 21754"/>
                                <a:gd name="T7" fmla="*/ 0 h 1715"/>
                                <a:gd name="T8" fmla="*/ 111 w 21754"/>
                                <a:gd name="T9" fmla="*/ 0 h 17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754" h="1715" extrusionOk="0">
                                  <a:moveTo>
                                    <a:pt x="596" y="0"/>
                                  </a:moveTo>
                                  <a:lnTo>
                                    <a:pt x="0" y="1715"/>
                                  </a:lnTo>
                                  <a:lnTo>
                                    <a:pt x="21753" y="1715"/>
                                  </a:lnTo>
                                  <a:lnTo>
                                    <a:pt x="20312" y="0"/>
                                  </a:lnTo>
                                  <a:lnTo>
                                    <a:pt x="596" y="0"/>
                                  </a:lnTo>
                                  <a:close/>
                                </a:path>
                              </a:pathLst>
                            </a:custGeom>
                            <a:solidFill>
                              <a:srgbClr val="C6282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87" name="Google Shape;768;p16"/>
                          <wps:cNvSpPr>
                            <a:spLocks/>
                          </wps:cNvSpPr>
                          <wps:spPr bwMode="auto">
                            <a:xfrm>
                              <a:off x="935" y="19899"/>
                              <a:ext cx="6260" cy="7623"/>
                            </a:xfrm>
                            <a:custGeom>
                              <a:avLst/>
                              <a:gdLst>
                                <a:gd name="T0" fmla="*/ 1008 w 30909"/>
                                <a:gd name="T1" fmla="*/ 0 h 27421"/>
                                <a:gd name="T2" fmla="*/ 0 w 30909"/>
                                <a:gd name="T3" fmla="*/ 7623 h 27421"/>
                                <a:gd name="T4" fmla="*/ 5252 w 30909"/>
                                <a:gd name="T5" fmla="*/ 7623 h 27421"/>
                                <a:gd name="T6" fmla="*/ 6260 w 30909"/>
                                <a:gd name="T7" fmla="*/ 0 h 27421"/>
                                <a:gd name="T8" fmla="*/ 1008 w 30909"/>
                                <a:gd name="T9" fmla="*/ 0 h 27421"/>
                                <a:gd name="T10" fmla="*/ 0 60000 65536"/>
                                <a:gd name="T11" fmla="*/ 0 60000 65536"/>
                                <a:gd name="T12" fmla="*/ 0 60000 65536"/>
                                <a:gd name="T13" fmla="*/ 0 60000 65536"/>
                                <a:gd name="T14" fmla="*/ 0 60000 65536"/>
                                <a:gd name="T15" fmla="*/ 0 w 30909"/>
                                <a:gd name="T16" fmla="*/ 0 h 27421"/>
                                <a:gd name="T17" fmla="*/ 30909 w 30909"/>
                                <a:gd name="T18" fmla="*/ 27421 h 27421"/>
                              </a:gdLst>
                              <a:ahLst/>
                              <a:cxnLst>
                                <a:cxn ang="T10">
                                  <a:pos x="T0" y="T1"/>
                                </a:cxn>
                                <a:cxn ang="T11">
                                  <a:pos x="T2" y="T3"/>
                                </a:cxn>
                                <a:cxn ang="T12">
                                  <a:pos x="T4" y="T5"/>
                                </a:cxn>
                                <a:cxn ang="T13">
                                  <a:pos x="T6" y="T7"/>
                                </a:cxn>
                                <a:cxn ang="T14">
                                  <a:pos x="T8" y="T9"/>
                                </a:cxn>
                              </a:cxnLst>
                              <a:rect l="T15" t="T16" r="T17" b="T18"/>
                              <a:pathLst>
                                <a:path w="30909" h="27421" extrusionOk="0">
                                  <a:moveTo>
                                    <a:pt x="4977" y="0"/>
                                  </a:moveTo>
                                  <a:lnTo>
                                    <a:pt x="0" y="27420"/>
                                  </a:lnTo>
                                  <a:lnTo>
                                    <a:pt x="25932" y="27420"/>
                                  </a:lnTo>
                                  <a:lnTo>
                                    <a:pt x="30909" y="0"/>
                                  </a:lnTo>
                                  <a:lnTo>
                                    <a:pt x="4977" y="0"/>
                                  </a:lnTo>
                                  <a:close/>
                                </a:path>
                              </a:pathLst>
                            </a:custGeom>
                            <a:solidFill>
                              <a:srgbClr val="EC3A3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4A8536" w14:textId="77777777" w:rsidR="001A022A" w:rsidRPr="004E6855" w:rsidRDefault="001A022A" w:rsidP="001A022A">
                                <w:pPr>
                                  <w:bidi w:val="0"/>
                                  <w:jc w:val="center"/>
                                  <w:rPr>
                                    <w:color w:val="FFFFFF"/>
                                    <w:sz w:val="44"/>
                                    <w:szCs w:val="44"/>
                                    <w:lang w:bidi="ar-SY"/>
                                  </w:rPr>
                                </w:pPr>
                                <w:r>
                                  <w:rPr>
                                    <w:rFonts w:ascii="Adobe Arabic" w:hAnsi="Adobe Arabic" w:cs="Adobe Arabic" w:hint="cs"/>
                                    <w:color w:val="FFFFFF"/>
                                    <w:sz w:val="32"/>
                                    <w:szCs w:val="32"/>
                                    <w:rtl/>
                                    <w:lang w:bidi="ar-SY"/>
                                  </w:rPr>
                                  <w:t>2</w:t>
                                </w:r>
                              </w:p>
                            </w:txbxContent>
                          </wps:txbx>
                          <wps:bodyPr rot="0" vert="horz" wrap="square" lIns="91425" tIns="91425" rIns="91425" bIns="91425" anchor="ctr" anchorCtr="0" upright="1">
                            <a:noAutofit/>
                          </wps:bodyPr>
                        </wps:wsp>
                        <wps:wsp>
                          <wps:cNvPr id="688" name="Google Shape;771;p16"/>
                          <wps:cNvSpPr txBox="1">
                            <a:spLocks noChangeArrowheads="1"/>
                          </wps:cNvSpPr>
                          <wps:spPr bwMode="auto">
                            <a:xfrm>
                              <a:off x="8317" y="20521"/>
                              <a:ext cx="54147" cy="65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D16D10" w14:textId="77777777" w:rsidR="001A022A" w:rsidRPr="00662862" w:rsidRDefault="001A022A" w:rsidP="001A022A">
                                <w:pPr>
                                  <w:rPr>
                                    <w:rFonts w:ascii="Adobe Arabic" w:hAnsi="Adobe Arabic" w:cs="Adobe Arabic"/>
                                    <w:sz w:val="36"/>
                                    <w:szCs w:val="36"/>
                                    <w:lang w:bidi="ar-SY"/>
                                  </w:rPr>
                                </w:pPr>
                                <w:r w:rsidRPr="001A022A">
                                  <w:rPr>
                                    <w:rFonts w:ascii="Adobe Arabic" w:hAnsi="Adobe Arabic" w:cs="Adobe Arabic"/>
                                    <w:sz w:val="36"/>
                                    <w:szCs w:val="36"/>
                                    <w:rtl/>
                                    <w:lang w:bidi="ar-SY"/>
                                  </w:rPr>
                                  <w:t>بدون القيادة الإدارية تصبح كل العناصر الإنتاجية عديمة الفعالية والتأثير.</w:t>
                                </w:r>
                              </w:p>
                            </w:txbxContent>
                          </wps:txbx>
                          <wps:bodyPr rot="0" vert="horz" wrap="square" lIns="91425" tIns="36000" rIns="91425" bIns="36000" anchor="ctr" anchorCtr="0" upright="1">
                            <a:noAutofit/>
                          </wps:bodyPr>
                        </wps:wsp>
                      </wpg:grpSp>
                      <wpg:grpSp>
                        <wpg:cNvPr id="689" name="Group 1865"/>
                        <wpg:cNvGrpSpPr>
                          <a:grpSpLocks/>
                        </wpg:cNvGrpSpPr>
                        <wpg:grpSpPr bwMode="auto">
                          <a:xfrm flipH="1">
                            <a:off x="2087" y="11430"/>
                            <a:ext cx="57331" cy="7893"/>
                            <a:chOff x="4" y="9711"/>
                            <a:chExt cx="62261" cy="8579"/>
                          </a:xfrm>
                        </wpg:grpSpPr>
                        <wps:wsp>
                          <wps:cNvPr id="690" name="Google Shape;773;p16"/>
                          <wps:cNvSpPr>
                            <a:spLocks/>
                          </wps:cNvSpPr>
                          <wps:spPr bwMode="auto">
                            <a:xfrm>
                              <a:off x="183" y="10842"/>
                              <a:ext cx="62083" cy="6673"/>
                            </a:xfrm>
                            <a:custGeom>
                              <a:avLst/>
                              <a:gdLst>
                                <a:gd name="T0" fmla="*/ 1225 w 162914"/>
                                <a:gd name="T1" fmla="*/ 0 h 24004"/>
                                <a:gd name="T2" fmla="*/ 0 w 162914"/>
                                <a:gd name="T3" fmla="*/ 894 h 24004"/>
                                <a:gd name="T4" fmla="*/ 0 w 162914"/>
                                <a:gd name="T5" fmla="*/ 5779 h 24004"/>
                                <a:gd name="T6" fmla="*/ 1225 w 162914"/>
                                <a:gd name="T7" fmla="*/ 6673 h 24004"/>
                                <a:gd name="T8" fmla="*/ 60858 w 162914"/>
                                <a:gd name="T9" fmla="*/ 6673 h 24004"/>
                                <a:gd name="T10" fmla="*/ 62083 w 162914"/>
                                <a:gd name="T11" fmla="*/ 5779 h 24004"/>
                                <a:gd name="T12" fmla="*/ 62083 w 162914"/>
                                <a:gd name="T13" fmla="*/ 894 h 24004"/>
                                <a:gd name="T14" fmla="*/ 60858 w 162914"/>
                                <a:gd name="T15" fmla="*/ 0 h 24004"/>
                                <a:gd name="T16" fmla="*/ 1225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1" name="Google Shape;774;p16"/>
                          <wps:cNvSpPr>
                            <a:spLocks/>
                          </wps:cNvSpPr>
                          <wps:spPr bwMode="auto">
                            <a:xfrm>
                              <a:off x="4" y="10663"/>
                              <a:ext cx="62262" cy="6673"/>
                            </a:xfrm>
                            <a:custGeom>
                              <a:avLst/>
                              <a:gdLst>
                                <a:gd name="T0" fmla="*/ 1229 w 162914"/>
                                <a:gd name="T1" fmla="*/ 0 h 24004"/>
                                <a:gd name="T2" fmla="*/ 0 w 162914"/>
                                <a:gd name="T3" fmla="*/ 894 h 24004"/>
                                <a:gd name="T4" fmla="*/ 0 w 162914"/>
                                <a:gd name="T5" fmla="*/ 5779 h 24004"/>
                                <a:gd name="T6" fmla="*/ 1229 w 162914"/>
                                <a:gd name="T7" fmla="*/ 6673 h 24004"/>
                                <a:gd name="T8" fmla="*/ 61033 w 162914"/>
                                <a:gd name="T9" fmla="*/ 6673 h 24004"/>
                                <a:gd name="T10" fmla="*/ 62262 w 162914"/>
                                <a:gd name="T11" fmla="*/ 5779 h 24004"/>
                                <a:gd name="T12" fmla="*/ 62262 w 162914"/>
                                <a:gd name="T13" fmla="*/ 894 h 24004"/>
                                <a:gd name="T14" fmla="*/ 61033 w 162914"/>
                                <a:gd name="T15" fmla="*/ 0 h 24004"/>
                                <a:gd name="T16" fmla="*/ 1229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2" name="Google Shape;775;p16"/>
                          <wps:cNvSpPr>
                            <a:spLocks/>
                          </wps:cNvSpPr>
                          <wps:spPr bwMode="auto">
                            <a:xfrm>
                              <a:off x="3521" y="9711"/>
                              <a:ext cx="5186" cy="953"/>
                            </a:xfrm>
                            <a:custGeom>
                              <a:avLst/>
                              <a:gdLst>
                                <a:gd name="T0" fmla="*/ 121 w 26552"/>
                                <a:gd name="T1" fmla="*/ 0 h 3430"/>
                                <a:gd name="T2" fmla="*/ 0 w 26552"/>
                                <a:gd name="T3" fmla="*/ 953 h 3430"/>
                                <a:gd name="T4" fmla="*/ 5053 w 26552"/>
                                <a:gd name="T5" fmla="*/ 953 h 3430"/>
                                <a:gd name="T6" fmla="*/ 5186 w 26552"/>
                                <a:gd name="T7" fmla="*/ 0 h 3430"/>
                                <a:gd name="T8" fmla="*/ 121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873"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3" name="Google Shape;776;p16"/>
                          <wps:cNvSpPr>
                            <a:spLocks/>
                          </wps:cNvSpPr>
                          <wps:spPr bwMode="auto">
                            <a:xfrm>
                              <a:off x="671" y="17337"/>
                              <a:ext cx="5186" cy="954"/>
                            </a:xfrm>
                            <a:custGeom>
                              <a:avLst/>
                              <a:gdLst>
                                <a:gd name="T0" fmla="*/ 121 w 26552"/>
                                <a:gd name="T1" fmla="*/ 0 h 3430"/>
                                <a:gd name="T2" fmla="*/ 0 w 26552"/>
                                <a:gd name="T3" fmla="*/ 954 h 3430"/>
                                <a:gd name="T4" fmla="*/ 5063 w 26552"/>
                                <a:gd name="T5" fmla="*/ 954 h 3430"/>
                                <a:gd name="T6" fmla="*/ 5186 w 26552"/>
                                <a:gd name="T7" fmla="*/ 0 h 3430"/>
                                <a:gd name="T8" fmla="*/ 121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921" y="3430"/>
                                  </a:lnTo>
                                  <a:lnTo>
                                    <a:pt x="26552" y="1"/>
                                  </a:lnTo>
                                  <a:lnTo>
                                    <a:pt x="620" y="1"/>
                                  </a:lnTo>
                                  <a:close/>
                                </a:path>
                              </a:pathLst>
                            </a:custGeom>
                            <a:solidFill>
                              <a:srgbClr val="FDD77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4" name="Google Shape;777;p16"/>
                          <wps:cNvSpPr>
                            <a:spLocks/>
                          </wps:cNvSpPr>
                          <wps:spPr bwMode="auto">
                            <a:xfrm>
                              <a:off x="1072" y="17337"/>
                              <a:ext cx="4123" cy="477"/>
                            </a:xfrm>
                            <a:custGeom>
                              <a:avLst/>
                              <a:gdLst>
                                <a:gd name="T0" fmla="*/ 0 w 21110"/>
                                <a:gd name="T1" fmla="*/ 0 h 1716"/>
                                <a:gd name="T2" fmla="*/ 272 w 21110"/>
                                <a:gd name="T3" fmla="*/ 477 h 1716"/>
                                <a:gd name="T4" fmla="*/ 4123 w 21110"/>
                                <a:gd name="T5" fmla="*/ 477 h 1716"/>
                                <a:gd name="T6" fmla="*/ 4123 w 21110"/>
                                <a:gd name="T7" fmla="*/ 0 h 1716"/>
                                <a:gd name="T8" fmla="*/ 0 w 21110"/>
                                <a:gd name="T9" fmla="*/ 0 h 17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10" h="1716" extrusionOk="0">
                                  <a:moveTo>
                                    <a:pt x="0" y="1"/>
                                  </a:moveTo>
                                  <a:lnTo>
                                    <a:pt x="1393" y="1715"/>
                                  </a:lnTo>
                                  <a:lnTo>
                                    <a:pt x="21110" y="1715"/>
                                  </a:lnTo>
                                  <a:lnTo>
                                    <a:pt x="21110" y="1"/>
                                  </a:lnTo>
                                  <a:lnTo>
                                    <a:pt x="0" y="1"/>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5" name="Google Shape;778;p16"/>
                          <wps:cNvSpPr>
                            <a:spLocks/>
                          </wps:cNvSpPr>
                          <wps:spPr bwMode="auto">
                            <a:xfrm>
                              <a:off x="4422" y="10188"/>
                              <a:ext cx="4248" cy="476"/>
                            </a:xfrm>
                            <a:custGeom>
                              <a:avLst/>
                              <a:gdLst>
                                <a:gd name="T0" fmla="*/ 116 w 21754"/>
                                <a:gd name="T1" fmla="*/ 0 h 1715"/>
                                <a:gd name="T2" fmla="*/ 0 w 21754"/>
                                <a:gd name="T3" fmla="*/ 476 h 1715"/>
                                <a:gd name="T4" fmla="*/ 4248 w 21754"/>
                                <a:gd name="T5" fmla="*/ 476 h 1715"/>
                                <a:gd name="T6" fmla="*/ 3966 w 21754"/>
                                <a:gd name="T7" fmla="*/ 0 h 1715"/>
                                <a:gd name="T8" fmla="*/ 116 w 21754"/>
                                <a:gd name="T9" fmla="*/ 0 h 17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754" h="1715" extrusionOk="0">
                                  <a:moveTo>
                                    <a:pt x="596" y="0"/>
                                  </a:moveTo>
                                  <a:lnTo>
                                    <a:pt x="0" y="1715"/>
                                  </a:lnTo>
                                  <a:lnTo>
                                    <a:pt x="21753" y="1715"/>
                                  </a:lnTo>
                                  <a:lnTo>
                                    <a:pt x="20312" y="0"/>
                                  </a:lnTo>
                                  <a:lnTo>
                                    <a:pt x="596" y="0"/>
                                  </a:ln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96" name="Google Shape;779;p16"/>
                          <wps:cNvSpPr>
                            <a:spLocks/>
                          </wps:cNvSpPr>
                          <wps:spPr bwMode="auto">
                            <a:xfrm>
                              <a:off x="1004" y="10188"/>
                              <a:ext cx="6492" cy="7626"/>
                            </a:xfrm>
                            <a:custGeom>
                              <a:avLst/>
                              <a:gdLst>
                                <a:gd name="T0" fmla="*/ 1045 w 30909"/>
                                <a:gd name="T1" fmla="*/ 0 h 27433"/>
                                <a:gd name="T2" fmla="*/ 0 w 30909"/>
                                <a:gd name="T3" fmla="*/ 7626 h 27433"/>
                                <a:gd name="T4" fmla="*/ 5447 w 30909"/>
                                <a:gd name="T5" fmla="*/ 7626 h 27433"/>
                                <a:gd name="T6" fmla="*/ 6492 w 30909"/>
                                <a:gd name="T7" fmla="*/ 0 h 27433"/>
                                <a:gd name="T8" fmla="*/ 1045 w 30909"/>
                                <a:gd name="T9" fmla="*/ 0 h 27433"/>
                                <a:gd name="T10" fmla="*/ 0 60000 65536"/>
                                <a:gd name="T11" fmla="*/ 0 60000 65536"/>
                                <a:gd name="T12" fmla="*/ 0 60000 65536"/>
                                <a:gd name="T13" fmla="*/ 0 60000 65536"/>
                                <a:gd name="T14" fmla="*/ 0 60000 65536"/>
                                <a:gd name="T15" fmla="*/ 0 w 30909"/>
                                <a:gd name="T16" fmla="*/ 0 h 27433"/>
                                <a:gd name="T17" fmla="*/ 30909 w 30909"/>
                                <a:gd name="T18" fmla="*/ 27433 h 27433"/>
                              </a:gdLst>
                              <a:ahLst/>
                              <a:cxnLst>
                                <a:cxn ang="T10">
                                  <a:pos x="T0" y="T1"/>
                                </a:cxn>
                                <a:cxn ang="T11">
                                  <a:pos x="T2" y="T3"/>
                                </a:cxn>
                                <a:cxn ang="T12">
                                  <a:pos x="T4" y="T5"/>
                                </a:cxn>
                                <a:cxn ang="T13">
                                  <a:pos x="T6" y="T7"/>
                                </a:cxn>
                                <a:cxn ang="T14">
                                  <a:pos x="T8" y="T9"/>
                                </a:cxn>
                              </a:cxnLst>
                              <a:rect l="T15" t="T16" r="T17" b="T18"/>
                              <a:pathLst>
                                <a:path w="30909" h="27433" extrusionOk="0">
                                  <a:moveTo>
                                    <a:pt x="4977" y="0"/>
                                  </a:moveTo>
                                  <a:lnTo>
                                    <a:pt x="0" y="27432"/>
                                  </a:lnTo>
                                  <a:lnTo>
                                    <a:pt x="25932" y="27432"/>
                                  </a:lnTo>
                                  <a:lnTo>
                                    <a:pt x="30909" y="0"/>
                                  </a:lnTo>
                                  <a:lnTo>
                                    <a:pt x="4977" y="0"/>
                                  </a:ln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72B0A" w14:textId="77777777" w:rsidR="001A022A" w:rsidRPr="00662862" w:rsidRDefault="001A022A" w:rsidP="001A022A">
                                <w:pPr>
                                  <w:bidi w:val="0"/>
                                  <w:jc w:val="center"/>
                                  <w:rPr>
                                    <w:rFonts w:ascii="Adobe Arabic" w:hAnsi="Adobe Arabic" w:cs="Adobe Arabic"/>
                                    <w:color w:val="FFFFFF"/>
                                    <w:sz w:val="32"/>
                                    <w:szCs w:val="32"/>
                                    <w:rtl/>
                                    <w:lang w:bidi="ar-SY"/>
                                  </w:rPr>
                                </w:pPr>
                                <w:r>
                                  <w:rPr>
                                    <w:rFonts w:ascii="Adobe Arabic" w:hAnsi="Adobe Arabic" w:cs="Adobe Arabic" w:hint="cs"/>
                                    <w:color w:val="FFFFFF"/>
                                    <w:sz w:val="32"/>
                                    <w:szCs w:val="32"/>
                                    <w:rtl/>
                                    <w:lang w:bidi="ar-SY"/>
                                  </w:rPr>
                                  <w:t>1</w:t>
                                </w:r>
                              </w:p>
                            </w:txbxContent>
                          </wps:txbx>
                          <wps:bodyPr rot="0" vert="horz" wrap="square" lIns="91425" tIns="91425" rIns="91425" bIns="91425" anchor="ctr" anchorCtr="0" upright="1">
                            <a:noAutofit/>
                          </wps:bodyPr>
                        </wps:wsp>
                        <wps:wsp>
                          <wps:cNvPr id="697" name="Google Shape;782;p16"/>
                          <wps:cNvSpPr txBox="1">
                            <a:spLocks noChangeArrowheads="1"/>
                          </wps:cNvSpPr>
                          <wps:spPr bwMode="auto">
                            <a:xfrm>
                              <a:off x="8848" y="10815"/>
                              <a:ext cx="53418" cy="6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E6C72C" w14:textId="77777777" w:rsidR="001A022A" w:rsidRPr="00247BF0" w:rsidRDefault="001A022A" w:rsidP="001A022A">
                                <w:pPr>
                                  <w:jc w:val="left"/>
                                  <w:rPr>
                                    <w:rFonts w:ascii="Adobe Arabic" w:hAnsi="Adobe Arabic" w:cs="Adobe Arabic"/>
                                    <w:color w:val="434343"/>
                                    <w:sz w:val="34"/>
                                  </w:rPr>
                                </w:pPr>
                                <w:r w:rsidRPr="001A022A">
                                  <w:rPr>
                                    <w:rFonts w:ascii="Adobe Arabic" w:hAnsi="Adobe Arabic" w:cs="Adobe Arabic"/>
                                    <w:sz w:val="36"/>
                                    <w:szCs w:val="36"/>
                                    <w:rtl/>
                                  </w:rPr>
                                  <w:t>بدون القيادة الإدارية لا يستطيع المدير تحويل الأهداف المطلوبة إلى نتائج.</w:t>
                                </w:r>
                              </w:p>
                            </w:txbxContent>
                          </wps:txbx>
                          <wps:bodyPr rot="0" vert="horz" wrap="square" lIns="91425" tIns="36000" rIns="91425" bIns="36000" anchor="ctr" anchorCtr="0" upright="1">
                            <a:noAutofit/>
                          </wps:bodyPr>
                        </wps:wsp>
                      </wpg:grpSp>
                      <wpg:grpSp>
                        <wpg:cNvPr id="698" name="Google Shape;750;p16"/>
                        <wpg:cNvGrpSpPr>
                          <a:grpSpLocks/>
                        </wpg:cNvGrpSpPr>
                        <wpg:grpSpPr bwMode="auto">
                          <a:xfrm flipH="1">
                            <a:off x="1688" y="39259"/>
                            <a:ext cx="57788" cy="7895"/>
                            <a:chOff x="6" y="29130"/>
                            <a:chExt cx="62757" cy="8580"/>
                          </a:xfrm>
                        </wpg:grpSpPr>
                        <wps:wsp>
                          <wps:cNvPr id="699" name="Google Shape;751;p16"/>
                          <wps:cNvSpPr>
                            <a:spLocks/>
                          </wps:cNvSpPr>
                          <wps:spPr bwMode="auto">
                            <a:xfrm>
                              <a:off x="182" y="30259"/>
                              <a:ext cx="62084" cy="6673"/>
                            </a:xfrm>
                            <a:custGeom>
                              <a:avLst/>
                              <a:gdLst>
                                <a:gd name="T0" fmla="*/ 1225 w 162914"/>
                                <a:gd name="T1" fmla="*/ 0 h 24004"/>
                                <a:gd name="T2" fmla="*/ 0 w 162914"/>
                                <a:gd name="T3" fmla="*/ 894 h 24004"/>
                                <a:gd name="T4" fmla="*/ 0 w 162914"/>
                                <a:gd name="T5" fmla="*/ 5779 h 24004"/>
                                <a:gd name="T6" fmla="*/ 1225 w 162914"/>
                                <a:gd name="T7" fmla="*/ 6673 h 24004"/>
                                <a:gd name="T8" fmla="*/ 60859 w 162914"/>
                                <a:gd name="T9" fmla="*/ 6673 h 24004"/>
                                <a:gd name="T10" fmla="*/ 62084 w 162914"/>
                                <a:gd name="T11" fmla="*/ 5779 h 24004"/>
                                <a:gd name="T12" fmla="*/ 62084 w 162914"/>
                                <a:gd name="T13" fmla="*/ 894 h 24004"/>
                                <a:gd name="T14" fmla="*/ 60859 w 162914"/>
                                <a:gd name="T15" fmla="*/ 0 h 24004"/>
                                <a:gd name="T16" fmla="*/ 1225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rgbClr val="000000">
                                <a:alpha val="32941"/>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00" name="Google Shape;752;p16"/>
                          <wps:cNvSpPr>
                            <a:spLocks/>
                          </wps:cNvSpPr>
                          <wps:spPr bwMode="auto">
                            <a:xfrm>
                              <a:off x="6" y="30092"/>
                              <a:ext cx="62458" cy="6673"/>
                            </a:xfrm>
                            <a:custGeom>
                              <a:avLst/>
                              <a:gdLst>
                                <a:gd name="T0" fmla="*/ 1233 w 162914"/>
                                <a:gd name="T1" fmla="*/ 0 h 24004"/>
                                <a:gd name="T2" fmla="*/ 0 w 162914"/>
                                <a:gd name="T3" fmla="*/ 894 h 24004"/>
                                <a:gd name="T4" fmla="*/ 0 w 162914"/>
                                <a:gd name="T5" fmla="*/ 5779 h 24004"/>
                                <a:gd name="T6" fmla="*/ 1233 w 162914"/>
                                <a:gd name="T7" fmla="*/ 6673 h 24004"/>
                                <a:gd name="T8" fmla="*/ 61225 w 162914"/>
                                <a:gd name="T9" fmla="*/ 6673 h 24004"/>
                                <a:gd name="T10" fmla="*/ 62458 w 162914"/>
                                <a:gd name="T11" fmla="*/ 5779 h 24004"/>
                                <a:gd name="T12" fmla="*/ 62458 w 162914"/>
                                <a:gd name="T13" fmla="*/ 894 h 24004"/>
                                <a:gd name="T14" fmla="*/ 61225 w 162914"/>
                                <a:gd name="T15" fmla="*/ 0 h 24004"/>
                                <a:gd name="T16" fmla="*/ 1233 w 162914"/>
                                <a:gd name="T17" fmla="*/ 0 h 240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62914" h="24004" extrusionOk="0">
                                  <a:moveTo>
                                    <a:pt x="3215" y="1"/>
                                  </a:moveTo>
                                  <a:cubicBezTo>
                                    <a:pt x="1441" y="1"/>
                                    <a:pt x="1" y="1441"/>
                                    <a:pt x="1" y="3215"/>
                                  </a:cubicBezTo>
                                  <a:lnTo>
                                    <a:pt x="1" y="20789"/>
                                  </a:lnTo>
                                  <a:cubicBezTo>
                                    <a:pt x="1" y="22563"/>
                                    <a:pt x="1441" y="24004"/>
                                    <a:pt x="3215" y="24004"/>
                                  </a:cubicBezTo>
                                  <a:lnTo>
                                    <a:pt x="159699" y="24004"/>
                                  </a:lnTo>
                                  <a:cubicBezTo>
                                    <a:pt x="161473" y="24004"/>
                                    <a:pt x="162914" y="22563"/>
                                    <a:pt x="162914" y="20789"/>
                                  </a:cubicBezTo>
                                  <a:lnTo>
                                    <a:pt x="162914" y="3215"/>
                                  </a:lnTo>
                                  <a:cubicBezTo>
                                    <a:pt x="162914" y="1441"/>
                                    <a:pt x="161473" y="1"/>
                                    <a:pt x="159699" y="1"/>
                                  </a:cubicBezTo>
                                  <a:lnTo>
                                    <a:pt x="3215" y="1"/>
                                  </a:lnTo>
                                  <a:close/>
                                </a:path>
                              </a:pathLst>
                            </a:custGeom>
                            <a:solidFill>
                              <a:schemeClr val="lt2">
                                <a:lumMod val="10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01" name="Google Shape;753;p16"/>
                          <wps:cNvSpPr>
                            <a:spLocks/>
                          </wps:cNvSpPr>
                          <wps:spPr bwMode="auto">
                            <a:xfrm>
                              <a:off x="3521" y="29130"/>
                              <a:ext cx="4844" cy="954"/>
                            </a:xfrm>
                            <a:custGeom>
                              <a:avLst/>
                              <a:gdLst>
                                <a:gd name="T0" fmla="*/ 113 w 26552"/>
                                <a:gd name="T1" fmla="*/ 0 h 3430"/>
                                <a:gd name="T2" fmla="*/ 0 w 26552"/>
                                <a:gd name="T3" fmla="*/ 954 h 3430"/>
                                <a:gd name="T4" fmla="*/ 4720 w 26552"/>
                                <a:gd name="T5" fmla="*/ 954 h 3430"/>
                                <a:gd name="T6" fmla="*/ 4844 w 26552"/>
                                <a:gd name="T7" fmla="*/ 0 h 3430"/>
                                <a:gd name="T8" fmla="*/ 113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873"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02" name="Google Shape;754;p16"/>
                          <wps:cNvSpPr>
                            <a:spLocks/>
                          </wps:cNvSpPr>
                          <wps:spPr bwMode="auto">
                            <a:xfrm>
                              <a:off x="671" y="36756"/>
                              <a:ext cx="4844" cy="954"/>
                            </a:xfrm>
                            <a:custGeom>
                              <a:avLst/>
                              <a:gdLst>
                                <a:gd name="T0" fmla="*/ 113 w 26552"/>
                                <a:gd name="T1" fmla="*/ 0 h 3430"/>
                                <a:gd name="T2" fmla="*/ 0 w 26552"/>
                                <a:gd name="T3" fmla="*/ 954 h 3430"/>
                                <a:gd name="T4" fmla="*/ 4729 w 26552"/>
                                <a:gd name="T5" fmla="*/ 954 h 3430"/>
                                <a:gd name="T6" fmla="*/ 4844 w 26552"/>
                                <a:gd name="T7" fmla="*/ 0 h 3430"/>
                                <a:gd name="T8" fmla="*/ 113 w 26552"/>
                                <a:gd name="T9" fmla="*/ 0 h 34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6552" h="3430" extrusionOk="0">
                                  <a:moveTo>
                                    <a:pt x="620" y="1"/>
                                  </a:moveTo>
                                  <a:lnTo>
                                    <a:pt x="1" y="3430"/>
                                  </a:lnTo>
                                  <a:lnTo>
                                    <a:pt x="25921" y="3430"/>
                                  </a:lnTo>
                                  <a:lnTo>
                                    <a:pt x="26552" y="1"/>
                                  </a:lnTo>
                                  <a:lnTo>
                                    <a:pt x="620" y="1"/>
                                  </a:lnTo>
                                  <a:close/>
                                </a:path>
                              </a:pathLst>
                            </a:custGeom>
                            <a:solidFill>
                              <a:srgbClr val="9F5FC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03" name="Google Shape;755;p16"/>
                          <wps:cNvSpPr>
                            <a:spLocks/>
                          </wps:cNvSpPr>
                          <wps:spPr bwMode="auto">
                            <a:xfrm>
                              <a:off x="1072" y="36756"/>
                              <a:ext cx="3851" cy="478"/>
                            </a:xfrm>
                            <a:custGeom>
                              <a:avLst/>
                              <a:gdLst>
                                <a:gd name="T0" fmla="*/ 0 w 21110"/>
                                <a:gd name="T1" fmla="*/ 0 h 1716"/>
                                <a:gd name="T2" fmla="*/ 254 w 21110"/>
                                <a:gd name="T3" fmla="*/ 478 h 1716"/>
                                <a:gd name="T4" fmla="*/ 3851 w 21110"/>
                                <a:gd name="T5" fmla="*/ 478 h 1716"/>
                                <a:gd name="T6" fmla="*/ 3851 w 21110"/>
                                <a:gd name="T7" fmla="*/ 0 h 1716"/>
                                <a:gd name="T8" fmla="*/ 0 w 21110"/>
                                <a:gd name="T9" fmla="*/ 0 h 17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110" h="1716" extrusionOk="0">
                                  <a:moveTo>
                                    <a:pt x="0" y="1"/>
                                  </a:moveTo>
                                  <a:lnTo>
                                    <a:pt x="1393" y="1715"/>
                                  </a:lnTo>
                                  <a:lnTo>
                                    <a:pt x="21110" y="1715"/>
                                  </a:lnTo>
                                  <a:lnTo>
                                    <a:pt x="21110" y="1"/>
                                  </a:lnTo>
                                  <a:lnTo>
                                    <a:pt x="0" y="1"/>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96" name="Google Shape;756;p16"/>
                          <wps:cNvSpPr>
                            <a:spLocks/>
                          </wps:cNvSpPr>
                          <wps:spPr bwMode="auto">
                            <a:xfrm>
                              <a:off x="4422" y="29607"/>
                              <a:ext cx="3968" cy="477"/>
                            </a:xfrm>
                            <a:custGeom>
                              <a:avLst/>
                              <a:gdLst>
                                <a:gd name="T0" fmla="*/ 109 w 21754"/>
                                <a:gd name="T1" fmla="*/ 0 h 1715"/>
                                <a:gd name="T2" fmla="*/ 0 w 21754"/>
                                <a:gd name="T3" fmla="*/ 477 h 1715"/>
                                <a:gd name="T4" fmla="*/ 3968 w 21754"/>
                                <a:gd name="T5" fmla="*/ 477 h 1715"/>
                                <a:gd name="T6" fmla="*/ 3705 w 21754"/>
                                <a:gd name="T7" fmla="*/ 0 h 1715"/>
                                <a:gd name="T8" fmla="*/ 109 w 21754"/>
                                <a:gd name="T9" fmla="*/ 0 h 171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754" h="1715" extrusionOk="0">
                                  <a:moveTo>
                                    <a:pt x="596" y="0"/>
                                  </a:moveTo>
                                  <a:lnTo>
                                    <a:pt x="0" y="1715"/>
                                  </a:lnTo>
                                  <a:lnTo>
                                    <a:pt x="21753" y="1715"/>
                                  </a:lnTo>
                                  <a:lnTo>
                                    <a:pt x="20312" y="0"/>
                                  </a:lnTo>
                                  <a:lnTo>
                                    <a:pt x="596" y="0"/>
                                  </a:lnTo>
                                  <a:close/>
                                </a:path>
                              </a:pathLst>
                            </a:custGeom>
                            <a:solidFill>
                              <a:srgbClr val="57257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97" name="Google Shape;757;p16"/>
                          <wps:cNvSpPr>
                            <a:spLocks/>
                          </wps:cNvSpPr>
                          <wps:spPr bwMode="auto">
                            <a:xfrm>
                              <a:off x="838" y="29607"/>
                              <a:ext cx="6260" cy="7626"/>
                            </a:xfrm>
                            <a:custGeom>
                              <a:avLst/>
                              <a:gdLst>
                                <a:gd name="T0" fmla="*/ 1008 w 30909"/>
                                <a:gd name="T1" fmla="*/ 0 h 27433"/>
                                <a:gd name="T2" fmla="*/ 0 w 30909"/>
                                <a:gd name="T3" fmla="*/ 7626 h 27433"/>
                                <a:gd name="T4" fmla="*/ 5252 w 30909"/>
                                <a:gd name="T5" fmla="*/ 7626 h 27433"/>
                                <a:gd name="T6" fmla="*/ 6260 w 30909"/>
                                <a:gd name="T7" fmla="*/ 0 h 27433"/>
                                <a:gd name="T8" fmla="*/ 1008 w 30909"/>
                                <a:gd name="T9" fmla="*/ 0 h 27433"/>
                                <a:gd name="T10" fmla="*/ 0 60000 65536"/>
                                <a:gd name="T11" fmla="*/ 0 60000 65536"/>
                                <a:gd name="T12" fmla="*/ 0 60000 65536"/>
                                <a:gd name="T13" fmla="*/ 0 60000 65536"/>
                                <a:gd name="T14" fmla="*/ 0 60000 65536"/>
                                <a:gd name="T15" fmla="*/ 0 w 30909"/>
                                <a:gd name="T16" fmla="*/ 0 h 27433"/>
                                <a:gd name="T17" fmla="*/ 30909 w 30909"/>
                                <a:gd name="T18" fmla="*/ 27433 h 27433"/>
                              </a:gdLst>
                              <a:ahLst/>
                              <a:cxnLst>
                                <a:cxn ang="T10">
                                  <a:pos x="T0" y="T1"/>
                                </a:cxn>
                                <a:cxn ang="T11">
                                  <a:pos x="T2" y="T3"/>
                                </a:cxn>
                                <a:cxn ang="T12">
                                  <a:pos x="T4" y="T5"/>
                                </a:cxn>
                                <a:cxn ang="T13">
                                  <a:pos x="T6" y="T7"/>
                                </a:cxn>
                                <a:cxn ang="T14">
                                  <a:pos x="T8" y="T9"/>
                                </a:cxn>
                              </a:cxnLst>
                              <a:rect l="T15" t="T16" r="T17" b="T18"/>
                              <a:pathLst>
                                <a:path w="30909" h="27433" extrusionOk="0">
                                  <a:moveTo>
                                    <a:pt x="4977" y="0"/>
                                  </a:moveTo>
                                  <a:lnTo>
                                    <a:pt x="0" y="27432"/>
                                  </a:lnTo>
                                  <a:lnTo>
                                    <a:pt x="25932" y="27432"/>
                                  </a:lnTo>
                                  <a:lnTo>
                                    <a:pt x="30909" y="0"/>
                                  </a:lnTo>
                                  <a:lnTo>
                                    <a:pt x="4977" y="0"/>
                                  </a:lnTo>
                                  <a:close/>
                                </a:path>
                              </a:pathLst>
                            </a:custGeom>
                            <a:solidFill>
                              <a:srgbClr val="7030A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1EE2C5" w14:textId="77777777" w:rsidR="001A022A" w:rsidRPr="004E6855" w:rsidRDefault="001A022A" w:rsidP="001A022A">
                                <w:pPr>
                                  <w:bidi w:val="0"/>
                                  <w:jc w:val="center"/>
                                  <w:rPr>
                                    <w:color w:val="FFFFFF"/>
                                    <w:sz w:val="44"/>
                                    <w:szCs w:val="44"/>
                                  </w:rPr>
                                </w:pPr>
                                <w:r>
                                  <w:rPr>
                                    <w:rFonts w:ascii="Adobe Arabic" w:hAnsi="Adobe Arabic" w:cs="Adobe Arabic" w:hint="cs"/>
                                    <w:color w:val="FFFFFF"/>
                                    <w:sz w:val="32"/>
                                    <w:szCs w:val="32"/>
                                    <w:rtl/>
                                    <w:lang w:bidi="ar-SY"/>
                                  </w:rPr>
                                  <w:t>4</w:t>
                                </w:r>
                              </w:p>
                            </w:txbxContent>
                          </wps:txbx>
                          <wps:bodyPr rot="0" vert="horz" wrap="square" lIns="91425" tIns="91425" rIns="91425" bIns="91425" anchor="ctr" anchorCtr="0" upright="1">
                            <a:noAutofit/>
                          </wps:bodyPr>
                        </wps:wsp>
                        <wps:wsp>
                          <wps:cNvPr id="898" name="Google Shape;760;p16"/>
                          <wps:cNvSpPr txBox="1">
                            <a:spLocks noChangeArrowheads="1"/>
                          </wps:cNvSpPr>
                          <wps:spPr bwMode="auto">
                            <a:xfrm>
                              <a:off x="8370" y="30236"/>
                              <a:ext cx="54393" cy="6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52E1B" w14:textId="77777777" w:rsidR="001A022A" w:rsidRPr="00247BF0" w:rsidRDefault="001A022A" w:rsidP="001A022A">
                                <w:pPr>
                                  <w:jc w:val="left"/>
                                  <w:rPr>
                                    <w:rFonts w:ascii="Adobe Arabic" w:hAnsi="Adobe Arabic" w:cs="Adobe Arabic"/>
                                    <w:color w:val="434343"/>
                                    <w:sz w:val="34"/>
                                  </w:rPr>
                                </w:pPr>
                                <w:r w:rsidRPr="001A022A">
                                  <w:rPr>
                                    <w:rFonts w:ascii="Adobe Arabic" w:hAnsi="Adobe Arabic" w:cs="Adobe Arabic"/>
                                    <w:sz w:val="36"/>
                                    <w:szCs w:val="36"/>
                                    <w:rtl/>
                                    <w:lang w:bidi="ar-SY"/>
                                  </w:rPr>
                                  <w:t>من خلال القيادة يمكن مساعدة المنظمة في وضع تصور مستقبلي لها ومن ثمّ تخطيط تقدمها وازدهارها البعيد على أساسه.</w:t>
                                </w:r>
                              </w:p>
                            </w:txbxContent>
                          </wps:txbx>
                          <wps:bodyPr rot="0" vert="horz" wrap="square" lIns="91425" tIns="36000" rIns="91425" bIns="36000" anchor="ctr" anchorCtr="0" upright="1">
                            <a:noAutofit/>
                          </wps:bodyPr>
                        </wps:wsp>
                      </wpg:grpSp>
                    </wpg:wgp>
                  </a:graphicData>
                </a:graphic>
              </wp:inline>
            </w:drawing>
          </mc:Choice>
          <mc:Fallback>
            <w:pict>
              <v:group w14:anchorId="6591D808" id="Group 428" o:spid="_x0000_s1089" style="width:438.5pt;height:271pt;mso-position-horizontal-relative:char;mso-position-vertical-relative:line" coordorigin="1688,11430" coordsize="57788,35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">
                <v:group id="Google Shape;750;p16" o:spid="_x0000_s1090" style="position:absolute;left:1688;top:29618;width:57788;height:7895;flip:x" coordorigin="6,29130" coordsize="62757,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">
                  <v:shape id="Google Shape;751;p16" o:spid="_x0000_s1091" style="position:absolute;left:182;top:30259;width:62084;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" path="m3215,1c1441,1,1,1441,1,3215r,17574c1,22563,1441,24004,3215,24004r156484,c161473,24004,162914,22563,162914,20789r,-17574c162914,1441,161473,1,159699,1l3215,1xe" fillcolor="black" stroked="f">
                    <v:fill opacity="21588f"/>
                    <v:path arrowok="t" o:extrusionok="f" o:connecttype="custom" o:connectlocs="467,0;0,249;0,1607;467,1855;23192,1855;23659,1607;23659,249;23192,0;467,0" o:connectangles="0,0,0,0,0,0,0,0,0"/>
                  </v:shape>
                  <v:shape id="Google Shape;752;p16" o:spid="_x0000_s1092" style="position:absolute;left:6;top:30092;width:62458;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" path="m3215,1c1441,1,1,1441,1,3215r,17574c1,22563,1441,24004,3215,24004r156484,c161473,24004,162914,22563,162914,20789r,-17574c162914,1441,161473,1,159699,1l3215,1xe" fillcolor="#e7e6e6 [3203]" stroked="f">
                    <v:path arrowok="t" o:extrusionok="f" o:connecttype="custom" o:connectlocs="473,0;0,249;0,1607;473,1855;23472,1855;23945,1607;23945,249;23472,0;473,0" o:connectangles="0,0,0,0,0,0,0,0,0"/>
                  </v:shape>
                  <v:shape id="Google Shape;753;p16" o:spid="_x0000_s1093" style="position:absolute;left:3521;top:29130;width:4844;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" path="m620,1l1,3430r25872,l26552,1,620,1xe" fillcolor="#8080ed" stroked="f">
                    <v:path arrowok="t" o:extrusionok="f" o:connecttype="custom" o:connectlocs="21,0;0,265;861,265;884,0;21,0" o:connectangles="0,0,0,0,0"/>
                  </v:shape>
                  <v:shape id="Google Shape;754;p16" o:spid="_x0000_s1094" style="position:absolute;left:671;top:36756;width:4844;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" path="m620,1l1,3430r25920,l26552,1,620,1xe" fillcolor="#8080ed" stroked="f">
                    <v:path arrowok="t" o:extrusionok="f" o:connecttype="custom" o:connectlocs="21,0;0,265;863,265;884,0;21,0" o:connectangles="0,0,0,0,0"/>
                  </v:shape>
                  <v:shape id="Google Shape;755;p16" o:spid="_x0000_s1095" style="position:absolute;left:1072;top:36756;width:3851;height:478;visibility:visible;mso-wrap-style:square;v-text-anchor:middle" coordsize="2111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" path="m,1l1393,1715r19717,l21110,1,,1xe" fillcolor="#2020ba" stroked="f">
                    <v:path arrowok="t" o:extrusionok="f" o:connecttype="custom" o:connectlocs="0,0;46,133;703,133;703,0;0,0" o:connectangles="0,0,0,0,0"/>
                  </v:shape>
                  <v:shape id="Google Shape;756;p16" o:spid="_x0000_s1096" style="position:absolute;left:4422;top:29607;width:3968;height:477;visibility:visible;mso-wrap-style:square;v-text-anchor:middle" coordsize="21754,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" path="m596,l,1715r21753,l20312,,596,xe" fillcolor="#2020ba" stroked="f">
                    <v:path arrowok="t" o:extrusionok="f" o:connecttype="custom" o:connectlocs="20,0;0,133;724,133;676,0;20,0" o:connectangles="0,0,0,0,0"/>
                  </v:shape>
                  <v:shape id="Google Shape;757;p16" o:spid="_x0000_s1097" style="position:absolute;left:838;top:29607;width:6260;height:7626;visibility:visible;mso-wrap-style:square;v-text-anchor:middle" coordsize="30909,274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" adj="-11796480,,5400" path="m4977,l,27432r25932,l30909,,4977,xe" fillcolor="#4949e7" stroked="f">
                    <v:stroke joinstyle="miter"/>
                    <v:formulas/>
                    <v:path arrowok="t" o:extrusionok="f" o:connecttype="custom" o:connectlocs="204,0;0,2120;1064,2120;1268,0;204,0" o:connectangles="0,0,0,0,0" textboxrect="0,0,30909,27433"/>
                    <v:textbox inset="2.53958mm,2.53958mm,2.53958mm,2.53958mm">
                      <w:txbxContent>
                        <w:p w14:paraId="56627021" w14:textId="77777777" w:rsidR="001A022A" w:rsidRPr="004E6855" w:rsidRDefault="001A022A" w:rsidP="001A022A">
                          <w:pPr>
                            <w:bidi w:val="0"/>
                            <w:jc w:val="center"/>
                            <w:rPr>
                              <w:color w:val="FFFFFF"/>
                              <w:sz w:val="44"/>
                              <w:szCs w:val="44"/>
                            </w:rPr>
                          </w:pPr>
                          <w:r>
                            <w:rPr>
                              <w:rFonts w:ascii="Adobe Arabic" w:hAnsi="Adobe Arabic" w:cs="Adobe Arabic" w:hint="cs"/>
                              <w:color w:val="FFFFFF"/>
                              <w:sz w:val="32"/>
                              <w:szCs w:val="32"/>
                              <w:rtl/>
                              <w:lang w:bidi="ar-SY"/>
                            </w:rPr>
                            <w:t>3</w:t>
                          </w:r>
                        </w:p>
                      </w:txbxContent>
                    </v:textbox>
                  </v:shape>
                  <v:shape id="Google Shape;760;p16" o:spid="_x0000_s1098" type="#_x0000_t202" style="position:absolute;left:8370;top:30237;width:54393;height:6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" filled="f" stroked="f">
                    <v:textbox inset="2.53958mm,1mm,2.53958mm,1mm">
                      <w:txbxContent>
                        <w:p w14:paraId="2917B3A4" w14:textId="77777777" w:rsidR="001A022A" w:rsidRPr="00F906F6" w:rsidRDefault="001A022A" w:rsidP="001A022A">
                          <w:pPr>
                            <w:rPr>
                              <w:rFonts w:ascii="Adobe Arabic" w:hAnsi="Adobe Arabic" w:cs="Adobe Arabic"/>
                              <w:sz w:val="36"/>
                              <w:szCs w:val="36"/>
                              <w:lang w:bidi="ar-SY"/>
                            </w:rPr>
                          </w:pPr>
                          <w:r w:rsidRPr="001A022A">
                            <w:rPr>
                              <w:rFonts w:ascii="Adobe Arabic" w:hAnsi="Adobe Arabic" w:cs="Adobe Arabic"/>
                              <w:sz w:val="36"/>
                              <w:szCs w:val="36"/>
                              <w:rtl/>
                              <w:lang w:bidi="ar-SY"/>
                            </w:rPr>
                            <w:t>بدون القيادة الإدارية يفقد التخطيط والتنظيم والرقابة تأثيرها في تحقيق أهداف المنظمة.</w:t>
                          </w:r>
                        </w:p>
                      </w:txbxContent>
                    </v:textbox>
                  </v:shape>
                </v:group>
                <v:group id="Group 597" o:spid="_x0000_s1099" style="position:absolute;left:1922;top:20375;width:57507;height:7895;flip:x" coordorigin="4,19422" coordsize="62460,8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">
                  <v:shape id="Google Shape;762;p16" o:spid="_x0000_s1100" style="position:absolute;left:184;top:20552;width:62082;height:6670;visibility:visible;mso-wrap-style:square;v-text-anchor:middle" coordsize="162914,23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" path="m3215,1c1441,1,1,1429,1,3215r,17562c1,22563,1441,23992,3215,23992r156484,c161473,23992,162914,22563,162914,20777r,-17562c162914,1429,161473,1,159699,1l3215,1xe" fillcolor="black" stroked="f">
                    <v:fill opacity="21588f"/>
                    <v:path arrowok="t" o:extrusionok="f" o:connecttype="custom" o:connectlocs="467,0;0,249;0,1606;467,1854;23191,1854;23658,1606;23658,249;23191,0;467,0" o:connectangles="0,0,0,0,0,0,0,0,0"/>
                  </v:shape>
                  <v:shape id="Google Shape;763;p16" o:spid="_x0000_s1101" style="position:absolute;left:4;top:20373;width:62460;height:6670;visibility:visible;mso-wrap-style:square;v-text-anchor:middle" coordsize="162914,23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" path="m3215,1c1441,1,1,1429,1,3215r,17562c1,22563,1441,23992,3215,23992r156484,c161473,23992,162914,22563,162914,20777r,-17562c162914,1429,161473,1,159699,1l3215,1xe" fillcolor="#e7e6e6 [3203]" stroked="f">
                    <v:path arrowok="t" o:extrusionok="f" o:connecttype="custom" o:connectlocs="473,0;0,249;0,1606;473,1854;23474,1854;23947,1606;23947,249;23474,0;473,0" o:connectangles="0,0,0,0,0,0,0,0,0"/>
                  </v:shape>
                  <v:shape id="Google Shape;764;p16" o:spid="_x0000_s1102" style="position:absolute;left:3521;top:19422;width:4928;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" path="m620,1l1,3430r25872,l26552,1,620,1xe" fillcolor="#f48989" stroked="f">
                    <v:path arrowok="t" o:extrusionok="f" o:connecttype="custom" o:connectlocs="21,0;0,265;891,265;915,0;21,0" o:connectangles="0,0,0,0,0"/>
                  </v:shape>
                  <v:shape id="Google Shape;765;p16" o:spid="_x0000_s1103" style="position:absolute;left:671;top:27045;width:4928;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" path="m620,1l1,3430r25920,l26552,1,620,1xe" fillcolor="#f48989" stroked="f">
                    <v:path arrowok="t" o:extrusionok="f" o:connecttype="custom" o:connectlocs="21,0;0,265;893,265;915,0;21,0" o:connectangles="0,0,0,0,0"/>
                  </v:shape>
                  <v:shape id="Google Shape;766;p16" o:spid="_x0000_s1104" style="position:absolute;left:1072;top:27045;width:3918;height:477;visibility:visible;mso-wrap-style:square;v-text-anchor:middle" coordsize="2111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" path="m,1l1393,1715r19717,l21110,1,,1xe" fillcolor="#c6282f" stroked="f">
                    <v:path arrowok="t" o:extrusionok="f" o:connecttype="custom" o:connectlocs="0,0;48,133;727,133;727,0;0,0" o:connectangles="0,0,0,0,0"/>
                  </v:shape>
                  <v:shape id="Google Shape;767;p16" o:spid="_x0000_s1105" style="position:absolute;left:4422;top:19899;width:4037;height:477;visibility:visible;mso-wrap-style:square;v-text-anchor:middle" coordsize="21754,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" path="m596,l,1715r21753,l20312,,596,xe" fillcolor="#c6282f" stroked="f">
                    <v:path arrowok="t" o:extrusionok="f" o:connecttype="custom" o:connectlocs="21,0;0,133;749,133;699,0;21,0" o:connectangles="0,0,0,0,0"/>
                  </v:shape>
                  <v:shape id="Google Shape;768;p16" o:spid="_x0000_s1106" style="position:absolute;left:935;top:19899;width:6260;height:7623;visibility:visible;mso-wrap-style:square;v-text-anchor:middle" coordsize="30909,274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" adj="-11796480,,5400" path="m4977,l,27420r25932,l30909,,4977,xe" fillcolor="#ec3a3b" stroked="f">
                    <v:stroke joinstyle="miter"/>
                    <v:formulas/>
                    <v:path arrowok="t" o:extrusionok="f" o:connecttype="custom" o:connectlocs="204,0;0,2119;1064,2119;1268,0;204,0" o:connectangles="0,0,0,0,0" textboxrect="0,0,30909,27421"/>
                    <v:textbox inset="2.53958mm,2.53958mm,2.53958mm,2.53958mm">
                      <w:txbxContent>
                        <w:p w14:paraId="524A8536" w14:textId="77777777" w:rsidR="001A022A" w:rsidRPr="004E6855" w:rsidRDefault="001A022A" w:rsidP="001A022A">
                          <w:pPr>
                            <w:bidi w:val="0"/>
                            <w:jc w:val="center"/>
                            <w:rPr>
                              <w:color w:val="FFFFFF"/>
                              <w:sz w:val="44"/>
                              <w:szCs w:val="44"/>
                              <w:lang w:bidi="ar-SY"/>
                            </w:rPr>
                          </w:pPr>
                          <w:r>
                            <w:rPr>
                              <w:rFonts w:ascii="Adobe Arabic" w:hAnsi="Adobe Arabic" w:cs="Adobe Arabic" w:hint="cs"/>
                              <w:color w:val="FFFFFF"/>
                              <w:sz w:val="32"/>
                              <w:szCs w:val="32"/>
                              <w:rtl/>
                              <w:lang w:bidi="ar-SY"/>
                            </w:rPr>
                            <w:t>2</w:t>
                          </w:r>
                        </w:p>
                      </w:txbxContent>
                    </v:textbox>
                  </v:shape>
                  <v:shape id="Google Shape;771;p16" o:spid="_x0000_s1107" type="#_x0000_t202" style="position:absolute;left:8317;top:20521;width:54147;height:65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" filled="f" stroked="f">
                    <v:textbox inset="2.53958mm,1mm,2.53958mm,1mm">
                      <w:txbxContent>
                        <w:p w14:paraId="69D16D10" w14:textId="77777777" w:rsidR="001A022A" w:rsidRPr="00662862" w:rsidRDefault="001A022A" w:rsidP="001A022A">
                          <w:pPr>
                            <w:rPr>
                              <w:rFonts w:ascii="Adobe Arabic" w:hAnsi="Adobe Arabic" w:cs="Adobe Arabic"/>
                              <w:sz w:val="36"/>
                              <w:szCs w:val="36"/>
                              <w:lang w:bidi="ar-SY"/>
                            </w:rPr>
                          </w:pPr>
                          <w:r w:rsidRPr="001A022A">
                            <w:rPr>
                              <w:rFonts w:ascii="Adobe Arabic" w:hAnsi="Adobe Arabic" w:cs="Adobe Arabic"/>
                              <w:sz w:val="36"/>
                              <w:szCs w:val="36"/>
                              <w:rtl/>
                              <w:lang w:bidi="ar-SY"/>
                            </w:rPr>
                            <w:t>بدون القيادة الإدارية تصبح كل العناصر الإنتاجية عديمة الفعالية والتأثير.</w:t>
                          </w:r>
                        </w:p>
                      </w:txbxContent>
                    </v:textbox>
                  </v:shape>
                </v:group>
                <v:group id="Group 1865" o:spid="_x0000_s1108" style="position:absolute;left:2087;top:11430;width:57331;height:7893;flip:x" coordorigin="4,9711" coordsize="62261,8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">
                  <v:shape id="Google Shape;773;p16" o:spid="_x0000_s1109" style="position:absolute;left:183;top:10842;width:62083;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" path="m3215,1c1441,1,1,1441,1,3215r,17574c1,22563,1441,24004,3215,24004r156484,c161473,24004,162914,22563,162914,20789r,-17574c162914,1441,161473,1,159699,1l3215,1xe" fillcolor="black" stroked="f">
                    <v:fill opacity="21588f"/>
                    <v:path arrowok="t" o:extrusionok="f" o:connecttype="custom" o:connectlocs="467,0;0,249;0,1607;467,1855;23192,1855;23658,1607;23658,249;23192,0;467,0" o:connectangles="0,0,0,0,0,0,0,0,0"/>
                  </v:shape>
                  <v:shape id="Google Shape;774;p16" o:spid="_x0000_s1110" style="position:absolute;left:4;top:10663;width:62262;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" path="m3215,1c1441,1,1,1441,1,3215r,17574c1,22563,1441,24004,3215,24004r156484,c161473,24004,162914,22563,162914,20789r,-17574c162914,1441,161473,1,159699,1l3215,1xe" fillcolor="#e7e6e6 [3203]" stroked="f">
                    <v:path arrowok="t" o:extrusionok="f" o:connecttype="custom" o:connectlocs="470,0;0,249;0,1607;470,1855;23325,1855;23795,1607;23795,249;23325,0;470,0" o:connectangles="0,0,0,0,0,0,0,0,0"/>
                  </v:shape>
                  <v:shape id="Google Shape;775;p16" o:spid="_x0000_s1111" style="position:absolute;left:3521;top:9711;width:5186;height:953;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" path="m620,1l1,3430r25872,l26552,1,620,1xe" fillcolor="#fdd77c" stroked="f">
                    <v:path arrowok="t" o:extrusionok="f" o:connecttype="custom" o:connectlocs="24,0;0,265;987,265;1013,0;24,0" o:connectangles="0,0,0,0,0"/>
                  </v:shape>
                  <v:shape id="Google Shape;776;p16" o:spid="_x0000_s1112" style="position:absolute;left:671;top:17337;width:5186;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" path="m620,1l1,3430r25920,l26552,1,620,1xe" fillcolor="#fdd77c" stroked="f">
                    <v:path arrowok="t" o:extrusionok="f" o:connecttype="custom" o:connectlocs="24,0;0,265;989,265;1013,0;24,0" o:connectangles="0,0,0,0,0"/>
                  </v:shape>
                  <v:shape id="Google Shape;777;p16" o:spid="_x0000_s1113" style="position:absolute;left:1072;top:17337;width:4123;height:477;visibility:visible;mso-wrap-style:square;v-text-anchor:middle" coordsize="2111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" path="m,1l1393,1715r19717,l21110,1,,1xe" fillcolor="#e09214" stroked="f">
                    <v:path arrowok="t" o:extrusionok="f" o:connecttype="custom" o:connectlocs="0,0;53,133;805,133;805,0;0,0" o:connectangles="0,0,0,0,0"/>
                  </v:shape>
                  <v:shape id="Google Shape;778;p16" o:spid="_x0000_s1114" style="position:absolute;left:4422;top:10188;width:4248;height:476;visibility:visible;mso-wrap-style:square;v-text-anchor:middle" coordsize="21754,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" path="m596,l,1715r21753,l20312,,596,xe" fillcolor="#e09214" stroked="f">
                    <v:path arrowok="t" o:extrusionok="f" o:connecttype="custom" o:connectlocs="23,0;0,132;830,132;774,0;23,0" o:connectangles="0,0,0,0,0"/>
                  </v:shape>
                  <v:shape id="Google Shape;779;p16" o:spid="_x0000_s1115" style="position:absolute;left:1004;top:10188;width:6492;height:7626;visibility:visible;mso-wrap-style:square;v-text-anchor:middle" coordsize="30909,274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" adj="-11796480,,5400" path="m4977,l,27432r25932,l30909,,4977,xe" fillcolor="#fcbd24" stroked="f">
                    <v:stroke joinstyle="miter"/>
                    <v:formulas/>
                    <v:path arrowok="t" o:extrusionok="f" o:connecttype="custom" o:connectlocs="219,0;0,2120;1144,2120;1364,0;219,0" o:connectangles="0,0,0,0,0" textboxrect="0,0,30909,27433"/>
                    <v:textbox inset="2.53958mm,2.53958mm,2.53958mm,2.53958mm">
                      <w:txbxContent>
                        <w:p w14:paraId="39672B0A" w14:textId="77777777" w:rsidR="001A022A" w:rsidRPr="00662862" w:rsidRDefault="001A022A" w:rsidP="001A022A">
                          <w:pPr>
                            <w:bidi w:val="0"/>
                            <w:jc w:val="center"/>
                            <w:rPr>
                              <w:rFonts w:ascii="Adobe Arabic" w:hAnsi="Adobe Arabic" w:cs="Adobe Arabic"/>
                              <w:color w:val="FFFFFF"/>
                              <w:sz w:val="32"/>
                              <w:szCs w:val="32"/>
                              <w:rtl/>
                              <w:lang w:bidi="ar-SY"/>
                            </w:rPr>
                          </w:pPr>
                          <w:r>
                            <w:rPr>
                              <w:rFonts w:ascii="Adobe Arabic" w:hAnsi="Adobe Arabic" w:cs="Adobe Arabic" w:hint="cs"/>
                              <w:color w:val="FFFFFF"/>
                              <w:sz w:val="32"/>
                              <w:szCs w:val="32"/>
                              <w:rtl/>
                              <w:lang w:bidi="ar-SY"/>
                            </w:rPr>
                            <w:t>1</w:t>
                          </w:r>
                        </w:p>
                      </w:txbxContent>
                    </v:textbox>
                  </v:shape>
                  <v:shape id="Google Shape;782;p16" o:spid="_x0000_s1116" type="#_x0000_t202" style="position:absolute;left:8848;top:10815;width:53418;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" filled="f" stroked="f">
                    <v:textbox inset="2.53958mm,1mm,2.53958mm,1mm">
                      <w:txbxContent>
                        <w:p w14:paraId="5FE6C72C" w14:textId="77777777" w:rsidR="001A022A" w:rsidRPr="00247BF0" w:rsidRDefault="001A022A" w:rsidP="001A022A">
                          <w:pPr>
                            <w:jc w:val="left"/>
                            <w:rPr>
                              <w:rFonts w:ascii="Adobe Arabic" w:hAnsi="Adobe Arabic" w:cs="Adobe Arabic"/>
                              <w:color w:val="434343"/>
                              <w:sz w:val="34"/>
                            </w:rPr>
                          </w:pPr>
                          <w:r w:rsidRPr="001A022A">
                            <w:rPr>
                              <w:rFonts w:ascii="Adobe Arabic" w:hAnsi="Adobe Arabic" w:cs="Adobe Arabic"/>
                              <w:sz w:val="36"/>
                              <w:szCs w:val="36"/>
                              <w:rtl/>
                            </w:rPr>
                            <w:t>بدون القيادة الإدارية لا يستطيع المدير تحويل الأهداف المطلوبة إلى نتائج.</w:t>
                          </w:r>
                        </w:p>
                      </w:txbxContent>
                    </v:textbox>
                  </v:shape>
                </v:group>
                <v:group id="Google Shape;750;p16" o:spid="_x0000_s1117" style="position:absolute;left:1688;top:39259;width:57788;height:7895;flip:x" coordorigin="6,29130" coordsize="62757,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">
                  <v:shape id="Google Shape;751;p16" o:spid="_x0000_s1118" style="position:absolute;left:182;top:30259;width:62084;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" path="m3215,1c1441,1,1,1441,1,3215r,17574c1,22563,1441,24004,3215,24004r156484,c161473,24004,162914,22563,162914,20789r,-17574c162914,1441,161473,1,159699,1l3215,1xe" fillcolor="black" stroked="f">
                    <v:fill opacity="21588f"/>
                    <v:path arrowok="t" o:extrusionok="f" o:connecttype="custom" o:connectlocs="467,0;0,249;0,1607;467,1855;23192,1855;23659,1607;23659,249;23192,0;467,0" o:connectangles="0,0,0,0,0,0,0,0,0"/>
                  </v:shape>
                  <v:shape id="Google Shape;752;p16" o:spid="_x0000_s1119" style="position:absolute;left:6;top:30092;width:62458;height:6673;visibility:visible;mso-wrap-style:square;v-text-anchor:middle" coordsize="162914,2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" path="m3215,1c1441,1,1,1441,1,3215r,17574c1,22563,1441,24004,3215,24004r156484,c161473,24004,162914,22563,162914,20789r,-17574c162914,1441,161473,1,159699,1l3215,1xe" fillcolor="#e7e6e6 [3203]" stroked="f">
                    <v:path arrowok="t" o:extrusionok="f" o:connecttype="custom" o:connectlocs="473,0;0,249;0,1607;473,1855;23472,1855;23945,1607;23945,249;23472,0;473,0" o:connectangles="0,0,0,0,0,0,0,0,0"/>
                  </v:shape>
                  <v:shape id="Google Shape;753;p16" o:spid="_x0000_s1120" style="position:absolute;left:3521;top:29130;width:4844;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" path="m620,1l1,3430r25872,l26552,1,620,1xe" fillcolor="#9f5fcf" stroked="f">
                    <v:path arrowok="t" o:extrusionok="f" o:connecttype="custom" o:connectlocs="21,0;0,265;861,265;884,0;21,0" o:connectangles="0,0,0,0,0"/>
                  </v:shape>
                  <v:shape id="Google Shape;754;p16" o:spid="_x0000_s1121" style="position:absolute;left:671;top:36756;width:4844;height:954;visibility:visible;mso-wrap-style:square;v-text-anchor:middle" coordsize="26552,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" path="m620,1l1,3430r25920,l26552,1,620,1xe" fillcolor="#9f5fcf" stroked="f">
                    <v:path arrowok="t" o:extrusionok="f" o:connecttype="custom" o:connectlocs="21,0;0,265;863,265;884,0;21,0" o:connectangles="0,0,0,0,0"/>
                  </v:shape>
                  <v:shape id="Google Shape;755;p16" o:spid="_x0000_s1122" style="position:absolute;left:1072;top:36756;width:3851;height:478;visibility:visible;mso-wrap-style:square;v-text-anchor:middle" coordsize="2111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" path="m,1l1393,1715r19717,l21110,1,,1xe" fillcolor="#57257d" stroked="f">
                    <v:path arrowok="t" o:extrusionok="f" o:connecttype="custom" o:connectlocs="0,0;46,133;703,133;703,0;0,0" o:connectangles="0,0,0,0,0"/>
                  </v:shape>
                  <v:shape id="Google Shape;756;p16" o:spid="_x0000_s1123" style="position:absolute;left:4422;top:29607;width:3968;height:477;visibility:visible;mso-wrap-style:square;v-text-anchor:middle" coordsize="21754,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" path="m596,l,1715r21753,l20312,,596,xe" fillcolor="#57257d" stroked="f">
                    <v:path arrowok="t" o:extrusionok="f" o:connecttype="custom" o:connectlocs="20,0;0,133;724,133;676,0;20,0" o:connectangles="0,0,0,0,0"/>
                  </v:shape>
                  <v:shape id="Google Shape;757;p16" o:spid="_x0000_s1124" style="position:absolute;left:838;top:29607;width:6260;height:7626;visibility:visible;mso-wrap-style:square;v-text-anchor:middle" coordsize="30909,2743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" adj="-11796480,,5400" path="m4977,l,27432r25932,l30909,,4977,xe" fillcolor="#7030a0" stroked="f">
                    <v:stroke joinstyle="miter"/>
                    <v:formulas/>
                    <v:path arrowok="t" o:extrusionok="f" o:connecttype="custom" o:connectlocs="204,0;0,2120;1064,2120;1268,0;204,0" o:connectangles="0,0,0,0,0" textboxrect="0,0,30909,27433"/>
                    <v:textbox inset="2.53958mm,2.53958mm,2.53958mm,2.53958mm">
                      <w:txbxContent>
                        <w:p w14:paraId="7F1EE2C5" w14:textId="77777777" w:rsidR="001A022A" w:rsidRPr="004E6855" w:rsidRDefault="001A022A" w:rsidP="001A022A">
                          <w:pPr>
                            <w:bidi w:val="0"/>
                            <w:jc w:val="center"/>
                            <w:rPr>
                              <w:color w:val="FFFFFF"/>
                              <w:sz w:val="44"/>
                              <w:szCs w:val="44"/>
                            </w:rPr>
                          </w:pPr>
                          <w:r>
                            <w:rPr>
                              <w:rFonts w:ascii="Adobe Arabic" w:hAnsi="Adobe Arabic" w:cs="Adobe Arabic" w:hint="cs"/>
                              <w:color w:val="FFFFFF"/>
                              <w:sz w:val="32"/>
                              <w:szCs w:val="32"/>
                              <w:rtl/>
                              <w:lang w:bidi="ar-SY"/>
                            </w:rPr>
                            <w:t>4</w:t>
                          </w:r>
                        </w:p>
                      </w:txbxContent>
                    </v:textbox>
                  </v:shape>
                  <v:shape id="Google Shape;760;p16" o:spid="_x0000_s1125" type="#_x0000_t202" style="position:absolute;left:8370;top:30236;width:54393;height:63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" filled="f" stroked="f">
                    <v:textbox inset="2.53958mm,1mm,2.53958mm,1mm">
                      <w:txbxContent>
                        <w:p w14:paraId="04852E1B" w14:textId="77777777" w:rsidR="001A022A" w:rsidRPr="00247BF0" w:rsidRDefault="001A022A" w:rsidP="001A022A">
                          <w:pPr>
                            <w:jc w:val="left"/>
                            <w:rPr>
                              <w:rFonts w:ascii="Adobe Arabic" w:hAnsi="Adobe Arabic" w:cs="Adobe Arabic"/>
                              <w:color w:val="434343"/>
                              <w:sz w:val="34"/>
                            </w:rPr>
                          </w:pPr>
                          <w:r w:rsidRPr="001A022A">
                            <w:rPr>
                              <w:rFonts w:ascii="Adobe Arabic" w:hAnsi="Adobe Arabic" w:cs="Adobe Arabic"/>
                              <w:sz w:val="36"/>
                              <w:szCs w:val="36"/>
                              <w:rtl/>
                              <w:lang w:bidi="ar-SY"/>
                            </w:rPr>
                            <w:t>من خلال القيادة يمكن مساعدة المنظمة في وضع تصور مستقبلي لها ومن ثمّ تخطيط تقدمها وازدهارها البعيد على أساسه.</w:t>
                          </w:r>
                        </w:p>
                      </w:txbxContent>
                    </v:textbox>
                  </v:shape>
                </v:group>
                <w10:anchorlock/>
              </v:group>
            </w:pict>
          </mc:Fallback>
        </mc:AlternateContent>
      </w:r>
    </w:p>
    <w:p w14:paraId="332CE99D" w14:textId="77777777" w:rsidR="001A022A" w:rsidRDefault="0050179E" w:rsidP="001A022A">
      <w:pPr>
        <w:keepNext/>
        <w:spacing w:before="240"/>
        <w:rPr>
          <w:rtl/>
          <w:lang w:bidi="ar-SY"/>
        </w:rPr>
      </w:pPr>
      <w:bookmarkStart w:id="2" w:name="_Hlk115308351"/>
      <w:r>
        <w:rPr>
          <w:noProof/>
        </w:rPr>
        <mc:AlternateContent>
          <mc:Choice Requires="wpg">
            <w:drawing>
              <wp:inline distT="0" distB="0" distL="0" distR="0" wp14:anchorId="1C873CB6" wp14:editId="0B30D7BB">
                <wp:extent cx="5731510" cy="474980"/>
                <wp:effectExtent l="0" t="0" r="0" b="4445"/>
                <wp:docPr id="652" name="Group 3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653" name="Group 256587"/>
                        <wpg:cNvGrpSpPr>
                          <a:grpSpLocks/>
                        </wpg:cNvGrpSpPr>
                        <wpg:grpSpPr bwMode="auto">
                          <a:xfrm>
                            <a:off x="0" y="0"/>
                            <a:ext cx="60883" cy="5050"/>
                            <a:chOff x="0" y="159"/>
                            <a:chExt cx="60891" cy="5058"/>
                          </a:xfrm>
                        </wpg:grpSpPr>
                        <wpg:grpSp>
                          <wpg:cNvPr id="654" name="Group 256588"/>
                          <wpg:cNvGrpSpPr>
                            <a:grpSpLocks/>
                          </wpg:cNvGrpSpPr>
                          <wpg:grpSpPr bwMode="auto">
                            <a:xfrm>
                              <a:off x="48488" y="159"/>
                              <a:ext cx="12403" cy="5058"/>
                              <a:chOff x="42218" y="223"/>
                              <a:chExt cx="18094" cy="7110"/>
                            </a:xfrm>
                          </wpg:grpSpPr>
                          <wps:wsp>
                            <wps:cNvPr id="655" name="Rectangle: Rounded Corners 55">
                              <a:extLst>
                                <a:ext uri="{C183D7F6-B498-43B3-948B-1728B52AA6E4}">
                                  <adec:decorative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EE5D97F" w14:textId="77777777" w:rsidR="001A022A" w:rsidRPr="00BB0D09" w:rsidRDefault="001A022A" w:rsidP="001A022A">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72D58DFD" w14:textId="77777777" w:rsidR="001A022A" w:rsidRDefault="001A022A" w:rsidP="001A022A">
                                  <w:pPr>
                                    <w:pStyle w:val="a7"/>
                                    <w:keepNext/>
                                    <w:rPr>
                                      <w:rtl/>
                                      <w:lang w:bidi="ar-SY"/>
                                    </w:rPr>
                                  </w:pPr>
                                </w:p>
                                <w:p w14:paraId="05B50D3D" w14:textId="77777777" w:rsidR="001A022A" w:rsidRDefault="001A022A" w:rsidP="001A022A">
                                  <w:pPr>
                                    <w:jc w:val="left"/>
                                    <w:rPr>
                                      <w:b/>
                                      <w:bCs/>
                                      <w:rtl/>
                                    </w:rPr>
                                  </w:pPr>
                                </w:p>
                              </w:txbxContent>
                            </wps:txbx>
                            <wps:bodyPr rot="0" vert="horz" wrap="square" lIns="91440" tIns="45720" rIns="91440" bIns="45720" anchor="ctr" anchorCtr="0" upright="1">
                              <a:noAutofit/>
                            </wps:bodyPr>
                          </wps:wsp>
                          <wps:wsp>
                            <wps:cNvPr id="656"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57"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658" name="Group 227"/>
                        <wpg:cNvGrpSpPr>
                          <a:grpSpLocks/>
                        </wpg:cNvGrpSpPr>
                        <wpg:grpSpPr bwMode="auto">
                          <a:xfrm>
                            <a:off x="56772" y="1605"/>
                            <a:ext cx="2465" cy="1976"/>
                            <a:chOff x="15206" y="34439"/>
                            <a:chExt cx="10267" cy="8230"/>
                          </a:xfrm>
                        </wpg:grpSpPr>
                        <wps:wsp>
                          <wps:cNvPr id="659" name="Freeform: Shape 256593"/>
                          <wps:cNvSpPr>
                            <a:spLocks/>
                          </wps:cNvSpPr>
                          <wps:spPr bwMode="auto">
                            <a:xfrm>
                              <a:off x="15206" y="34439"/>
                              <a:ext cx="10267" cy="8231"/>
                            </a:xfrm>
                            <a:custGeom>
                              <a:avLst/>
                              <a:gdLst>
                                <a:gd name="T0" fmla="*/ 1377 w 896698"/>
                                <a:gd name="T1" fmla="*/ 458 h 718843"/>
                                <a:gd name="T2" fmla="*/ 439 w 896698"/>
                                <a:gd name="T3" fmla="*/ 1396 h 718843"/>
                                <a:gd name="T4" fmla="*/ 439 w 896698"/>
                                <a:gd name="T5" fmla="*/ 5490 h 718843"/>
                                <a:gd name="T6" fmla="*/ 1377 w 896698"/>
                                <a:gd name="T7" fmla="*/ 6429 h 718843"/>
                                <a:gd name="T8" fmla="*/ 7271 w 896698"/>
                                <a:gd name="T9" fmla="*/ 6429 h 718843"/>
                                <a:gd name="T10" fmla="*/ 7254 w 896698"/>
                                <a:gd name="T11" fmla="*/ 6411 h 718843"/>
                                <a:gd name="T12" fmla="*/ 8026 w 896698"/>
                                <a:gd name="T13" fmla="*/ 6411 h 718843"/>
                                <a:gd name="T14" fmla="*/ 8487 w 896698"/>
                                <a:gd name="T15" fmla="*/ 6882 h 718843"/>
                                <a:gd name="T16" fmla="*/ 8478 w 896698"/>
                                <a:gd name="T17" fmla="*/ 6882 h 718843"/>
                                <a:gd name="T18" fmla="*/ 8846 w 896698"/>
                                <a:gd name="T19" fmla="*/ 7250 h 718843"/>
                                <a:gd name="T20" fmla="*/ 9033 w 896698"/>
                                <a:gd name="T21" fmla="*/ 7441 h 718843"/>
                                <a:gd name="T22" fmla="*/ 9035 w 896698"/>
                                <a:gd name="T23" fmla="*/ 7439 h 718843"/>
                                <a:gd name="T24" fmla="*/ 9762 w 896698"/>
                                <a:gd name="T25" fmla="*/ 8166 h 718843"/>
                                <a:gd name="T26" fmla="*/ 9762 w 896698"/>
                                <a:gd name="T27" fmla="*/ 7054 h 718843"/>
                                <a:gd name="T28" fmla="*/ 9762 w 896698"/>
                                <a:gd name="T29" fmla="*/ 7054 h 718843"/>
                                <a:gd name="T30" fmla="*/ 9762 w 896698"/>
                                <a:gd name="T31" fmla="*/ 6411 h 718843"/>
                                <a:gd name="T32" fmla="*/ 10267 w 896698"/>
                                <a:gd name="T33" fmla="*/ 6411 h 718843"/>
                                <a:gd name="T34" fmla="*/ 10267 w 896698"/>
                                <a:gd name="T35" fmla="*/ 6429 h 718843"/>
                                <a:gd name="T36" fmla="*/ 10378 w 896698"/>
                                <a:gd name="T37" fmla="*/ 6429 h 718843"/>
                                <a:gd name="T38" fmla="*/ 11317 w 896698"/>
                                <a:gd name="T39" fmla="*/ 5490 h 718843"/>
                                <a:gd name="T40" fmla="*/ 11317 w 896698"/>
                                <a:gd name="T41" fmla="*/ 1396 h 718843"/>
                                <a:gd name="T42" fmla="*/ 10378 w 896698"/>
                                <a:gd name="T43" fmla="*/ 458 h 718843"/>
                                <a:gd name="T44" fmla="*/ 1148 w 896698"/>
                                <a:gd name="T45" fmla="*/ 0 h 718843"/>
                                <a:gd name="T46" fmla="*/ 10608 w 896698"/>
                                <a:gd name="T47" fmla="*/ 0 h 718843"/>
                                <a:gd name="T48" fmla="*/ 11756 w 896698"/>
                                <a:gd name="T49" fmla="*/ 1148 h 718843"/>
                                <a:gd name="T50" fmla="*/ 11756 w 896698"/>
                                <a:gd name="T51" fmla="*/ 5739 h 718843"/>
                                <a:gd name="T52" fmla="*/ 10608 w 896698"/>
                                <a:gd name="T53" fmla="*/ 6887 h 718843"/>
                                <a:gd name="T54" fmla="*/ 10267 w 896698"/>
                                <a:gd name="T55" fmla="*/ 6887 h 718843"/>
                                <a:gd name="T56" fmla="*/ 10267 w 896698"/>
                                <a:gd name="T57" fmla="*/ 9425 h 718843"/>
                                <a:gd name="T58" fmla="*/ 7730 w 896698"/>
                                <a:gd name="T59" fmla="*/ 6887 h 718843"/>
                                <a:gd name="T60" fmla="*/ 1148 w 896698"/>
                                <a:gd name="T61" fmla="*/ 6887 h 718843"/>
                                <a:gd name="T62" fmla="*/ 0 w 896698"/>
                                <a:gd name="T63" fmla="*/ 5739 h 718843"/>
                                <a:gd name="T64" fmla="*/ 0 w 896698"/>
                                <a:gd name="T65" fmla="*/ 1148 h 718843"/>
                                <a:gd name="T66" fmla="*/ 1148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0"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1"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2"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3"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4"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5"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6"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7"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8"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9"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1C873CB6" id="Group 3284" o:spid="_x0000_s1126"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">
                <v:group id="Group 256587" o:spid="_x0000_s1127" style="position:absolute;width:60883;height:5050" coordorigin=",159" coordsize="60891,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group id="Group 256588" o:spid="_x0000_s1128" style="position:absolute;left:48488;top:159;width:12403;height:5058" coordorigin="42218,223" coordsize="1809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roundrect id="Rectangle: Rounded Corners 55" o:spid="_x0000_s1129" alt="&quot;&quot;" style="position:absolute;left:42218;top:223;width:1809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" fillcolor="#00b050" stroked="f" strokeweight="1pt">
                      <v:stroke joinstyle="miter"/>
                      <v:textbox>
                        <w:txbxContent>
                          <w:p w14:paraId="1EE5D97F" w14:textId="77777777" w:rsidR="001A022A" w:rsidRPr="00BB0D09" w:rsidRDefault="001A022A" w:rsidP="001A022A">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72D58DFD" w14:textId="77777777" w:rsidR="001A022A" w:rsidRDefault="001A022A" w:rsidP="001A022A">
                            <w:pPr>
                              <w:pStyle w:val="a7"/>
                              <w:keepNext/>
                              <w:rPr>
                                <w:rtl/>
                                <w:lang w:bidi="ar-SY"/>
                              </w:rPr>
                            </w:pPr>
                          </w:p>
                          <w:p w14:paraId="05B50D3D" w14:textId="77777777" w:rsidR="001A022A" w:rsidRDefault="001A022A" w:rsidP="001A022A">
                            <w:pPr>
                              <w:jc w:val="left"/>
                              <w:rPr>
                                <w:b/>
                                <w:bCs/>
                                <w:rtl/>
                              </w:rPr>
                            </w:pPr>
                          </w:p>
                        </w:txbxContent>
                      </v:textbox>
                    </v:roundrect>
                    <v:oval id="Oval 61" o:spid="_x0000_s1130"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" fillcolor="#272727 [2749]" stroked="f" strokeweight="1pt">
                      <v:stroke joinstyle="miter"/>
                      <v:shadow on="t" color="black" opacity="26213f" origin=",-.5" offset="0,3pt"/>
                    </v:oval>
                  </v:group>
                  <v:rect id="Rectangle 256591" o:spid="_x0000_s1131" style="position:absolute;top:4929;width:52002;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" fillcolor="#00b050" stroked="f" strokeweight="1pt"/>
                </v:group>
                <v:group id="Group 227" o:spid="_x0000_s1132" style="position:absolute;left:56772;top:1605;width:2465;height:1976" coordorigin="15206,34439" coordsize="10267,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shape id="Freeform: Shape 256593" o:spid="_x0000_s1133" style="position:absolute;left:15206;top:34439;width:10267;height:8231;visibility:visible;mso-wrap-style:square;v-text-anchor:middle" coordsize="896698,71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6,5;5,16;5,63;16,74;83,74;83,73;92,73;97,79;97,79;101,83;103,85;103,85;112,94;112,81;112,81;112,73;118,73;118,74;119,74;130,63;130,16;119,5;13,0;121,0;135,13;135,66;121,79;118,79;118,108;89,79;13,79;0,66;0,13;13,0" o:connectangles="0,0,0,0,0,0,0,0,0,0,0,0,0,0,0,0,0,0,0,0,0,0,0,0,0,0,0,0,0,0,0,0,0,0"/>
                  </v:shape>
                  <v:roundrect id="Rectangle: Rounded Corners 256594" o:spid="_x0000_s1134" style="position:absolute;left:18939;top:33239;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" fillcolor="white [3212]" stroked="f" strokeweight="1pt">
                    <v:stroke joinstyle="miter"/>
                  </v:roundrect>
                  <v:roundrect id="Rectangle: Rounded Corners 256595" o:spid="_x0000_s1135" style="position:absolute;left:23239;top:35143;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" fillcolor="white [3212]" stroked="f" strokeweight="1pt">
                    <v:stroke joinstyle="miter"/>
                  </v:roundrect>
                  <v:roundrect id="Rectangle: Rounded Corners 256596" o:spid="_x0000_s1136" style="position:absolute;left:17034;top:36042;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" fillcolor="white [3212]" stroked="f" strokeweight="1pt">
                    <v:stroke joinstyle="miter"/>
                  </v:roundrect>
                  <v:roundrect id="Rectangle: Rounded Corners 256597" o:spid="_x0000_s1137" style="position:absolute;left:18938;top:36518;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" fillcolor="white [3212]" stroked="f" strokeweight="1pt">
                    <v:stroke joinstyle="miter"/>
                  </v:roundrect>
                  <v:roundrect id="Rectangle: Rounded Corners 256598" o:spid="_x0000_s1138" style="position:absolute;left:22038;top:34847;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" fillcolor="white [3212]" stroked="f" strokeweight="1pt">
                    <v:stroke joinstyle="miter"/>
                  </v:roundrect>
                  <v:roundrect id="Rectangle: Rounded Corners 256599" o:spid="_x0000_s1139" style="position:absolute;left:18939;top:34991;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" fillcolor="white [3212]" stroked="f" strokeweight="1pt">
                    <v:stroke joinstyle="miter"/>
                  </v:roundrect>
                  <v:roundrect id="Rectangle: Rounded Corners 256600" o:spid="_x0000_s1140" style="position:absolute;left:23239;top:36895;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" fillcolor="white [3212]" stroked="f" strokeweight="1pt">
                    <v:stroke joinstyle="miter"/>
                  </v:roundrect>
                  <v:roundrect id="Rectangle: Rounded Corners 256601" o:spid="_x0000_s1141" style="position:absolute;left:17034;top:37771;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" fillcolor="white [3212]" stroked="f" strokeweight="1pt">
                    <v:stroke joinstyle="miter"/>
                  </v:roundrect>
                  <v:roundrect id="Rectangle: Rounded Corners 256602" o:spid="_x0000_s1142" style="position:absolute;left:18938;top:38247;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" fillcolor="white [3212]" stroked="f" strokeweight="1pt">
                    <v:stroke joinstyle="miter"/>
                  </v:roundrect>
                  <v:roundrect id="Rectangle: Rounded Corners 256603" o:spid="_x0000_s1143" style="position:absolute;left:22038;top:36576;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" fillcolor="white [3212]" stroked="f" strokeweight="1pt">
                    <v:stroke joinstyle="miter"/>
                  </v:roundrect>
                </v:group>
                <w10:anchorlock/>
              </v:group>
            </w:pict>
          </mc:Fallback>
        </mc:AlternateContent>
      </w:r>
    </w:p>
    <w:p w14:paraId="5D0AFA8F" w14:textId="45D2A1BB" w:rsidR="001A022A" w:rsidRPr="001A022A" w:rsidRDefault="000A73E5" w:rsidP="001A022A">
      <w:pPr>
        <w:rPr>
          <w:rFonts w:cstheme="majorBidi"/>
        </w:rPr>
      </w:pPr>
      <w:hyperlink r:id="rId40" w:history="1">
        <w:r w:rsidR="001A022A" w:rsidRPr="000A73E5">
          <w:rPr>
            <w:rStyle w:val="Hyperlink"/>
            <w:rtl/>
          </w:rPr>
          <w:t>عزيزي المتدرب</w:t>
        </w:r>
      </w:hyperlink>
      <w:r w:rsidR="001A022A" w:rsidRPr="007B79EA">
        <w:rPr>
          <w:rtl/>
        </w:rPr>
        <w:t>، تعرفت على</w:t>
      </w:r>
      <w:r w:rsidR="001A022A">
        <w:rPr>
          <w:rFonts w:hint="cs"/>
          <w:rtl/>
        </w:rPr>
        <w:t xml:space="preserve"> </w:t>
      </w:r>
      <w:r w:rsidR="001A022A" w:rsidRPr="007B79EA">
        <w:rPr>
          <w:rtl/>
        </w:rPr>
        <w:t xml:space="preserve">دور القيادة الإدارية في نجاح المؤسسة صغ </w:t>
      </w:r>
      <w:r w:rsidR="001A022A">
        <w:rPr>
          <w:rFonts w:hint="cs"/>
          <w:rtl/>
        </w:rPr>
        <w:t>بعض الافكار لهذا الموضوع</w:t>
      </w:r>
      <w:r w:rsidR="001A022A">
        <w:rPr>
          <w:rFonts w:cstheme="majorBidi" w:hint="cs"/>
          <w:rtl/>
        </w:rPr>
        <w:t>.</w:t>
      </w:r>
    </w:p>
    <w:bookmarkEnd w:id="2"/>
    <w:p w14:paraId="093B2794" w14:textId="77777777" w:rsidR="001A022A" w:rsidRPr="001A022A" w:rsidRDefault="003D183B" w:rsidP="003D183B">
      <w:pPr>
        <w:ind w:left="-784"/>
        <w:rPr>
          <w:rFonts w:cstheme="majorBidi"/>
          <w:color w:val="C00000"/>
          <w:rtl/>
        </w:rPr>
      </w:pPr>
      <w:r>
        <w:rPr>
          <w:noProof/>
        </w:rPr>
        <w:lastRenderedPageBreak/>
        <mc:AlternateContent>
          <mc:Choice Requires="wps">
            <w:drawing>
              <wp:inline distT="0" distB="0" distL="0" distR="0" wp14:anchorId="6BD0CA97" wp14:editId="43F902C2">
                <wp:extent cx="6631200" cy="3240000"/>
                <wp:effectExtent l="0" t="0" r="17780" b="1778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1200" cy="32400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14:paraId="074E9F7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E4781D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84D4CD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889498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5D71BE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8558465"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3C4E19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3105CD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5C57F6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4B5D5E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EDC124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BB6F8D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574A36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6AC62D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E59423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14F712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FB4F88E"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CB01E1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B7EAB7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585227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F870897"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A6163E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5421645"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35D12E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4AA3C5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1D8F5E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B5F3A4C" w14:textId="77777777" w:rsidR="003D183B" w:rsidRDefault="003D183B" w:rsidP="003D183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BD0CA97" id="Rectangle: Rounded Corners 1815" o:spid="_x0000_s1144" style="width:522.15pt;height:25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" fillcolor="#fff2cc [663]" strokecolor="#ffc000" strokeweight="1pt">
                <v:stroke joinstyle="miter"/>
                <v:textbox inset="0,3mm,0">
                  <w:txbxContent>
                    <w:p w14:paraId="074E9F7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E4781D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84D4CD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889498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5D71BE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8558465"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3C4E19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3105CD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5C57F6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4B5D5E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EDC124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BB6F8D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574A36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6AC62D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E59423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14F712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FB4F88E"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CB01E1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B7EAB7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585227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F870897"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A6163E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5421645"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35D12E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4AA3C5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1D8F5E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B5F3A4C" w14:textId="77777777" w:rsidR="003D183B" w:rsidRDefault="003D183B" w:rsidP="003D183B">
                      <w:pPr>
                        <w:jc w:val="center"/>
                        <w:rPr>
                          <w:sz w:val="22"/>
                          <w:szCs w:val="28"/>
                          <w:rtl/>
                          <w:lang w:bidi="ar-SY"/>
                        </w:rPr>
                      </w:pPr>
                    </w:p>
                  </w:txbxContent>
                </v:textbox>
                <w10:anchorlock/>
              </v:roundrect>
            </w:pict>
          </mc:Fallback>
        </mc:AlternateContent>
      </w:r>
    </w:p>
    <w:p w14:paraId="3D6A1442" w14:textId="77777777" w:rsidR="0054027D" w:rsidRDefault="0054027D" w:rsidP="001A022A">
      <w:pPr>
        <w:keepNext/>
        <w:ind w:left="29"/>
        <w:rPr>
          <w:color w:val="C00000"/>
          <w:lang w:bidi="ar-SY"/>
        </w:rPr>
      </w:pPr>
      <w:r>
        <w:rPr>
          <w:noProof/>
          <w:rtl/>
        </w:rPr>
        <mc:AlternateContent>
          <mc:Choice Requires="wpg">
            <w:drawing>
              <wp:inline distT="0" distB="0" distL="0" distR="0" wp14:anchorId="42EBA8B7" wp14:editId="65B43EF5">
                <wp:extent cx="5727699" cy="471805"/>
                <wp:effectExtent l="0" t="0" r="6985" b="61595"/>
                <wp:docPr id="3268" name="Group 3268"/>
                <wp:cNvGraphicFramePr/>
                <a:graphic xmlns:a="http://schemas.openxmlformats.org/drawingml/2006/main">
                  <a:graphicData uri="http://schemas.microsoft.com/office/word/2010/wordprocessingGroup">
                    <wpg:wgp>
                      <wpg:cNvGrpSpPr/>
                      <wpg:grpSpPr>
                        <a:xfrm>
                          <a:off x="0" y="0"/>
                          <a:ext cx="5727699" cy="471805"/>
                          <a:chOff x="0" y="0"/>
                          <a:chExt cx="5727699" cy="471805"/>
                        </a:xfrm>
                      </wpg:grpSpPr>
                      <wpg:grpSp>
                        <wpg:cNvPr id="3269" name="Group 3269"/>
                        <wpg:cNvGrpSpPr/>
                        <wpg:grpSpPr>
                          <a:xfrm>
                            <a:off x="0" y="0"/>
                            <a:ext cx="5727699" cy="471805"/>
                            <a:chOff x="0" y="0"/>
                            <a:chExt cx="6131267" cy="505879"/>
                          </a:xfrm>
                        </wpg:grpSpPr>
                        <wpg:grpSp>
                          <wpg:cNvPr id="3270" name="Group 3270"/>
                          <wpg:cNvGrpSpPr/>
                          <wpg:grpSpPr>
                            <a:xfrm>
                              <a:off x="3253894" y="0"/>
                              <a:ext cx="2877373" cy="505839"/>
                              <a:chOff x="3048631" y="0"/>
                              <a:chExt cx="4197788" cy="711023"/>
                            </a:xfrm>
                          </wpg:grpSpPr>
                          <wps:wsp>
                            <wps:cNvPr id="3271" name="Rectangle: Rounded Corners 3271">
                              <a:extLst>
                                <a:ext uri="{C183D7F6-B498-43B3-948B-1728B52AA6E4}">
                                  <adec:decorative xmlns:adec="http://schemas.microsoft.com/office/drawing/2017/decorative" val="1"/>
                                </a:ext>
                              </a:extLst>
                            </wps:cNvPr>
                            <wps:cNvSpPr/>
                            <wps:spPr>
                              <a:xfrm>
                                <a:off x="3048631" y="0"/>
                                <a:ext cx="419778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62C285"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استراتيجية تطوير القيادة الإدارية</w:t>
                                  </w:r>
                                  <w:r>
                                    <w:rPr>
                                      <w:rFonts w:ascii="Adobe Arabic" w:hAnsi="Adobe Arabic" w:cs="Adobe Arabic"/>
                                      <w:bCs/>
                                      <w:color w:val="auto"/>
                                      <w:sz w:val="36"/>
                                      <w:szCs w:val="36"/>
                                      <w:rtl/>
                                      <w:lang w:bidi="ar-SY"/>
                                    </w:rPr>
                                    <w:t>:</w:t>
                                  </w:r>
                                </w:p>
                              </w:txbxContent>
                            </wps:txbx>
                            <wps:bodyPr tIns="36000" bIns="36000" rtlCol="0" anchor="ctr"/>
                          </wps:wsp>
                          <wps:wsp>
                            <wps:cNvPr id="3272" name="Oval 3272">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73" name="Rectangle 327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274" name="Group 3274"/>
                        <wpg:cNvGrpSpPr/>
                        <wpg:grpSpPr>
                          <a:xfrm>
                            <a:off x="5343525" y="104775"/>
                            <a:ext cx="209550" cy="249555"/>
                            <a:chOff x="0" y="0"/>
                            <a:chExt cx="273780" cy="327013"/>
                          </a:xfrm>
                          <a:solidFill>
                            <a:schemeClr val="bg1"/>
                          </a:solidFill>
                        </wpg:grpSpPr>
                        <wps:wsp>
                          <wps:cNvPr id="327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7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7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78" name="Google Shape;204;p17"/>
                          <wpg:cNvGrpSpPr/>
                          <wpg:grpSpPr>
                            <a:xfrm>
                              <a:off x="0" y="0"/>
                              <a:ext cx="273780" cy="105078"/>
                              <a:chOff x="0" y="0"/>
                              <a:chExt cx="273780" cy="105078"/>
                            </a:xfrm>
                            <a:grpFill/>
                          </wpg:grpSpPr>
                          <wps:wsp>
                            <wps:cNvPr id="327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8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8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8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8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42EBA8B7" id="Group 3268" o:spid="_x0000_s1145"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">
                <v:group id="Group 3269" o:spid="_x0000_s1146" style="position:absolute;width:57276;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">
                  <v:group id="Group 3270" o:spid="_x0000_s1147" style="position:absolute;left:32538;width:28774;height:5058" coordorigin="30486" coordsize="4197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">
                    <v:roundrect id="Rectangle: Rounded Corners 3271" o:spid="_x0000_s1148" alt="&quot;&quot;" style="position:absolute;left:30486;width:4197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" fillcolor="#0070c0" stroked="f" strokeweight="1pt">
                      <v:stroke joinstyle="miter"/>
                      <v:textbox inset=",1mm,,1mm">
                        <w:txbxContent>
                          <w:p w14:paraId="2D62C285"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استراتيجية تطوير القيادة الإدارية</w:t>
                            </w:r>
                            <w:r>
                              <w:rPr>
                                <w:rFonts w:ascii="Adobe Arabic" w:hAnsi="Adobe Arabic" w:cs="Adobe Arabic"/>
                                <w:bCs/>
                                <w:color w:val="auto"/>
                                <w:sz w:val="36"/>
                                <w:szCs w:val="36"/>
                                <w:rtl/>
                                <w:lang w:bidi="ar-SY"/>
                              </w:rPr>
                              <w:t>:</w:t>
                            </w:r>
                          </w:p>
                        </w:txbxContent>
                      </v:textbox>
                    </v:roundrect>
                    <v:oval id="Oval 3272" o:spid="_x0000_s1149"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" fillcolor="#272727 [2749]" stroked="f" strokeweight="1pt">
                      <v:stroke joinstyle="miter"/>
                      <v:shadow on="t" color="black" opacity="26214f" origin=",-.5" offset="0,3pt"/>
                    </v:oval>
                  </v:group>
                  <v:rect id="Rectangle 3273" o:spid="_x0000_s1150"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" fillcolor="#0070c0" stroked="f" strokeweight="1pt"/>
                </v:group>
                <v:group id="Group 3274" o:spid="_x0000_s1151"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">
                  <v:shape id="Google Shape;201;p17" o:spid="_x0000_s1152"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53"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154"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155"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">
                    <v:shape id="Google Shape;205;p17" o:spid="_x0000_s1156"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" path="m227,1501v107,,226,-72,226,-167l453,167c453,84,322,1,227,1,144,1,1,84,1,167r,1167c1,1429,144,1501,227,1501xe" filled="f" stroked="f">
                      <v:path arrowok="t" o:extrusionok="f"/>
                    </v:shape>
                    <v:shape id="Google Shape;206;p17" o:spid="_x0000_s1157"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" path="m929,60c846,,750,36,703,108l60,1060c,1143,24,1251,95,1310v36,12,60,24,96,24c250,1334,298,1310,334,1251l976,298v60,-71,36,-178,-47,-238xe" filled="f" stroked="f">
                      <v:path arrowok="t" o:extrusionok="f"/>
                    </v:shape>
                    <v:shape id="Google Shape;207;p17" o:spid="_x0000_s1158"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159"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160"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" path="m1370,120c1322,36,1215,1,1132,48l120,596c36,632,1,751,48,822v24,60,83,95,143,95c227,917,251,905,274,894l1298,346v84,-36,107,-155,72,-226xe" filled="f" stroked="f">
                      <v:path arrowok="t" o:extrusionok="f"/>
                    </v:shape>
                  </v:group>
                </v:group>
                <w10:anchorlock/>
              </v:group>
            </w:pict>
          </mc:Fallback>
        </mc:AlternateContent>
      </w:r>
    </w:p>
    <w:p w14:paraId="29980A5C" w14:textId="79CFF9C1" w:rsidR="001A022A" w:rsidRPr="007618B2" w:rsidRDefault="001A022A" w:rsidP="001A022A">
      <w:pPr>
        <w:rPr>
          <w:rFonts w:cstheme="majorBidi"/>
          <w:rtl/>
        </w:rPr>
      </w:pPr>
      <w:r w:rsidRPr="007618B2">
        <w:rPr>
          <w:rtl/>
        </w:rPr>
        <w:t xml:space="preserve">تطوير </w:t>
      </w:r>
      <w:hyperlink r:id="rId41" w:history="1">
        <w:r w:rsidRPr="000A73E5">
          <w:rPr>
            <w:rStyle w:val="Hyperlink"/>
            <w:rtl/>
          </w:rPr>
          <w:t>القيادة الإدارية</w:t>
        </w:r>
      </w:hyperlink>
      <w:r w:rsidRPr="007618B2">
        <w:rPr>
          <w:rtl/>
        </w:rPr>
        <w:t xml:space="preserve"> ضمن </w:t>
      </w:r>
      <w:r w:rsidRPr="007618B2">
        <w:rPr>
          <w:rFonts w:hint="cs"/>
          <w:rtl/>
        </w:rPr>
        <w:t>تدخلا</w:t>
      </w:r>
      <w:r w:rsidRPr="007618B2">
        <w:rPr>
          <w:rFonts w:hint="eastAsia"/>
          <w:rtl/>
        </w:rPr>
        <w:t>ت</w:t>
      </w:r>
      <w:r w:rsidRPr="007618B2">
        <w:rPr>
          <w:rtl/>
        </w:rPr>
        <w:t xml:space="preserve"> التطوير التنظيمي والتي يقدم</w:t>
      </w:r>
      <w:r w:rsidRPr="007618B2">
        <w:rPr>
          <w:rFonts w:cstheme="majorBidi" w:hint="cs"/>
          <w:rtl/>
        </w:rPr>
        <w:t xml:space="preserve"> </w:t>
      </w:r>
      <w:r w:rsidRPr="007618B2">
        <w:rPr>
          <w:rtl/>
        </w:rPr>
        <w:t xml:space="preserve">خلالها </w:t>
      </w:r>
      <w:r w:rsidRPr="007618B2">
        <w:rPr>
          <w:rFonts w:hint="cs"/>
          <w:rtl/>
        </w:rPr>
        <w:t>خبراء</w:t>
      </w:r>
      <w:r w:rsidRPr="007618B2">
        <w:rPr>
          <w:rtl/>
        </w:rPr>
        <w:t xml:space="preserve"> التطوير التنظيمي </w:t>
      </w:r>
      <w:r w:rsidRPr="007618B2">
        <w:rPr>
          <w:rFonts w:hint="cs"/>
          <w:rtl/>
        </w:rPr>
        <w:t>البرامج</w:t>
      </w:r>
      <w:r w:rsidRPr="007618B2">
        <w:rPr>
          <w:rtl/>
        </w:rPr>
        <w:t xml:space="preserve"> المناسبة لكل منظمة من واقع نظرة شاملة </w:t>
      </w:r>
      <w:r w:rsidRPr="007618B2">
        <w:rPr>
          <w:rFonts w:hint="cs"/>
          <w:rtl/>
        </w:rPr>
        <w:t>لأجزاء</w:t>
      </w:r>
      <w:r w:rsidRPr="007618B2">
        <w:rPr>
          <w:rtl/>
        </w:rPr>
        <w:t xml:space="preserve"> المنظمة وعملياتها بحيث تكون</w:t>
      </w:r>
      <w:r w:rsidRPr="007618B2">
        <w:rPr>
          <w:rFonts w:cstheme="majorBidi" w:hint="cs"/>
          <w:rtl/>
        </w:rPr>
        <w:t xml:space="preserve"> </w:t>
      </w:r>
      <w:r w:rsidRPr="007618B2">
        <w:rPr>
          <w:rtl/>
        </w:rPr>
        <w:t xml:space="preserve">القيادة الإدارية جزء من الصورة الكاملة، على أهمية إعادة تصميم مناهج التدريب والتعليم للقيادات الإدارية لتتناسب مع تطوير الأداء وترسيخ ثقافة </w:t>
      </w:r>
      <w:r w:rsidRPr="007618B2">
        <w:rPr>
          <w:rFonts w:hint="cs"/>
          <w:rtl/>
        </w:rPr>
        <w:t>التميز</w:t>
      </w:r>
      <w:r w:rsidRPr="007618B2">
        <w:rPr>
          <w:rFonts w:cstheme="majorBidi" w:hint="cs"/>
          <w:rtl/>
        </w:rPr>
        <w:t>.</w:t>
      </w:r>
    </w:p>
    <w:p w14:paraId="48D231DB" w14:textId="77777777" w:rsidR="001A022A" w:rsidRPr="001A022A" w:rsidRDefault="001A022A" w:rsidP="001A022A">
      <w:pPr>
        <w:rPr>
          <w:b/>
          <w:bCs/>
          <w:color w:val="C00000"/>
          <w:rtl/>
        </w:rPr>
      </w:pPr>
      <w:r w:rsidRPr="001A022A">
        <w:rPr>
          <w:b/>
          <w:bCs/>
          <w:color w:val="C00000"/>
          <w:rtl/>
        </w:rPr>
        <w:t>لذلك يمكن النظر إلى عملية إعداد وتطوير القيادة الإدارية انطلاقاً من النقاط الآتية</w:t>
      </w:r>
      <w:r w:rsidRPr="001A022A">
        <w:rPr>
          <w:rFonts w:hint="cs"/>
          <w:b/>
          <w:bCs/>
          <w:color w:val="C00000"/>
          <w:rtl/>
        </w:rPr>
        <w:t>:</w:t>
      </w:r>
    </w:p>
    <w:p w14:paraId="42CF6E82" w14:textId="77777777" w:rsidR="001A022A" w:rsidRPr="001A022A" w:rsidRDefault="001A022A">
      <w:pPr>
        <w:pStyle w:val="a5"/>
        <w:numPr>
          <w:ilvl w:val="0"/>
          <w:numId w:val="7"/>
        </w:numPr>
        <w:spacing w:line="276" w:lineRule="auto"/>
        <w:jc w:val="both"/>
        <w:rPr>
          <w:rFonts w:ascii="Adobe Arabic" w:hAnsi="Adobe Arabic" w:cs="Adobe Arabic"/>
          <w:b/>
          <w:bCs/>
          <w:color w:val="002060"/>
          <w:sz w:val="36"/>
          <w:szCs w:val="36"/>
          <w:rtl/>
        </w:rPr>
      </w:pPr>
      <w:r w:rsidRPr="001A022A">
        <w:rPr>
          <w:rFonts w:ascii="Adobe Arabic" w:hAnsi="Adobe Arabic" w:cs="Adobe Arabic"/>
          <w:color w:val="002060"/>
          <w:sz w:val="36"/>
          <w:szCs w:val="36"/>
          <w:rtl/>
        </w:rPr>
        <w:t>تحديد التحديات الاستراتيجية التي قد تواجه القادة الإداريين</w:t>
      </w:r>
      <w:r>
        <w:rPr>
          <w:rFonts w:ascii="Adobe Arabic" w:hAnsi="Adobe Arabic" w:cs="Adobe Arabic" w:hint="cs"/>
          <w:color w:val="002060"/>
          <w:sz w:val="36"/>
          <w:szCs w:val="36"/>
          <w:rtl/>
        </w:rPr>
        <w:t>.</w:t>
      </w:r>
    </w:p>
    <w:p w14:paraId="2ACF43CD" w14:textId="77777777" w:rsidR="001A022A" w:rsidRPr="001A022A" w:rsidRDefault="001A022A">
      <w:pPr>
        <w:pStyle w:val="a5"/>
        <w:numPr>
          <w:ilvl w:val="0"/>
          <w:numId w:val="7"/>
        </w:numPr>
        <w:spacing w:line="276" w:lineRule="auto"/>
        <w:jc w:val="both"/>
        <w:rPr>
          <w:rFonts w:ascii="Adobe Arabic" w:hAnsi="Adobe Arabic" w:cs="Adobe Arabic"/>
          <w:color w:val="002060"/>
          <w:sz w:val="36"/>
          <w:szCs w:val="36"/>
        </w:rPr>
      </w:pPr>
      <w:r w:rsidRPr="001A022A">
        <w:rPr>
          <w:rFonts w:ascii="Adobe Arabic" w:hAnsi="Adobe Arabic" w:cs="Adobe Arabic"/>
          <w:color w:val="002060"/>
          <w:sz w:val="36"/>
          <w:szCs w:val="36"/>
          <w:rtl/>
        </w:rPr>
        <w:t>تحديد المهارات المطلوبة للقادة الإداريين على أساس التحديات الاستراتيجية، وليس بالاعتماد على برامج تدريب الموارد البشرية ذات الطابع الثابت والروتيني.</w:t>
      </w:r>
    </w:p>
    <w:p w14:paraId="6C68C964" w14:textId="77777777" w:rsidR="001A022A" w:rsidRPr="001A022A" w:rsidRDefault="001A022A">
      <w:pPr>
        <w:pStyle w:val="a5"/>
        <w:numPr>
          <w:ilvl w:val="0"/>
          <w:numId w:val="7"/>
        </w:numPr>
        <w:spacing w:line="276" w:lineRule="auto"/>
        <w:jc w:val="both"/>
        <w:rPr>
          <w:rFonts w:ascii="Adobe Arabic" w:hAnsi="Adobe Arabic" w:cs="Adobe Arabic"/>
          <w:color w:val="002060"/>
          <w:sz w:val="36"/>
          <w:szCs w:val="36"/>
        </w:rPr>
      </w:pPr>
      <w:r w:rsidRPr="001A022A">
        <w:rPr>
          <w:rFonts w:ascii="Adobe Arabic" w:hAnsi="Adobe Arabic" w:cs="Adobe Arabic"/>
          <w:color w:val="002060"/>
          <w:sz w:val="36"/>
          <w:szCs w:val="36"/>
          <w:rtl/>
        </w:rPr>
        <w:t>اختيار الأفراد الذين من المحتمل أن يكون لديهم قدرة على إنتاج خبرات جديدة، وليس أولئك الذين بإمكانهم ممارسة خبرات قديمة فقط.</w:t>
      </w:r>
    </w:p>
    <w:p w14:paraId="0B02EAD5" w14:textId="77777777" w:rsidR="001A022A" w:rsidRDefault="001A022A">
      <w:pPr>
        <w:pStyle w:val="a5"/>
        <w:numPr>
          <w:ilvl w:val="0"/>
          <w:numId w:val="7"/>
        </w:numPr>
        <w:spacing w:line="276" w:lineRule="auto"/>
        <w:jc w:val="both"/>
        <w:rPr>
          <w:rFonts w:ascii="Adobe Arabic" w:hAnsi="Adobe Arabic" w:cs="Adobe Arabic"/>
          <w:color w:val="002060"/>
          <w:sz w:val="36"/>
          <w:szCs w:val="36"/>
        </w:rPr>
      </w:pPr>
      <w:r w:rsidRPr="001A022A">
        <w:rPr>
          <w:rFonts w:ascii="Adobe Arabic" w:hAnsi="Adobe Arabic" w:cs="Adobe Arabic"/>
          <w:color w:val="002060"/>
          <w:sz w:val="36"/>
          <w:szCs w:val="36"/>
          <w:rtl/>
        </w:rPr>
        <w:t>مساعدة الأفراد على التعلم من خبراتهم وليس مجرد تجاوزه</w:t>
      </w:r>
      <w:r>
        <w:rPr>
          <w:rFonts w:ascii="Adobe Arabic" w:hAnsi="Adobe Arabic" w:cs="Adobe Arabic" w:hint="cs"/>
          <w:color w:val="002060"/>
          <w:sz w:val="36"/>
          <w:szCs w:val="36"/>
          <w:rtl/>
        </w:rPr>
        <w:t>.</w:t>
      </w:r>
    </w:p>
    <w:p w14:paraId="09F79744" w14:textId="77777777" w:rsidR="001A022A" w:rsidRPr="001A022A" w:rsidRDefault="001A022A" w:rsidP="001A022A">
      <w:pPr>
        <w:rPr>
          <w:b/>
          <w:bCs/>
          <w:color w:val="C00000"/>
        </w:rPr>
      </w:pPr>
      <w:r w:rsidRPr="001A022A">
        <w:rPr>
          <w:b/>
          <w:bCs/>
          <w:color w:val="C00000"/>
          <w:rtl/>
        </w:rPr>
        <w:t xml:space="preserve">وبطبيعة الحال فإن </w:t>
      </w:r>
      <w:r w:rsidRPr="001A022A">
        <w:rPr>
          <w:rFonts w:hint="cs"/>
          <w:b/>
          <w:bCs/>
          <w:color w:val="C00000"/>
          <w:rtl/>
        </w:rPr>
        <w:t>استراتيجي</w:t>
      </w:r>
      <w:r w:rsidRPr="001A022A">
        <w:rPr>
          <w:rFonts w:hint="eastAsia"/>
          <w:b/>
          <w:bCs/>
          <w:color w:val="C00000"/>
          <w:rtl/>
        </w:rPr>
        <w:t>ة</w:t>
      </w:r>
      <w:r w:rsidRPr="001A022A">
        <w:rPr>
          <w:b/>
          <w:bCs/>
          <w:color w:val="C00000"/>
          <w:rtl/>
        </w:rPr>
        <w:t xml:space="preserve"> تطوير القيادة هي موجهة </w:t>
      </w:r>
      <w:r w:rsidRPr="001A022A">
        <w:rPr>
          <w:rFonts w:hint="cs"/>
          <w:b/>
          <w:bCs/>
          <w:color w:val="C00000"/>
          <w:rtl/>
        </w:rPr>
        <w:t>بالاستراتيجي</w:t>
      </w:r>
      <w:r w:rsidRPr="001A022A">
        <w:rPr>
          <w:rFonts w:hint="eastAsia"/>
          <w:b/>
          <w:bCs/>
          <w:color w:val="C00000"/>
          <w:rtl/>
        </w:rPr>
        <w:t>ة</w:t>
      </w:r>
      <w:r w:rsidRPr="001A022A">
        <w:rPr>
          <w:b/>
          <w:bCs/>
          <w:color w:val="C00000"/>
          <w:rtl/>
        </w:rPr>
        <w:t xml:space="preserve"> العامة للمنظمة ككل، ويمكن أن تجيب على الأسئلة الآتية</w:t>
      </w:r>
      <w:r w:rsidRPr="001A022A">
        <w:rPr>
          <w:rFonts w:hint="cs"/>
          <w:b/>
          <w:bCs/>
          <w:color w:val="C00000"/>
          <w:rtl/>
        </w:rPr>
        <w:t>:</w:t>
      </w:r>
    </w:p>
    <w:p w14:paraId="7A72D3C8" w14:textId="77777777" w:rsidR="001A022A" w:rsidRP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Pr>
      </w:pPr>
      <w:r w:rsidRPr="001A022A">
        <w:rPr>
          <w:rFonts w:ascii="Adobe Arabic" w:eastAsia="Times New Roman" w:hAnsi="Adobe Arabic" w:cs="Adobe Arabic"/>
          <w:b/>
          <w:bCs/>
          <w:color w:val="C00000"/>
          <w:sz w:val="36"/>
          <w:szCs w:val="36"/>
          <w:rtl/>
        </w:rPr>
        <w:lastRenderedPageBreak/>
        <w:t>الكم</w:t>
      </w:r>
      <w:r w:rsidRPr="001A022A">
        <w:rPr>
          <w:rFonts w:ascii="Adobe Arabic" w:eastAsia="Times New Roman" w:hAnsi="Adobe Arabic" w:cs="Adobe Arabic"/>
          <w:color w:val="C00000"/>
          <w:sz w:val="36"/>
          <w:szCs w:val="36"/>
          <w:rtl/>
        </w:rPr>
        <w:t xml:space="preserve">: </w:t>
      </w:r>
      <w:r w:rsidRPr="001A022A">
        <w:rPr>
          <w:rFonts w:ascii="Adobe Arabic" w:eastAsia="Times New Roman" w:hAnsi="Adobe Arabic" w:cs="Adobe Arabic"/>
          <w:sz w:val="36"/>
          <w:szCs w:val="36"/>
          <w:rtl/>
        </w:rPr>
        <w:t>كم من القادة تحتاج المنظمة خال (5- 10) السنوات القادمة، مع الوضع في الاعتبار النمو المتوقع</w:t>
      </w:r>
      <w:r w:rsidRPr="001A022A">
        <w:rPr>
          <w:rFonts w:ascii="Adobe Arabic" w:hAnsi="Adobe Arabic" w:cs="Adobe Arabic"/>
          <w:rtl/>
        </w:rPr>
        <w:t xml:space="preserve"> </w:t>
      </w:r>
      <w:r w:rsidRPr="001A022A">
        <w:rPr>
          <w:rFonts w:ascii="Adobe Arabic" w:eastAsia="Times New Roman" w:hAnsi="Adobe Arabic" w:cs="Adobe Arabic"/>
          <w:sz w:val="36"/>
          <w:szCs w:val="36"/>
          <w:rtl/>
        </w:rPr>
        <w:t>والتسرب الوظيفي المحتمل أو التقاعد.</w:t>
      </w:r>
      <w:r w:rsidRPr="001A022A">
        <w:rPr>
          <w:rFonts w:ascii="Adobe Arabic" w:hAnsi="Adobe Arabic" w:cs="Adobe Arabic"/>
          <w:rtl/>
        </w:rPr>
        <w:t xml:space="preserve"> </w:t>
      </w:r>
      <w:r w:rsidRPr="001A022A">
        <w:rPr>
          <w:rFonts w:ascii="Adobe Arabic" w:eastAsia="Times New Roman" w:hAnsi="Adobe Arabic" w:cs="Adobe Arabic"/>
          <w:sz w:val="36"/>
          <w:szCs w:val="36"/>
          <w:rtl/>
        </w:rPr>
        <w:t>- متى؟ ... أين؟ ... في أي المستويات من المنظمة؟</w:t>
      </w:r>
    </w:p>
    <w:p w14:paraId="223395D2" w14:textId="77777777" w:rsidR="001A022A" w:rsidRP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Pr>
      </w:pPr>
      <w:r w:rsidRPr="001A022A">
        <w:rPr>
          <w:rFonts w:ascii="Adobe Arabic" w:eastAsia="Times New Roman" w:hAnsi="Adobe Arabic" w:cs="Adobe Arabic"/>
          <w:b/>
          <w:bCs/>
          <w:color w:val="C00000"/>
          <w:sz w:val="36"/>
          <w:szCs w:val="36"/>
          <w:rtl/>
        </w:rPr>
        <w:t>الكيف</w:t>
      </w:r>
      <w:r w:rsidRPr="001A022A">
        <w:rPr>
          <w:rFonts w:ascii="Adobe Arabic" w:eastAsia="Times New Roman" w:hAnsi="Adobe Arabic" w:cs="Adobe Arabic"/>
          <w:color w:val="C00000"/>
          <w:sz w:val="36"/>
          <w:szCs w:val="36"/>
          <w:rtl/>
        </w:rPr>
        <w:t xml:space="preserve">: </w:t>
      </w:r>
      <w:r w:rsidRPr="001A022A">
        <w:rPr>
          <w:rFonts w:ascii="Adobe Arabic" w:eastAsia="Times New Roman" w:hAnsi="Adobe Arabic" w:cs="Adobe Arabic"/>
          <w:sz w:val="36"/>
          <w:szCs w:val="36"/>
          <w:rtl/>
        </w:rPr>
        <w:t>ما المتطلبات الشخصية المطلوبة في القادة المختارين؟</w:t>
      </w:r>
    </w:p>
    <w:p w14:paraId="30075E00" w14:textId="77777777" w:rsidR="001A022A" w:rsidRP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tl/>
        </w:rPr>
      </w:pPr>
      <w:r w:rsidRPr="001A022A">
        <w:rPr>
          <w:rFonts w:ascii="Adobe Arabic" w:eastAsia="Times New Roman" w:hAnsi="Adobe Arabic" w:cs="Adobe Arabic"/>
          <w:sz w:val="36"/>
          <w:szCs w:val="36"/>
          <w:rtl/>
        </w:rPr>
        <w:t>الجنس، العمر، التعليم، الخبرات.</w:t>
      </w:r>
    </w:p>
    <w:p w14:paraId="25ADEF22" w14:textId="77777777" w:rsidR="001A022A" w:rsidRP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tl/>
        </w:rPr>
      </w:pPr>
      <w:r w:rsidRPr="001A022A">
        <w:rPr>
          <w:rFonts w:ascii="Adobe Arabic" w:eastAsia="Times New Roman" w:hAnsi="Adobe Arabic" w:cs="Adobe Arabic"/>
          <w:b/>
          <w:bCs/>
          <w:color w:val="C00000"/>
          <w:sz w:val="36"/>
          <w:szCs w:val="36"/>
          <w:rtl/>
        </w:rPr>
        <w:t>القدرات الجماعية</w:t>
      </w:r>
      <w:r w:rsidRPr="001A022A">
        <w:rPr>
          <w:rFonts w:ascii="Adobe Arabic" w:eastAsia="Times New Roman" w:hAnsi="Adobe Arabic" w:cs="Adobe Arabic"/>
          <w:color w:val="C00000"/>
          <w:sz w:val="36"/>
          <w:szCs w:val="36"/>
          <w:rtl/>
        </w:rPr>
        <w:t xml:space="preserve">: </w:t>
      </w:r>
      <w:r w:rsidRPr="001A022A">
        <w:rPr>
          <w:rFonts w:ascii="Adobe Arabic" w:eastAsia="Times New Roman" w:hAnsi="Adobe Arabic" w:cs="Adobe Arabic"/>
          <w:sz w:val="36"/>
          <w:szCs w:val="36"/>
          <w:rtl/>
        </w:rPr>
        <w:t>ما القدرات التي يحتاجها القادة عندما يعملون بشكل تشاركي؟</w:t>
      </w:r>
    </w:p>
    <w:p w14:paraId="1CBBA99F" w14:textId="77777777" w:rsidR="001A022A" w:rsidRDefault="001A022A">
      <w:pPr>
        <w:pStyle w:val="a5"/>
        <w:numPr>
          <w:ilvl w:val="0"/>
          <w:numId w:val="8"/>
        </w:numPr>
        <w:spacing w:after="100" w:afterAutospacing="1" w:line="276" w:lineRule="auto"/>
        <w:ind w:left="476"/>
        <w:jc w:val="both"/>
        <w:rPr>
          <w:rFonts w:ascii="Adobe Arabic" w:eastAsia="Times New Roman" w:hAnsi="Adobe Arabic" w:cs="Adobe Arabic"/>
          <w:sz w:val="36"/>
          <w:szCs w:val="36"/>
        </w:rPr>
      </w:pPr>
      <w:r w:rsidRPr="001A022A">
        <w:rPr>
          <w:rFonts w:ascii="Adobe Arabic" w:eastAsia="Times New Roman" w:hAnsi="Adobe Arabic" w:cs="Adobe Arabic"/>
          <w:b/>
          <w:bCs/>
          <w:color w:val="C00000"/>
          <w:sz w:val="36"/>
          <w:szCs w:val="36"/>
          <w:rtl/>
        </w:rPr>
        <w:t>ثقافة القيادة:</w:t>
      </w:r>
      <w:r w:rsidRPr="001A022A">
        <w:rPr>
          <w:rFonts w:ascii="Adobe Arabic" w:eastAsia="Times New Roman" w:hAnsi="Adobe Arabic" w:cs="Adobe Arabic"/>
          <w:color w:val="C00000"/>
          <w:sz w:val="36"/>
          <w:szCs w:val="36"/>
          <w:rtl/>
        </w:rPr>
        <w:t xml:space="preserve"> </w:t>
      </w:r>
      <w:r w:rsidRPr="001A022A">
        <w:rPr>
          <w:rFonts w:ascii="Adobe Arabic" w:eastAsia="Times New Roman" w:hAnsi="Adobe Arabic" w:cs="Adobe Arabic"/>
          <w:sz w:val="36"/>
          <w:szCs w:val="36"/>
          <w:rtl/>
        </w:rPr>
        <w:t>ما السمات المحددة لثقافة المنظمة والتي يعتمد تشكيلها على القادة الإداريين؟</w:t>
      </w:r>
    </w:p>
    <w:p w14:paraId="6666EA10" w14:textId="3E98B4A6" w:rsidR="001A022A" w:rsidRPr="001A022A" w:rsidRDefault="000A73E5" w:rsidP="001A022A">
      <w:pPr>
        <w:pageBreakBefore/>
        <w:rPr>
          <w:b/>
          <w:bCs/>
          <w:color w:val="002060"/>
          <w:rtl/>
        </w:rPr>
      </w:pPr>
      <w:hyperlink r:id="rId42" w:history="1">
        <w:r w:rsidR="001A022A" w:rsidRPr="000A73E5">
          <w:rPr>
            <w:rStyle w:val="Hyperlink"/>
            <w:rFonts w:hint="cs"/>
            <w:b/>
            <w:bCs/>
            <w:rtl/>
          </w:rPr>
          <w:t>وتكون الاهداف الاستراتيجية كما يلي:</w:t>
        </w:r>
      </w:hyperlink>
    </w:p>
    <w:p w14:paraId="152E5596" w14:textId="77777777" w:rsidR="001A022A" w:rsidRDefault="0050179E" w:rsidP="001A022A">
      <w:pPr>
        <w:rPr>
          <w:rtl/>
        </w:rPr>
      </w:pPr>
      <w:r>
        <w:rPr>
          <w:noProof/>
        </w:rPr>
        <mc:AlternateContent>
          <mc:Choice Requires="wpg">
            <w:drawing>
              <wp:inline distT="0" distB="0" distL="0" distR="0" wp14:anchorId="4EE02BF9" wp14:editId="0903C9AD">
                <wp:extent cx="5731510" cy="927735"/>
                <wp:effectExtent l="6985" t="3810" r="0" b="1905"/>
                <wp:docPr id="253853"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253854" name="Google Shape;899;p19"/>
                        <wpg:cNvGrpSpPr>
                          <a:grpSpLocks/>
                        </wpg:cNvGrpSpPr>
                        <wpg:grpSpPr bwMode="auto">
                          <a:xfrm>
                            <a:off x="0" y="0"/>
                            <a:ext cx="57353" cy="9288"/>
                            <a:chOff x="0" y="0"/>
                            <a:chExt cx="57353" cy="9288"/>
                          </a:xfrm>
                        </wpg:grpSpPr>
                        <wps:wsp>
                          <wps:cNvPr id="253855"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253856" name="Google Shape;901;p19"/>
                          <wpg:cNvGrpSpPr>
                            <a:grpSpLocks/>
                          </wpg:cNvGrpSpPr>
                          <wpg:grpSpPr bwMode="auto">
                            <a:xfrm>
                              <a:off x="0" y="0"/>
                              <a:ext cx="56782" cy="9288"/>
                              <a:chOff x="0" y="0"/>
                              <a:chExt cx="56782" cy="9288"/>
                            </a:xfrm>
                          </wpg:grpSpPr>
                          <wps:wsp>
                            <wps:cNvPr id="253857"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58"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C65D59" w14:textId="77777777" w:rsidR="001A022A" w:rsidRDefault="001A022A" w:rsidP="001A022A">
                                  <w:pPr>
                                    <w:bidi w:val="0"/>
                                    <w:jc w:val="center"/>
                                    <w:rPr>
                                      <w:color w:val="FFFFFF"/>
                                      <w:sz w:val="50"/>
                                      <w:szCs w:val="50"/>
                                    </w:rPr>
                                  </w:pPr>
                                  <w:r>
                                    <w:rPr>
                                      <w:color w:val="FFFFFF"/>
                                      <w:sz w:val="50"/>
                                      <w:szCs w:val="50"/>
                                    </w:rPr>
                                    <w:t>01</w:t>
                                  </w:r>
                                </w:p>
                              </w:txbxContent>
                            </wps:txbx>
                            <wps:bodyPr rot="0" vert="horz" wrap="square" lIns="91425" tIns="91425" rIns="91425" bIns="91425" anchor="ctr" anchorCtr="0" upright="1">
                              <a:noAutofit/>
                            </wps:bodyPr>
                          </wps:wsp>
                          <wps:wsp>
                            <wps:cNvPr id="253859" name="Google Shape;907;p19"/>
                            <wps:cNvSpPr txBox="1">
                              <a:spLocks noChangeArrowheads="1"/>
                            </wps:cNvSpPr>
                            <wps:spPr bwMode="auto">
                              <a:xfrm>
                                <a:off x="8664" y="1047"/>
                                <a:ext cx="48118"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8685E" w14:textId="77777777" w:rsidR="001A022A" w:rsidRPr="004C67A5" w:rsidRDefault="001A022A" w:rsidP="001A022A">
                                  <w:pPr>
                                    <w:rPr>
                                      <w:rFonts w:ascii="Adobe Arabic" w:hAnsi="Adobe Arabic" w:cs="Adobe Arabic"/>
                                      <w:color w:val="002060"/>
                                      <w:sz w:val="36"/>
                                      <w:szCs w:val="36"/>
                                    </w:rPr>
                                  </w:pPr>
                                  <w:r w:rsidRPr="001A022A">
                                    <w:rPr>
                                      <w:rFonts w:ascii="Adobe Arabic" w:hAnsi="Adobe Arabic" w:cs="Adobe Arabic"/>
                                      <w:color w:val="002060"/>
                                      <w:sz w:val="36"/>
                                      <w:szCs w:val="36"/>
                                      <w:rtl/>
                                    </w:rPr>
                                    <w:t>تأهيل القيادات الإدارية بالعدد والكيف المطلوب في الوقت الحاضر والمستقبلي.</w:t>
                                  </w:r>
                                </w:p>
                              </w:txbxContent>
                            </wps:txbx>
                            <wps:bodyPr rot="0" vert="horz" wrap="square" lIns="91425" tIns="91425" rIns="91425" bIns="91425" anchor="ctr" anchorCtr="0" upright="1">
                              <a:noAutofit/>
                            </wps:bodyPr>
                          </wps:wsp>
                        </wpg:grpSp>
                      </wpg:grpSp>
                      <wps:wsp>
                        <wps:cNvPr id="253861"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4EE02BF9" id="Group 85" o:spid="_x0000_s1161"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">
                <v:group id="Google Shape;899;p19" o:spid="_x0000_s1162"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">
                  <v:shape id="Google Shape;900;p19" o:spid="_x0000_s1163"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" path="m,1l,23968r150817,c157437,23968,162806,18598,162806,11978,162806,5370,157437,1,150817,1l,1xe" filled="f" strokecolor="#ffc000">
                    <v:path arrowok="t" o:extrusionok="f" o:connecttype="custom" o:connectlocs="0,0;0,1949;15299,1949;16515,974;15299,0;0,0" o:connectangles="0,0,0,0,0,0"/>
                  </v:shape>
                  <v:group id="Google Shape;901;p19" o:spid="_x0000_s1164"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">
                    <v:shape id="Google Shape;903;p19" o:spid="_x0000_s1165"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" path="m16766,1v-1270,,-2538,482,-3502,1446l1929,12782c,14711,,17854,1929,19795l13264,31117v964,971,2232,1456,3502,1456c18035,32573,19306,32088,20276,31117l31599,19795v1941,-1941,1941,-5084,,-7013l20276,1447c19306,483,18035,1,16766,1xe" fillcolor="#e09214" stroked="f">
                      <v:path arrowok="t" o:extrusionok="f" o:connecttype="custom" o:connectlocs="1363,0;1078,118;157,1039;157,1609;1078,2530;1363,2648;1648,2530;2569,1609;2569,1039;1648,118;1363,0" o:connectangles="0,0,0,0,0,0,0,0,0,0,0"/>
                    </v:shape>
                    <v:shape id="Google Shape;904;p19" o:spid="_x0000_s1166"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" adj="-11796480,,5400" path="m13614,v-823,,-1648,316,-2279,947l1262,11019c,12281,,14317,1262,15567l11335,25652v631,631,1456,947,2279,947c14437,26599,15258,26283,15883,25652l25968,15567v1262,-1250,1262,-3286,,-4548l15883,947c15258,316,14437,,13614,xe" fillcolor="#fcbd24"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1BC65D59" w14:textId="77777777" w:rsidR="001A022A" w:rsidRDefault="001A022A" w:rsidP="001A022A">
                            <w:pPr>
                              <w:bidi w:val="0"/>
                              <w:jc w:val="center"/>
                              <w:rPr>
                                <w:color w:val="FFFFFF"/>
                                <w:sz w:val="50"/>
                                <w:szCs w:val="50"/>
                              </w:rPr>
                            </w:pPr>
                            <w:r>
                              <w:rPr>
                                <w:color w:val="FFFFFF"/>
                                <w:sz w:val="50"/>
                                <w:szCs w:val="50"/>
                              </w:rPr>
                              <w:t>01</w:t>
                            </w:r>
                          </w:p>
                        </w:txbxContent>
                      </v:textbox>
                    </v:shape>
                    <v:shape id="Google Shape;907;p19" o:spid="_x0000_s1167" type="#_x0000_t202" style="position:absolute;left:8664;top:1047;width:48118;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" filled="f" stroked="f">
                      <v:textbox inset="2.53958mm,2.53958mm,2.53958mm,2.53958mm">
                        <w:txbxContent>
                          <w:p w14:paraId="74B8685E" w14:textId="77777777" w:rsidR="001A022A" w:rsidRPr="004C67A5" w:rsidRDefault="001A022A" w:rsidP="001A022A">
                            <w:pPr>
                              <w:rPr>
                                <w:rFonts w:ascii="Adobe Arabic" w:hAnsi="Adobe Arabic" w:cs="Adobe Arabic"/>
                                <w:color w:val="002060"/>
                                <w:sz w:val="36"/>
                                <w:szCs w:val="36"/>
                              </w:rPr>
                            </w:pPr>
                            <w:r w:rsidRPr="001A022A">
                              <w:rPr>
                                <w:rFonts w:ascii="Adobe Arabic" w:hAnsi="Adobe Arabic" w:cs="Adobe Arabic"/>
                                <w:color w:val="002060"/>
                                <w:sz w:val="36"/>
                                <w:szCs w:val="36"/>
                                <w:rtl/>
                              </w:rPr>
                              <w:t>تأهيل القيادات الإدارية بالعدد والكيف المطلوب في الوقت الحاضر والمستقبلي.</w:t>
                            </w:r>
                          </w:p>
                        </w:txbxContent>
                      </v:textbox>
                    </v:shape>
                  </v:group>
                </v:group>
                <v:shape id="Google Shape;930;p19" o:spid="_x0000_s1168"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" path="m347,1c158,1,,159,,348,,537,158,694,347,694v189,,347,-157,347,-346c694,159,536,1,347,1xe" fillcolor="#fcbd24" stroked="f">
                  <v:path arrowok="t" o:extrusionok="f" o:connecttype="custom" o:connectlocs="33,0;0,33;33,67;66,33;33,0" o:connectangles="0,0,0,0,0"/>
                </v:shape>
                <w10:anchorlock/>
              </v:group>
            </w:pict>
          </mc:Fallback>
        </mc:AlternateContent>
      </w:r>
    </w:p>
    <w:p w14:paraId="2D9612F1" w14:textId="77777777" w:rsidR="001A022A" w:rsidRDefault="0050179E" w:rsidP="001A022A">
      <w:pPr>
        <w:rPr>
          <w:rtl/>
        </w:rPr>
      </w:pPr>
      <w:r>
        <w:rPr>
          <w:noProof/>
        </w:rPr>
        <mc:AlternateContent>
          <mc:Choice Requires="wpg">
            <w:drawing>
              <wp:inline distT="0" distB="0" distL="0" distR="0" wp14:anchorId="715C99A2" wp14:editId="087EC701">
                <wp:extent cx="5723890" cy="928370"/>
                <wp:effectExtent l="0" t="0" r="3175" b="0"/>
                <wp:docPr id="253847" name="Group 1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890" cy="928370"/>
                          <a:chOff x="0" y="0"/>
                          <a:chExt cx="57238" cy="9283"/>
                        </a:xfrm>
                      </wpg:grpSpPr>
                      <wpg:grpSp>
                        <wpg:cNvPr id="253848" name="Google Shape;908;p19"/>
                        <wpg:cNvGrpSpPr>
                          <a:grpSpLocks/>
                        </wpg:cNvGrpSpPr>
                        <wpg:grpSpPr bwMode="auto">
                          <a:xfrm>
                            <a:off x="0" y="0"/>
                            <a:ext cx="57238" cy="9283"/>
                            <a:chOff x="0" y="0"/>
                            <a:chExt cx="57250" cy="9288"/>
                          </a:xfrm>
                        </wpg:grpSpPr>
                        <wps:wsp>
                          <wps:cNvPr id="253849" name="Google Shape;909;p19"/>
                          <wps:cNvSpPr>
                            <a:spLocks/>
                          </wps:cNvSpPr>
                          <wps:spPr bwMode="auto">
                            <a:xfrm>
                              <a:off x="5510" y="1264"/>
                              <a:ext cx="51740" cy="6835"/>
                            </a:xfrm>
                            <a:custGeom>
                              <a:avLst/>
                              <a:gdLst>
                                <a:gd name="T0" fmla="*/ 0 w 162807"/>
                                <a:gd name="T1" fmla="*/ 0 h 23968"/>
                                <a:gd name="T2" fmla="*/ 0 w 162807"/>
                                <a:gd name="T3" fmla="*/ 6835 h 23968"/>
                                <a:gd name="T4" fmla="*/ 47930 w 162807"/>
                                <a:gd name="T5" fmla="*/ 6835 h 23968"/>
                                <a:gd name="T6" fmla="*/ 51740 w 162807"/>
                                <a:gd name="T7" fmla="*/ 3419 h 23968"/>
                                <a:gd name="T8" fmla="*/ 47930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1" y="0"/>
                                  </a:moveTo>
                                  <a:lnTo>
                                    <a:pt x="1" y="23967"/>
                                  </a:lnTo>
                                  <a:lnTo>
                                    <a:pt x="150817" y="23967"/>
                                  </a:lnTo>
                                  <a:cubicBezTo>
                                    <a:pt x="157437" y="23967"/>
                                    <a:pt x="162807" y="18609"/>
                                    <a:pt x="162807" y="11990"/>
                                  </a:cubicBezTo>
                                  <a:cubicBezTo>
                                    <a:pt x="162807" y="5370"/>
                                    <a:pt x="157437" y="0"/>
                                    <a:pt x="150817" y="0"/>
                                  </a:cubicBezTo>
                                  <a:lnTo>
                                    <a:pt x="1" y="0"/>
                                  </a:lnTo>
                                  <a:close/>
                                </a:path>
                              </a:pathLst>
                            </a:custGeom>
                            <a:noFill/>
                            <a:ln w="9525">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3850" name="Google Shape;910;p19"/>
                          <wps:cNvSpPr>
                            <a:spLocks/>
                          </wps:cNvSpPr>
                          <wps:spPr bwMode="auto">
                            <a:xfrm>
                              <a:off x="0" y="0"/>
                              <a:ext cx="9567" cy="9288"/>
                            </a:xfrm>
                            <a:custGeom>
                              <a:avLst/>
                              <a:gdLst>
                                <a:gd name="T0" fmla="*/ 4784 w 33553"/>
                                <a:gd name="T1" fmla="*/ 0 h 32574"/>
                                <a:gd name="T2" fmla="*/ 3782 w 33553"/>
                                <a:gd name="T3" fmla="*/ 413 h 32574"/>
                                <a:gd name="T4" fmla="*/ 554 w 33553"/>
                                <a:gd name="T5" fmla="*/ 3645 h 32574"/>
                                <a:gd name="T6" fmla="*/ 554 w 33553"/>
                                <a:gd name="T7" fmla="*/ 5644 h 32574"/>
                                <a:gd name="T8" fmla="*/ 3782 w 33553"/>
                                <a:gd name="T9" fmla="*/ 8873 h 32574"/>
                                <a:gd name="T10" fmla="*/ 4784 w 33553"/>
                                <a:gd name="T11" fmla="*/ 9288 h 32574"/>
                                <a:gd name="T12" fmla="*/ 5785 w 33553"/>
                                <a:gd name="T13" fmla="*/ 8873 h 32574"/>
                                <a:gd name="T14" fmla="*/ 9014 w 33553"/>
                                <a:gd name="T15" fmla="*/ 5644 h 32574"/>
                                <a:gd name="T16" fmla="*/ 9014 w 33553"/>
                                <a:gd name="T17" fmla="*/ 3645 h 32574"/>
                                <a:gd name="T18" fmla="*/ 5785 w 33553"/>
                                <a:gd name="T19" fmla="*/ 413 h 32574"/>
                                <a:gd name="T20" fmla="*/ 4784 w 33553"/>
                                <a:gd name="T21" fmla="*/ 0 h 325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53" h="32574" extrusionOk="0">
                                  <a:moveTo>
                                    <a:pt x="16777" y="1"/>
                                  </a:moveTo>
                                  <a:cubicBezTo>
                                    <a:pt x="15506" y="1"/>
                                    <a:pt x="14235" y="483"/>
                                    <a:pt x="13265" y="1448"/>
                                  </a:cubicBezTo>
                                  <a:lnTo>
                                    <a:pt x="1942" y="12782"/>
                                  </a:lnTo>
                                  <a:cubicBezTo>
                                    <a:pt x="1" y="14711"/>
                                    <a:pt x="1" y="17854"/>
                                    <a:pt x="1942" y="19795"/>
                                  </a:cubicBezTo>
                                  <a:lnTo>
                                    <a:pt x="13265" y="31118"/>
                                  </a:lnTo>
                                  <a:cubicBezTo>
                                    <a:pt x="14235" y="32088"/>
                                    <a:pt x="15506" y="32573"/>
                                    <a:pt x="16777" y="32573"/>
                                  </a:cubicBezTo>
                                  <a:cubicBezTo>
                                    <a:pt x="18048" y="32573"/>
                                    <a:pt x="19319" y="32088"/>
                                    <a:pt x="20289" y="31118"/>
                                  </a:cubicBezTo>
                                  <a:lnTo>
                                    <a:pt x="31612" y="19795"/>
                                  </a:lnTo>
                                  <a:cubicBezTo>
                                    <a:pt x="33553" y="17854"/>
                                    <a:pt x="33553" y="14711"/>
                                    <a:pt x="31612" y="12782"/>
                                  </a:cubicBezTo>
                                  <a:lnTo>
                                    <a:pt x="20289" y="1448"/>
                                  </a:lnTo>
                                  <a:cubicBezTo>
                                    <a:pt x="19319" y="483"/>
                                    <a:pt x="18048" y="1"/>
                                    <a:pt x="16777" y="1"/>
                                  </a:cubicBezTo>
                                  <a:close/>
                                </a:path>
                              </a:pathLst>
                            </a:custGeom>
                            <a:solidFill>
                              <a:srgbClr val="2FC94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3851" name="Google Shape;912;p19"/>
                          <wps:cNvSpPr>
                            <a:spLocks/>
                          </wps:cNvSpPr>
                          <wps:spPr bwMode="auto">
                            <a:xfrm>
                              <a:off x="903" y="852"/>
                              <a:ext cx="7761" cy="7585"/>
                            </a:xfrm>
                            <a:custGeom>
                              <a:avLst/>
                              <a:gdLst>
                                <a:gd name="T0" fmla="*/ 3879 w 27218"/>
                                <a:gd name="T1" fmla="*/ 0 h 26599"/>
                                <a:gd name="T2" fmla="*/ 3232 w 27218"/>
                                <a:gd name="T3" fmla="*/ 270 h 26599"/>
                                <a:gd name="T4" fmla="*/ 356 w 27218"/>
                                <a:gd name="T5" fmla="*/ 3142 h 26599"/>
                                <a:gd name="T6" fmla="*/ 356 w 27218"/>
                                <a:gd name="T7" fmla="*/ 4439 h 26599"/>
                                <a:gd name="T8" fmla="*/ 3232 w 27218"/>
                                <a:gd name="T9" fmla="*/ 7315 h 26599"/>
                                <a:gd name="T10" fmla="*/ 3879 w 27218"/>
                                <a:gd name="T11" fmla="*/ 7585 h 26599"/>
                                <a:gd name="T12" fmla="*/ 4529 w 27218"/>
                                <a:gd name="T13" fmla="*/ 7315 h 26599"/>
                                <a:gd name="T14" fmla="*/ 7405 w 27218"/>
                                <a:gd name="T15" fmla="*/ 4439 h 26599"/>
                                <a:gd name="T16" fmla="*/ 7405 w 27218"/>
                                <a:gd name="T17" fmla="*/ 3142 h 26599"/>
                                <a:gd name="T18" fmla="*/ 4529 w 27218"/>
                                <a:gd name="T19" fmla="*/ 270 h 26599"/>
                                <a:gd name="T20" fmla="*/ 3879 w 27218"/>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18"/>
                                <a:gd name="T34" fmla="*/ 0 h 26599"/>
                                <a:gd name="T35" fmla="*/ 27218 w 27218"/>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18" h="26599" extrusionOk="0">
                                  <a:moveTo>
                                    <a:pt x="13604" y="0"/>
                                  </a:moveTo>
                                  <a:cubicBezTo>
                                    <a:pt x="12781" y="0"/>
                                    <a:pt x="11960" y="316"/>
                                    <a:pt x="11335" y="947"/>
                                  </a:cubicBezTo>
                                  <a:lnTo>
                                    <a:pt x="1250" y="11020"/>
                                  </a:lnTo>
                                  <a:cubicBezTo>
                                    <a:pt x="0" y="12282"/>
                                    <a:pt x="0" y="14318"/>
                                    <a:pt x="1250" y="15568"/>
                                  </a:cubicBezTo>
                                  <a:lnTo>
                                    <a:pt x="11335" y="25652"/>
                                  </a:lnTo>
                                  <a:cubicBezTo>
                                    <a:pt x="11960" y="26283"/>
                                    <a:pt x="12781" y="26599"/>
                                    <a:pt x="13604" y="26599"/>
                                  </a:cubicBezTo>
                                  <a:cubicBezTo>
                                    <a:pt x="14427" y="26599"/>
                                    <a:pt x="15252" y="26283"/>
                                    <a:pt x="15883" y="25652"/>
                                  </a:cubicBezTo>
                                  <a:lnTo>
                                    <a:pt x="25968" y="15568"/>
                                  </a:lnTo>
                                  <a:cubicBezTo>
                                    <a:pt x="27218" y="14318"/>
                                    <a:pt x="27218" y="12282"/>
                                    <a:pt x="25968" y="11020"/>
                                  </a:cubicBezTo>
                                  <a:lnTo>
                                    <a:pt x="15883" y="947"/>
                                  </a:lnTo>
                                  <a:cubicBezTo>
                                    <a:pt x="15252" y="316"/>
                                    <a:pt x="14427" y="0"/>
                                    <a:pt x="13604" y="0"/>
                                  </a:cubicBezTo>
                                  <a:close/>
                                </a:path>
                              </a:pathLst>
                            </a:custGeom>
                            <a:solidFill>
                              <a:srgbClr val="69E78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08E5F5" w14:textId="77777777" w:rsidR="001A022A" w:rsidRDefault="001A022A" w:rsidP="001A022A">
                                <w:pPr>
                                  <w:bidi w:val="0"/>
                                  <w:jc w:val="center"/>
                                  <w:rPr>
                                    <w:color w:val="FFFFFF"/>
                                    <w:sz w:val="50"/>
                                    <w:szCs w:val="50"/>
                                  </w:rPr>
                                </w:pPr>
                                <w:r>
                                  <w:rPr>
                                    <w:color w:val="FFFFFF"/>
                                    <w:sz w:val="50"/>
                                    <w:szCs w:val="50"/>
                                  </w:rPr>
                                  <w:t>02</w:t>
                                </w:r>
                              </w:p>
                            </w:txbxContent>
                          </wps:txbx>
                          <wps:bodyPr rot="0" vert="horz" wrap="square" lIns="91425" tIns="91425" rIns="91425" bIns="91425" anchor="ctr" anchorCtr="0" upright="1">
                            <a:noAutofit/>
                          </wps:bodyPr>
                        </wps:wsp>
                      </wpg:grpSp>
                      <wps:wsp>
                        <wps:cNvPr id="253852" name="Google Shape;907;p19"/>
                        <wps:cNvSpPr txBox="1">
                          <a:spLocks noChangeArrowheads="1"/>
                        </wps:cNvSpPr>
                        <wps:spPr bwMode="auto">
                          <a:xfrm flipH="1">
                            <a:off x="8667" y="1143"/>
                            <a:ext cx="48085" cy="6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763F6" w14:textId="77777777" w:rsidR="001A022A" w:rsidRPr="004C67A5" w:rsidRDefault="001A022A" w:rsidP="001A022A">
                              <w:pPr>
                                <w:rPr>
                                  <w:rFonts w:ascii="Adobe Arabic" w:hAnsi="Adobe Arabic" w:cs="Adobe Arabic"/>
                                  <w:color w:val="002060"/>
                                  <w:sz w:val="36"/>
                                  <w:szCs w:val="36"/>
                                </w:rPr>
                              </w:pPr>
                              <w:r w:rsidRPr="001A022A">
                                <w:rPr>
                                  <w:rFonts w:ascii="Adobe Arabic" w:hAnsi="Adobe Arabic" w:cs="Adobe Arabic"/>
                                  <w:color w:val="002060"/>
                                  <w:sz w:val="36"/>
                                  <w:szCs w:val="36"/>
                                  <w:rtl/>
                                </w:rPr>
                                <w:t>بناء برامج تطوير للقيادة الإدارية معتمدة على الاحتياج ومجالات الاختيار للوظائف المتاحة.</w:t>
                              </w:r>
                            </w:p>
                          </w:txbxContent>
                        </wps:txbx>
                        <wps:bodyPr rot="0" vert="horz" wrap="square" lIns="91425" tIns="91425" rIns="91425" bIns="91425" anchor="ctr" anchorCtr="0" upright="1">
                          <a:noAutofit/>
                        </wps:bodyPr>
                      </wps:wsp>
                    </wpg:wgp>
                  </a:graphicData>
                </a:graphic>
              </wp:inline>
            </w:drawing>
          </mc:Choice>
          <mc:Fallback>
            <w:pict>
              <v:group w14:anchorId="715C99A2" id="Group 1842" o:spid="_x0000_s1169" style="width:450.7pt;height:73.1pt;mso-position-horizontal-relative:char;mso-position-vertical-relative:line" coordsize="57238,9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">
                <v:group id="Google Shape;908;p19" o:spid="_x0000_s1170" style="position:absolute;width:57238;height:9283" coordsize="57250,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">
                  <v:shape id="Google Shape;909;p19" o:spid="_x0000_s1171" style="position:absolute;left:5510;top:1264;width:51740;height:6835;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" path="m1,r,23967l150817,23967v6620,,11990,-5358,11990,-11977c162807,5370,157437,,150817,l1,xe" filled="f" strokecolor="#00b050">
                    <v:path arrowok="t" o:extrusionok="f" o:connecttype="custom" o:connectlocs="0,0;0,1949;15232,1949;16443,975;15232,0;0,0" o:connectangles="0,0,0,0,0,0"/>
                  </v:shape>
                  <v:shape id="Google Shape;910;p19" o:spid="_x0000_s1172" style="position:absolute;width:9567;height:9288;visibility:visible;mso-wrap-style:square;v-text-anchor:middle" coordsize="33553,3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" path="m16777,1v-1271,,-2542,482,-3512,1447l1942,12782c1,14711,1,17854,1942,19795l13265,31118v970,970,2241,1455,3512,1455c18048,32573,19319,32088,20289,31118l31612,19795v1941,-1941,1941,-5084,,-7013l20289,1448c19319,483,18048,1,16777,1xe" fillcolor="#2fc948" stroked="f">
                    <v:path arrowok="t" o:extrusionok="f" o:connecttype="custom" o:connectlocs="1364,0;1078,118;158,1039;158,1609;1078,2530;1364,2648;1649,2530;2570,1609;2570,1039;1649,118;1364,0" o:connectangles="0,0,0,0,0,0,0,0,0,0,0"/>
                  </v:shape>
                  <v:shape id="Google Shape;912;p19" o:spid="_x0000_s1173" style="position:absolute;left:903;top:852;width:7761;height:7585;visibility:visible;mso-wrap-style:square;v-text-anchor:middle" coordsize="27218,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" adj="-11796480,,5400" path="m13604,v-823,,-1644,316,-2269,947l1250,11020c,12282,,14318,1250,15568l11335,25652v625,631,1446,947,2269,947c14427,26599,15252,26283,15883,25652l25968,15568v1250,-1250,1250,-3286,,-4548l15883,947c15252,316,14427,,13604,xe" fillcolor="#69e781" stroked="f">
                    <v:stroke joinstyle="miter"/>
                    <v:formulas/>
                    <v:path arrowok="t" o:extrusionok="f" o:connecttype="custom" o:connectlocs="1106,0;922,77;102,896;102,1266;922,2086;1106,2163;1291,2086;2111,1266;2111,896;1291,77;1106,0" o:connectangles="0,0,0,0,0,0,0,0,0,0,0" textboxrect="0,0,27218,26599"/>
                    <v:textbox inset="2.53958mm,2.53958mm,2.53958mm,2.53958mm">
                      <w:txbxContent>
                        <w:p w14:paraId="5C08E5F5" w14:textId="77777777" w:rsidR="001A022A" w:rsidRDefault="001A022A" w:rsidP="001A022A">
                          <w:pPr>
                            <w:bidi w:val="0"/>
                            <w:jc w:val="center"/>
                            <w:rPr>
                              <w:color w:val="FFFFFF"/>
                              <w:sz w:val="50"/>
                              <w:szCs w:val="50"/>
                            </w:rPr>
                          </w:pPr>
                          <w:r>
                            <w:rPr>
                              <w:color w:val="FFFFFF"/>
                              <w:sz w:val="50"/>
                              <w:szCs w:val="50"/>
                            </w:rPr>
                            <w:t>02</w:t>
                          </w:r>
                        </w:p>
                      </w:txbxContent>
                    </v:textbox>
                  </v:shape>
                </v:group>
                <v:shape id="Google Shape;907;p19" o:spid="_x0000_s1174" type="#_x0000_t202" style="position:absolute;left:8667;top:1143;width:48085;height:69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" filled="f" stroked="f">
                  <v:textbox inset="2.53958mm,2.53958mm,2.53958mm,2.53958mm">
                    <w:txbxContent>
                      <w:p w14:paraId="076763F6" w14:textId="77777777" w:rsidR="001A022A" w:rsidRPr="004C67A5" w:rsidRDefault="001A022A" w:rsidP="001A022A">
                        <w:pPr>
                          <w:rPr>
                            <w:rFonts w:ascii="Adobe Arabic" w:hAnsi="Adobe Arabic" w:cs="Adobe Arabic"/>
                            <w:color w:val="002060"/>
                            <w:sz w:val="36"/>
                            <w:szCs w:val="36"/>
                          </w:rPr>
                        </w:pPr>
                        <w:r w:rsidRPr="001A022A">
                          <w:rPr>
                            <w:rFonts w:ascii="Adobe Arabic" w:hAnsi="Adobe Arabic" w:cs="Adobe Arabic"/>
                            <w:color w:val="002060"/>
                            <w:sz w:val="36"/>
                            <w:szCs w:val="36"/>
                            <w:rtl/>
                          </w:rPr>
                          <w:t>بناء برامج تطوير للقيادة الإدارية معتمدة على الاحتياج ومجالات الاختيار للوظائف المتاحة.</w:t>
                        </w:r>
                      </w:p>
                    </w:txbxContent>
                  </v:textbox>
                </v:shape>
                <w10:anchorlock/>
              </v:group>
            </w:pict>
          </mc:Fallback>
        </mc:AlternateContent>
      </w:r>
    </w:p>
    <w:p w14:paraId="71616AE9" w14:textId="77777777" w:rsidR="0054027D" w:rsidRDefault="0054027D" w:rsidP="001A022A">
      <w:r>
        <w:rPr>
          <w:noProof/>
          <w:rtl/>
        </w:rPr>
        <mc:AlternateContent>
          <mc:Choice Requires="wpg">
            <w:drawing>
              <wp:inline distT="0" distB="0" distL="0" distR="0" wp14:anchorId="02A51B41" wp14:editId="13132E56">
                <wp:extent cx="5727699" cy="471805"/>
                <wp:effectExtent l="0" t="0" r="6985" b="61595"/>
                <wp:docPr id="3284" name="Group 3284"/>
                <wp:cNvGraphicFramePr/>
                <a:graphic xmlns:a="http://schemas.openxmlformats.org/drawingml/2006/main">
                  <a:graphicData uri="http://schemas.microsoft.com/office/word/2010/wordprocessingGroup">
                    <wpg:wgp>
                      <wpg:cNvGrpSpPr/>
                      <wpg:grpSpPr>
                        <a:xfrm>
                          <a:off x="0" y="0"/>
                          <a:ext cx="5727699" cy="471805"/>
                          <a:chOff x="0" y="0"/>
                          <a:chExt cx="5727699" cy="471805"/>
                        </a:xfrm>
                      </wpg:grpSpPr>
                      <wpg:grpSp>
                        <wpg:cNvPr id="3285" name="Group 3285"/>
                        <wpg:cNvGrpSpPr/>
                        <wpg:grpSpPr>
                          <a:xfrm>
                            <a:off x="0" y="0"/>
                            <a:ext cx="5727699" cy="471805"/>
                            <a:chOff x="0" y="0"/>
                            <a:chExt cx="6131267" cy="505879"/>
                          </a:xfrm>
                        </wpg:grpSpPr>
                        <wpg:grpSp>
                          <wpg:cNvPr id="3286" name="Group 3286"/>
                          <wpg:cNvGrpSpPr/>
                          <wpg:grpSpPr>
                            <a:xfrm>
                              <a:off x="4255181" y="0"/>
                              <a:ext cx="1876086" cy="505839"/>
                              <a:chOff x="4509405" y="0"/>
                              <a:chExt cx="2737014" cy="711023"/>
                            </a:xfrm>
                          </wpg:grpSpPr>
                          <wps:wsp>
                            <wps:cNvPr id="3287" name="Rectangle: Rounded Corners 3287">
                              <a:extLst>
                                <a:ext uri="{C183D7F6-B498-43B3-948B-1728B52AA6E4}">
                                  <adec:decorative xmlns:adec="http://schemas.microsoft.com/office/drawing/2017/decorative" val="1"/>
                                </a:ext>
                              </a:extLst>
                            </wps:cNvPr>
                            <wps:cNvSpPr/>
                            <wps:spPr>
                              <a:xfrm>
                                <a:off x="4509405" y="0"/>
                                <a:ext cx="273701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E60337"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واجبات القيادة</w:t>
                                  </w:r>
                                  <w:r>
                                    <w:rPr>
                                      <w:rFonts w:ascii="Adobe Arabic" w:hAnsi="Adobe Arabic" w:cs="Adobe Arabic"/>
                                      <w:bCs/>
                                      <w:color w:val="auto"/>
                                      <w:sz w:val="36"/>
                                      <w:szCs w:val="36"/>
                                      <w:rtl/>
                                      <w:lang w:bidi="ar-SY"/>
                                    </w:rPr>
                                    <w:t>:</w:t>
                                  </w:r>
                                </w:p>
                              </w:txbxContent>
                            </wps:txbx>
                            <wps:bodyPr tIns="36000" bIns="36000" rtlCol="0" anchor="ctr"/>
                          </wps:wsp>
                          <wps:wsp>
                            <wps:cNvPr id="3288" name="Oval 328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289" name="Rectangle 328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290" name="Group 3290"/>
                        <wpg:cNvGrpSpPr/>
                        <wpg:grpSpPr>
                          <a:xfrm>
                            <a:off x="5343525" y="104775"/>
                            <a:ext cx="209550" cy="249555"/>
                            <a:chOff x="0" y="0"/>
                            <a:chExt cx="273780" cy="327013"/>
                          </a:xfrm>
                          <a:solidFill>
                            <a:schemeClr val="bg1"/>
                          </a:solidFill>
                        </wpg:grpSpPr>
                        <wps:wsp>
                          <wps:cNvPr id="329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29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29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294" name="Google Shape;204;p17"/>
                          <wpg:cNvGrpSpPr/>
                          <wpg:grpSpPr>
                            <a:xfrm>
                              <a:off x="0" y="0"/>
                              <a:ext cx="273780" cy="105078"/>
                              <a:chOff x="0" y="0"/>
                              <a:chExt cx="273780" cy="105078"/>
                            </a:xfrm>
                            <a:grpFill/>
                          </wpg:grpSpPr>
                          <wps:wsp>
                            <wps:cNvPr id="329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29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29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29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29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02A51B41" id="_x0000_s1175"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">
                <v:group id="Group 3285" o:spid="_x0000_s1176" style="position:absolute;width:57276;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">
                  <v:group id="Group 3286" o:spid="_x0000_s1177" style="position:absolute;left:42551;width:18761;height:5058" coordorigin="45094" coordsize="2737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">
                    <v:roundrect id="Rectangle: Rounded Corners 3287" o:spid="_x0000_s1178" alt="&quot;&quot;" style="position:absolute;left:45094;width:2737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" fillcolor="#0070c0" stroked="f" strokeweight="1pt">
                      <v:stroke joinstyle="miter"/>
                      <v:textbox inset=",1mm,,1mm">
                        <w:txbxContent>
                          <w:p w14:paraId="5AE60337"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A022A">
                              <w:rPr>
                                <w:rFonts w:ascii="Adobe Arabic" w:hAnsi="Adobe Arabic" w:cs="Adobe Arabic"/>
                                <w:bCs/>
                                <w:color w:val="auto"/>
                                <w:sz w:val="36"/>
                                <w:szCs w:val="36"/>
                                <w:rtl/>
                                <w:lang w:bidi="ar-SY"/>
                              </w:rPr>
                              <w:t>واجبات القيادة</w:t>
                            </w:r>
                            <w:r>
                              <w:rPr>
                                <w:rFonts w:ascii="Adobe Arabic" w:hAnsi="Adobe Arabic" w:cs="Adobe Arabic"/>
                                <w:bCs/>
                                <w:color w:val="auto"/>
                                <w:sz w:val="36"/>
                                <w:szCs w:val="36"/>
                                <w:rtl/>
                                <w:lang w:bidi="ar-SY"/>
                              </w:rPr>
                              <w:t>:</w:t>
                            </w:r>
                          </w:p>
                        </w:txbxContent>
                      </v:textbox>
                    </v:roundrect>
                    <v:oval id="Oval 3288" o:spid="_x0000_s1179"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" fillcolor="#272727 [2749]" stroked="f" strokeweight="1pt">
                      <v:stroke joinstyle="miter"/>
                      <v:shadow on="t" color="black" opacity="26214f" origin=",-.5" offset="0,3pt"/>
                    </v:oval>
                  </v:group>
                  <v:rect id="Rectangle 3289" o:spid="_x0000_s1180"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" fillcolor="#0070c0" stroked="f" strokeweight="1pt"/>
                </v:group>
                <v:group id="Group 3290" o:spid="_x0000_s1181"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">
                  <v:shape id="Google Shape;201;p17" o:spid="_x0000_s1182"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183"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" path="m2643,1l417,1c191,1,,143,,370,,608,191,751,417,751r2214,c2870,751,3060,608,3060,370,3060,143,2870,1,2643,1xe" filled="f" strokecolor="white [3212]">
                    <v:path arrowok="t" o:extrusionok="f"/>
                  </v:shape>
                  <v:shape id="Google Shape;203;p17" o:spid="_x0000_s1184"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" path="m1976,l417,c191,,,131,,369,,596,191,739,417,739r1559,c2203,739,2393,596,2393,369,2393,131,2203,,1976,xe" filled="f" strokecolor="white [3212]">
                    <v:path arrowok="t" o:extrusionok="f"/>
                  </v:shape>
                  <v:group id="Google Shape;204;p17" o:spid="_x0000_s1185"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">
                    <v:shape id="Google Shape;205;p17" o:spid="_x0000_s1186"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" path="m227,1501v107,,226,-72,226,-167l453,167c453,84,322,1,227,1,144,1,1,84,1,167r,1167c1,1429,144,1501,227,1501xe" filled="f" stroked="f">
                      <v:path arrowok="t" o:extrusionok="f"/>
                    </v:shape>
                    <v:shape id="Google Shape;206;p17" o:spid="_x0000_s1187"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188"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189"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" path="m1287,596l275,48c191,1,84,36,48,120,1,191,25,310,120,346l1132,894v24,11,48,23,71,23c1263,917,1322,882,1358,822v36,-71,12,-190,-71,-226xe" filled="f" stroked="f">
                      <v:path arrowok="t" o:extrusionok="f"/>
                    </v:shape>
                    <v:shape id="Google Shape;209;p17" o:spid="_x0000_s1190"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414F51CC" w14:textId="77777777" w:rsidR="001A022A" w:rsidRDefault="0050179E" w:rsidP="001A022A">
      <w:pPr>
        <w:ind w:left="-244"/>
        <w:rPr>
          <w:rtl/>
        </w:rPr>
      </w:pPr>
      <w:r>
        <w:rPr>
          <w:noProof/>
        </w:rPr>
        <mc:AlternateContent>
          <mc:Choice Requires="wpg">
            <w:drawing>
              <wp:inline distT="0" distB="0" distL="0" distR="0" wp14:anchorId="61E542AE" wp14:editId="333BE8D9">
                <wp:extent cx="5949950" cy="2697480"/>
                <wp:effectExtent l="9525" t="14605" r="3175" b="12065"/>
                <wp:docPr id="431" name="Group 1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950" cy="2697480"/>
                          <a:chOff x="0" y="0"/>
                          <a:chExt cx="59498" cy="26977"/>
                        </a:xfrm>
                      </wpg:grpSpPr>
                      <wpg:grpSp>
                        <wpg:cNvPr id="432" name="Group 940"/>
                        <wpg:cNvGrpSpPr>
                          <a:grpSpLocks/>
                        </wpg:cNvGrpSpPr>
                        <wpg:grpSpPr bwMode="auto">
                          <a:xfrm>
                            <a:off x="0" y="0"/>
                            <a:ext cx="14655" cy="26977"/>
                            <a:chOff x="0" y="0"/>
                            <a:chExt cx="14655" cy="26977"/>
                          </a:xfrm>
                        </wpg:grpSpPr>
                        <wps:wsp>
                          <wps:cNvPr id="433" name="Google Shape;598;p27"/>
                          <wps:cNvSpPr>
                            <a:spLocks/>
                          </wps:cNvSpPr>
                          <wps:spPr bwMode="auto">
                            <a:xfrm>
                              <a:off x="0" y="4332"/>
                              <a:ext cx="14653" cy="21901"/>
                            </a:xfrm>
                            <a:custGeom>
                              <a:avLst/>
                              <a:gdLst>
                                <a:gd name="T0" fmla="*/ 0 w 58615"/>
                                <a:gd name="T1" fmla="*/ 0 h 94953"/>
                                <a:gd name="T2" fmla="*/ 0 w 58615"/>
                                <a:gd name="T3" fmla="*/ 21901 h 94953"/>
                                <a:gd name="T4" fmla="*/ 14653 w 58615"/>
                                <a:gd name="T5" fmla="*/ 21901 h 94953"/>
                                <a:gd name="T6" fmla="*/ 14653 w 58615"/>
                                <a:gd name="T7" fmla="*/ 0 h 94953"/>
                                <a:gd name="T8" fmla="*/ 0 w 58615"/>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615" h="94953" extrusionOk="0">
                                  <a:moveTo>
                                    <a:pt x="0" y="0"/>
                                  </a:moveTo>
                                  <a:lnTo>
                                    <a:pt x="0" y="94952"/>
                                  </a:lnTo>
                                  <a:lnTo>
                                    <a:pt x="58615" y="94952"/>
                                  </a:lnTo>
                                  <a:lnTo>
                                    <a:pt x="58615" y="0"/>
                                  </a:lnTo>
                                  <a:lnTo>
                                    <a:pt x="0" y="0"/>
                                  </a:lnTo>
                                  <a:close/>
                                </a:path>
                              </a:pathLst>
                            </a:custGeom>
                            <a:noFill/>
                            <a:ln w="9525">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34" name="Google Shape;599;p27"/>
                          <wps:cNvSpPr>
                            <a:spLocks/>
                          </wps:cNvSpPr>
                          <wps:spPr bwMode="auto">
                            <a:xfrm>
                              <a:off x="3556"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5EB2FC"/>
                            </a:solidFill>
                            <a:ln w="37199">
                              <a:solidFill>
                                <a:srgbClr val="FFFFFF"/>
                              </a:solidFill>
                              <a:miter lim="11906"/>
                              <a:headEnd type="none" w="sm" len="sm"/>
                              <a:tailEnd type="none" w="sm" len="sm"/>
                            </a:ln>
                          </wps:spPr>
                          <wps:txbx>
                            <w:txbxContent>
                              <w:p w14:paraId="7FB89854"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04</w:t>
                                </w:r>
                              </w:p>
                            </w:txbxContent>
                          </wps:txbx>
                          <wps:bodyPr rot="0" vert="horz" wrap="square" lIns="91425" tIns="91425" rIns="91425" bIns="91425" anchor="ctr" anchorCtr="0" upright="1">
                            <a:noAutofit/>
                          </wps:bodyPr>
                        </wps:wsp>
                        <wps:wsp>
                          <wps:cNvPr id="435" name="Google Shape;603;p27"/>
                          <wps:cNvSpPr txBox="1">
                            <a:spLocks noChangeArrowheads="1"/>
                          </wps:cNvSpPr>
                          <wps:spPr bwMode="auto">
                            <a:xfrm>
                              <a:off x="0" y="7285"/>
                              <a:ext cx="14655"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CB1AA" w14:textId="77777777" w:rsidR="001A022A" w:rsidRPr="00CF220D" w:rsidRDefault="001A022A" w:rsidP="001A022A">
                                <w:pPr>
                                  <w:bidi w:val="0"/>
                                  <w:jc w:val="center"/>
                                  <w:rPr>
                                    <w:rFonts w:ascii="Arial" w:eastAsia="Calibri" w:hAnsi="Adobe Arabic" w:cs="Adobe Arabic"/>
                                    <w:sz w:val="36"/>
                                    <w:szCs w:val="36"/>
                                    <w:lang w:bidi="ar-SY"/>
                                  </w:rPr>
                                </w:pPr>
                                <w:r w:rsidRPr="001A022A">
                                  <w:rPr>
                                    <w:rFonts w:ascii="Arial" w:eastAsia="Calibri" w:hAnsi="Adobe Arabic" w:cs="Adobe Arabic"/>
                                    <w:sz w:val="36"/>
                                    <w:szCs w:val="36"/>
                                    <w:rtl/>
                                    <w:lang w:bidi="ar-SY"/>
                                  </w:rPr>
                                  <w:t>استشراف المستقبل والتخطيط له فيما يتعلق بالمؤسسة، وأهدافها وخططها وأفرادها</w:t>
                                </w:r>
                              </w:p>
                            </w:txbxContent>
                          </wps:txbx>
                          <wps:bodyPr rot="0" vert="horz" wrap="square" lIns="72000" tIns="72000" rIns="36000" bIns="0" anchor="ctr" anchorCtr="0" upright="1">
                            <a:noAutofit/>
                          </wps:bodyPr>
                        </wps:wsp>
                        <wps:wsp>
                          <wps:cNvPr id="436" name="Google Shape;605;p27"/>
                          <wps:cNvSpPr>
                            <a:spLocks noChangeArrowheads="1"/>
                          </wps:cNvSpPr>
                          <wps:spPr bwMode="auto">
                            <a:xfrm>
                              <a:off x="6564" y="25453"/>
                              <a:ext cx="1524" cy="1524"/>
                            </a:xfrm>
                            <a:prstGeom prst="ellipse">
                              <a:avLst/>
                            </a:prstGeom>
                            <a:solidFill>
                              <a:srgbClr val="5EB2FC"/>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437" name="Group 487"/>
                        <wpg:cNvGrpSpPr>
                          <a:grpSpLocks/>
                        </wpg:cNvGrpSpPr>
                        <wpg:grpSpPr bwMode="auto">
                          <a:xfrm>
                            <a:off x="15083" y="0"/>
                            <a:ext cx="44415" cy="26977"/>
                            <a:chOff x="15083" y="0"/>
                            <a:chExt cx="44415" cy="26977"/>
                          </a:xfrm>
                        </wpg:grpSpPr>
                        <wpg:grpSp>
                          <wpg:cNvPr id="440" name="Group 946"/>
                          <wpg:cNvGrpSpPr>
                            <a:grpSpLocks/>
                          </wpg:cNvGrpSpPr>
                          <wpg:grpSpPr bwMode="auto">
                            <a:xfrm>
                              <a:off x="15083" y="0"/>
                              <a:ext cx="14627" cy="26977"/>
                              <a:chOff x="15083" y="0"/>
                              <a:chExt cx="14627" cy="26977"/>
                            </a:xfrm>
                          </wpg:grpSpPr>
                          <wps:wsp>
                            <wps:cNvPr id="441" name="Google Shape;578;p27"/>
                            <wps:cNvSpPr>
                              <a:spLocks/>
                            </wps:cNvSpPr>
                            <wps:spPr bwMode="auto">
                              <a:xfrm>
                                <a:off x="15083"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rgbClr val="92D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2" name="Google Shape;579;p27"/>
                            <wps:cNvSpPr>
                              <a:spLocks/>
                            </wps:cNvSpPr>
                            <wps:spPr bwMode="auto">
                              <a:xfrm>
                                <a:off x="18682" y="0"/>
                                <a:ext cx="7254" cy="8022"/>
                              </a:xfrm>
                              <a:custGeom>
                                <a:avLst/>
                                <a:gdLst>
                                  <a:gd name="T0" fmla="*/ 3627 w 29016"/>
                                  <a:gd name="T1" fmla="*/ 0 h 32089"/>
                                  <a:gd name="T2" fmla="*/ 3048 w 29016"/>
                                  <a:gd name="T3" fmla="*/ 156 h 32089"/>
                                  <a:gd name="T4" fmla="*/ 578 w 29016"/>
                                  <a:gd name="T5" fmla="*/ 1582 h 32089"/>
                                  <a:gd name="T6" fmla="*/ 0 w 29016"/>
                                  <a:gd name="T7" fmla="*/ 2585 h 32089"/>
                                  <a:gd name="T8" fmla="*/ 0 w 29016"/>
                                  <a:gd name="T9" fmla="*/ 5437 h 32089"/>
                                  <a:gd name="T10" fmla="*/ 578 w 29016"/>
                                  <a:gd name="T11" fmla="*/ 6440 h 32089"/>
                                  <a:gd name="T12" fmla="*/ 3048 w 29016"/>
                                  <a:gd name="T13" fmla="*/ 7866 h 32089"/>
                                  <a:gd name="T14" fmla="*/ 3627 w 29016"/>
                                  <a:gd name="T15" fmla="*/ 8022 h 32089"/>
                                  <a:gd name="T16" fmla="*/ 4206 w 29016"/>
                                  <a:gd name="T17" fmla="*/ 7866 h 32089"/>
                                  <a:gd name="T18" fmla="*/ 6677 w 29016"/>
                                  <a:gd name="T19" fmla="*/ 6440 h 32089"/>
                                  <a:gd name="T20" fmla="*/ 7254 w 29016"/>
                                  <a:gd name="T21" fmla="*/ 5437 h 32089"/>
                                  <a:gd name="T22" fmla="*/ 7254 w 29016"/>
                                  <a:gd name="T23" fmla="*/ 2585 h 32089"/>
                                  <a:gd name="T24" fmla="*/ 6677 w 29016"/>
                                  <a:gd name="T25" fmla="*/ 1582 h 32089"/>
                                  <a:gd name="T26" fmla="*/ 4206 w 29016"/>
                                  <a:gd name="T27" fmla="*/ 156 h 32089"/>
                                  <a:gd name="T28" fmla="*/ 3627 w 29016"/>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16"/>
                                  <a:gd name="T46" fmla="*/ 0 h 32089"/>
                                  <a:gd name="T47" fmla="*/ 29016 w 29016"/>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16" h="32089" extrusionOk="0">
                                    <a:moveTo>
                                      <a:pt x="14508" y="1"/>
                                    </a:moveTo>
                                    <a:cubicBezTo>
                                      <a:pt x="13708" y="1"/>
                                      <a:pt x="12907" y="209"/>
                                      <a:pt x="12192" y="626"/>
                                    </a:cubicBezTo>
                                    <a:lnTo>
                                      <a:pt x="2310" y="6329"/>
                                    </a:lnTo>
                                    <a:cubicBezTo>
                                      <a:pt x="882" y="7151"/>
                                      <a:pt x="0" y="8686"/>
                                      <a:pt x="0" y="10341"/>
                                    </a:cubicBezTo>
                                    <a:lnTo>
                                      <a:pt x="0" y="21748"/>
                                    </a:lnTo>
                                    <a:cubicBezTo>
                                      <a:pt x="0" y="23403"/>
                                      <a:pt x="882" y="24938"/>
                                      <a:pt x="2310" y="25760"/>
                                    </a:cubicBezTo>
                                    <a:lnTo>
                                      <a:pt x="12192" y="31463"/>
                                    </a:lnTo>
                                    <a:cubicBezTo>
                                      <a:pt x="12907" y="31880"/>
                                      <a:pt x="13708" y="32088"/>
                                      <a:pt x="14508" y="32088"/>
                                    </a:cubicBezTo>
                                    <a:cubicBezTo>
                                      <a:pt x="15309" y="32088"/>
                                      <a:pt x="16110" y="31880"/>
                                      <a:pt x="16824" y="31463"/>
                                    </a:cubicBezTo>
                                    <a:lnTo>
                                      <a:pt x="26706" y="25760"/>
                                    </a:lnTo>
                                    <a:cubicBezTo>
                                      <a:pt x="28135" y="24938"/>
                                      <a:pt x="29016" y="23403"/>
                                      <a:pt x="29016" y="21748"/>
                                    </a:cubicBezTo>
                                    <a:lnTo>
                                      <a:pt x="29016" y="10341"/>
                                    </a:lnTo>
                                    <a:cubicBezTo>
                                      <a:pt x="29016" y="8686"/>
                                      <a:pt x="28135" y="7151"/>
                                      <a:pt x="26706" y="6329"/>
                                    </a:cubicBezTo>
                                    <a:lnTo>
                                      <a:pt x="16824" y="626"/>
                                    </a:lnTo>
                                    <a:cubicBezTo>
                                      <a:pt x="16110" y="209"/>
                                      <a:pt x="15309" y="1"/>
                                      <a:pt x="14508" y="1"/>
                                    </a:cubicBezTo>
                                    <a:close/>
                                  </a:path>
                                </a:pathLst>
                              </a:custGeom>
                              <a:solidFill>
                                <a:srgbClr val="69E781"/>
                              </a:solidFill>
                              <a:ln w="37199">
                                <a:solidFill>
                                  <a:srgbClr val="FFFFFF"/>
                                </a:solidFill>
                                <a:miter lim="11906"/>
                                <a:headEnd type="none" w="sm" len="sm"/>
                                <a:tailEnd type="none" w="sm" len="sm"/>
                              </a:ln>
                            </wps:spPr>
                            <wps:txbx>
                              <w:txbxContent>
                                <w:p w14:paraId="7194F0E5"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03</w:t>
                                  </w:r>
                                </w:p>
                              </w:txbxContent>
                            </wps:txbx>
                            <wps:bodyPr rot="0" vert="horz" wrap="square" lIns="91425" tIns="91425" rIns="91425" bIns="91425" anchor="ctr" anchorCtr="0" upright="1">
                              <a:noAutofit/>
                            </wps:bodyPr>
                          </wps:wsp>
                          <wps:wsp>
                            <wps:cNvPr id="443" name="Google Shape;584;p27"/>
                            <wps:cNvSpPr txBox="1">
                              <a:spLocks noChangeArrowheads="1"/>
                            </wps:cNvSpPr>
                            <wps:spPr bwMode="auto">
                              <a:xfrm>
                                <a:off x="15142"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8D0B" w14:textId="77777777" w:rsidR="001A022A" w:rsidRPr="00CF220D" w:rsidRDefault="001A022A" w:rsidP="001A022A">
                                  <w:pPr>
                                    <w:spacing w:after="160" w:line="256" w:lineRule="auto"/>
                                    <w:jc w:val="center"/>
                                    <w:rPr>
                                      <w:rFonts w:ascii="Calibri" w:eastAsia="Calibri" w:hAnsi="Adobe Arabic" w:cs="Adobe Arabic"/>
                                      <w:sz w:val="36"/>
                                      <w:szCs w:val="36"/>
                                      <w:lang w:bidi="ar-SY"/>
                                    </w:rPr>
                                  </w:pPr>
                                  <w:r w:rsidRPr="001A022A">
                                    <w:rPr>
                                      <w:rFonts w:ascii="Calibri" w:eastAsia="Calibri" w:hAnsi="Adobe Arabic" w:cs="Adobe Arabic"/>
                                      <w:sz w:val="36"/>
                                      <w:szCs w:val="36"/>
                                      <w:rtl/>
                                      <w:lang w:bidi="ar-SY"/>
                                    </w:rPr>
                                    <w:t>قابلية التعامل مع المتغيرات والمؤثرات ذات المساس المباشر وغير المباشر بالمؤسسة والأفراد</w:t>
                                  </w:r>
                                </w:p>
                              </w:txbxContent>
                            </wps:txbx>
                            <wps:bodyPr rot="0" vert="horz" wrap="square" lIns="36000" tIns="72000" rIns="72000" bIns="36000" anchor="ctr" anchorCtr="0" upright="1">
                              <a:noAutofit/>
                            </wps:bodyPr>
                          </wps:wsp>
                          <wps:wsp>
                            <wps:cNvPr id="444" name="Google Shape;586;p27"/>
                            <wps:cNvSpPr>
                              <a:spLocks noChangeArrowheads="1"/>
                            </wps:cNvSpPr>
                            <wps:spPr bwMode="auto">
                              <a:xfrm>
                                <a:off x="21618" y="25453"/>
                                <a:ext cx="1524" cy="1524"/>
                              </a:xfrm>
                              <a:prstGeom prst="ellipse">
                                <a:avLst/>
                              </a:prstGeom>
                              <a:solidFill>
                                <a:srgbClr val="69E781"/>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445" name="Group 951"/>
                          <wpg:cNvGrpSpPr>
                            <a:grpSpLocks/>
                          </wpg:cNvGrpSpPr>
                          <wpg:grpSpPr bwMode="auto">
                            <a:xfrm>
                              <a:off x="44899" y="0"/>
                              <a:ext cx="14599" cy="26977"/>
                              <a:chOff x="44899" y="0"/>
                              <a:chExt cx="14598" cy="26977"/>
                            </a:xfrm>
                          </wpg:grpSpPr>
                          <wps:wsp>
                            <wps:cNvPr id="446" name="Google Shape;588;p27"/>
                            <wps:cNvSpPr>
                              <a:spLocks/>
                            </wps:cNvSpPr>
                            <wps:spPr bwMode="auto">
                              <a:xfrm>
                                <a:off x="44899"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chemeClr val="accent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7" name="Google Shape;589;p27"/>
                            <wps:cNvSpPr>
                              <a:spLocks/>
                            </wps:cNvSpPr>
                            <wps:spPr bwMode="auto">
                              <a:xfrm>
                                <a:off x="48597"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4949E7"/>
                              </a:solidFill>
                              <a:ln w="37199">
                                <a:solidFill>
                                  <a:srgbClr val="FFFFFF"/>
                                </a:solidFill>
                                <a:miter lim="11906"/>
                                <a:headEnd type="none" w="sm" len="sm"/>
                                <a:tailEnd type="none" w="sm" len="sm"/>
                              </a:ln>
                            </wps:spPr>
                            <wps:txbx>
                              <w:txbxContent>
                                <w:p w14:paraId="2D839B3B"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01</w:t>
                                  </w:r>
                                </w:p>
                              </w:txbxContent>
                            </wps:txbx>
                            <wps:bodyPr rot="0" vert="horz" wrap="square" lIns="91425" tIns="91425" rIns="91425" bIns="91425" anchor="ctr" anchorCtr="0" upright="1">
                              <a:noAutofit/>
                            </wps:bodyPr>
                          </wps:wsp>
                          <wps:wsp>
                            <wps:cNvPr id="253824" name="Google Shape;594;p27"/>
                            <wps:cNvSpPr txBox="1">
                              <a:spLocks noChangeArrowheads="1"/>
                            </wps:cNvSpPr>
                            <wps:spPr bwMode="auto">
                              <a:xfrm>
                                <a:off x="44930"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3F5E7" w14:textId="77777777" w:rsidR="001A022A" w:rsidRPr="00CF220D" w:rsidRDefault="001A022A" w:rsidP="001A022A">
                                  <w:pPr>
                                    <w:bidi w:val="0"/>
                                    <w:jc w:val="center"/>
                                    <w:rPr>
                                      <w:rFonts w:ascii="Arial" w:eastAsia="Calibri" w:hAnsi="Adobe Arabic" w:cs="Adobe Arabic"/>
                                      <w:sz w:val="36"/>
                                      <w:szCs w:val="36"/>
                                      <w:lang w:bidi="ar-SY"/>
                                    </w:rPr>
                                  </w:pPr>
                                  <w:r w:rsidRPr="001A022A">
                                    <w:rPr>
                                      <w:rFonts w:ascii="Arial" w:eastAsia="Calibri" w:hAnsi="Adobe Arabic" w:cs="Adobe Arabic"/>
                                      <w:sz w:val="36"/>
                                      <w:szCs w:val="36"/>
                                      <w:rtl/>
                                      <w:lang w:bidi="ar-SY"/>
                                    </w:rPr>
                                    <w:t>تحويل أهداف المجموعة إلى نتائج وإنجازات</w:t>
                                  </w:r>
                                </w:p>
                              </w:txbxContent>
                            </wps:txbx>
                            <wps:bodyPr rot="0" vert="horz" wrap="square" lIns="72000" tIns="36000" rIns="72000" bIns="36000" anchor="ctr" anchorCtr="0" upright="1">
                              <a:noAutofit/>
                            </wps:bodyPr>
                          </wps:wsp>
                          <wps:wsp>
                            <wps:cNvPr id="253825" name="Google Shape;596;p27"/>
                            <wps:cNvSpPr>
                              <a:spLocks noChangeArrowheads="1"/>
                            </wps:cNvSpPr>
                            <wps:spPr bwMode="auto">
                              <a:xfrm>
                                <a:off x="51463" y="25453"/>
                                <a:ext cx="1524" cy="1524"/>
                              </a:xfrm>
                              <a:prstGeom prst="ellipse">
                                <a:avLst/>
                              </a:prstGeom>
                              <a:solidFill>
                                <a:srgbClr val="4949E7"/>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53826" name="Group 957"/>
                          <wpg:cNvGrpSpPr>
                            <a:grpSpLocks/>
                          </wpg:cNvGrpSpPr>
                          <wpg:grpSpPr bwMode="auto">
                            <a:xfrm>
                              <a:off x="29960" y="0"/>
                              <a:ext cx="14599" cy="26977"/>
                              <a:chOff x="29960" y="0"/>
                              <a:chExt cx="14598" cy="26977"/>
                            </a:xfrm>
                          </wpg:grpSpPr>
                          <wps:wsp>
                            <wps:cNvPr id="253827" name="Google Shape;607;p27"/>
                            <wps:cNvSpPr>
                              <a:spLocks/>
                            </wps:cNvSpPr>
                            <wps:spPr bwMode="auto">
                              <a:xfrm>
                                <a:off x="29960"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0" y="0"/>
                                    </a:moveTo>
                                    <a:lnTo>
                                      <a:pt x="0" y="94952"/>
                                    </a:lnTo>
                                    <a:lnTo>
                                      <a:pt x="58270" y="94952"/>
                                    </a:lnTo>
                                    <a:lnTo>
                                      <a:pt x="58270" y="0"/>
                                    </a:lnTo>
                                    <a:lnTo>
                                      <a:pt x="0" y="0"/>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3828" name="Google Shape;608;p27"/>
                            <wps:cNvSpPr>
                              <a:spLocks/>
                            </wps:cNvSpPr>
                            <wps:spPr bwMode="auto">
                              <a:xfrm>
                                <a:off x="33657" y="0"/>
                                <a:ext cx="7258" cy="8022"/>
                              </a:xfrm>
                              <a:custGeom>
                                <a:avLst/>
                                <a:gdLst>
                                  <a:gd name="T0" fmla="*/ 3629 w 29029"/>
                                  <a:gd name="T1" fmla="*/ 0 h 32089"/>
                                  <a:gd name="T2" fmla="*/ 3049 w 29029"/>
                                  <a:gd name="T3" fmla="*/ 156 h 32089"/>
                                  <a:gd name="T4" fmla="*/ 581 w 29029"/>
                                  <a:gd name="T5" fmla="*/ 1582 h 32089"/>
                                  <a:gd name="T6" fmla="*/ 0 w 29029"/>
                                  <a:gd name="T7" fmla="*/ 2585 h 32089"/>
                                  <a:gd name="T8" fmla="*/ 0 w 29029"/>
                                  <a:gd name="T9" fmla="*/ 5437 h 32089"/>
                                  <a:gd name="T10" fmla="*/ 581 w 29029"/>
                                  <a:gd name="T11" fmla="*/ 6440 h 32089"/>
                                  <a:gd name="T12" fmla="*/ 3049 w 29029"/>
                                  <a:gd name="T13" fmla="*/ 7866 h 32089"/>
                                  <a:gd name="T14" fmla="*/ 3629 w 29029"/>
                                  <a:gd name="T15" fmla="*/ 8022 h 32089"/>
                                  <a:gd name="T16" fmla="*/ 4209 w 29029"/>
                                  <a:gd name="T17" fmla="*/ 7866 h 32089"/>
                                  <a:gd name="T18" fmla="*/ 6677 w 29029"/>
                                  <a:gd name="T19" fmla="*/ 6440 h 32089"/>
                                  <a:gd name="T20" fmla="*/ 7258 w 29029"/>
                                  <a:gd name="T21" fmla="*/ 5437 h 32089"/>
                                  <a:gd name="T22" fmla="*/ 7258 w 29029"/>
                                  <a:gd name="T23" fmla="*/ 2585 h 32089"/>
                                  <a:gd name="T24" fmla="*/ 6677 w 29029"/>
                                  <a:gd name="T25" fmla="*/ 1582 h 32089"/>
                                  <a:gd name="T26" fmla="*/ 4209 w 29029"/>
                                  <a:gd name="T27" fmla="*/ 156 h 32089"/>
                                  <a:gd name="T28" fmla="*/ 3629 w 29029"/>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9"/>
                                  <a:gd name="T46" fmla="*/ 0 h 32089"/>
                                  <a:gd name="T47" fmla="*/ 29029 w 29029"/>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9" h="32089" extrusionOk="0">
                                    <a:moveTo>
                                      <a:pt x="14515" y="1"/>
                                    </a:moveTo>
                                    <a:cubicBezTo>
                                      <a:pt x="13714" y="1"/>
                                      <a:pt x="12913" y="209"/>
                                      <a:pt x="12193" y="626"/>
                                    </a:cubicBezTo>
                                    <a:lnTo>
                                      <a:pt x="2323" y="6329"/>
                                    </a:lnTo>
                                    <a:cubicBezTo>
                                      <a:pt x="882" y="7151"/>
                                      <a:pt x="1" y="8686"/>
                                      <a:pt x="1" y="10341"/>
                                    </a:cubicBezTo>
                                    <a:lnTo>
                                      <a:pt x="1" y="21748"/>
                                    </a:lnTo>
                                    <a:cubicBezTo>
                                      <a:pt x="1" y="23403"/>
                                      <a:pt x="882" y="24938"/>
                                      <a:pt x="2323" y="25760"/>
                                    </a:cubicBezTo>
                                    <a:lnTo>
                                      <a:pt x="12193" y="31463"/>
                                    </a:lnTo>
                                    <a:cubicBezTo>
                                      <a:pt x="12913" y="31880"/>
                                      <a:pt x="13714" y="32088"/>
                                      <a:pt x="14515" y="32088"/>
                                    </a:cubicBezTo>
                                    <a:cubicBezTo>
                                      <a:pt x="15315" y="32088"/>
                                      <a:pt x="16116" y="31880"/>
                                      <a:pt x="16836" y="31463"/>
                                    </a:cubicBezTo>
                                    <a:lnTo>
                                      <a:pt x="26707" y="25760"/>
                                    </a:lnTo>
                                    <a:cubicBezTo>
                                      <a:pt x="28147" y="24938"/>
                                      <a:pt x="29028" y="23403"/>
                                      <a:pt x="29028" y="21748"/>
                                    </a:cubicBezTo>
                                    <a:lnTo>
                                      <a:pt x="29028" y="10341"/>
                                    </a:lnTo>
                                    <a:cubicBezTo>
                                      <a:pt x="29028" y="8686"/>
                                      <a:pt x="28147" y="7151"/>
                                      <a:pt x="26707" y="6329"/>
                                    </a:cubicBezTo>
                                    <a:lnTo>
                                      <a:pt x="16836" y="626"/>
                                    </a:lnTo>
                                    <a:cubicBezTo>
                                      <a:pt x="16116" y="209"/>
                                      <a:pt x="15315" y="1"/>
                                      <a:pt x="14515" y="1"/>
                                    </a:cubicBezTo>
                                    <a:close/>
                                  </a:path>
                                </a:pathLst>
                              </a:custGeom>
                              <a:solidFill>
                                <a:srgbClr val="FCBD24"/>
                              </a:solidFill>
                              <a:ln w="37199">
                                <a:solidFill>
                                  <a:srgbClr val="FFFFFF"/>
                                </a:solidFill>
                                <a:miter lim="11906"/>
                                <a:headEnd type="none" w="sm" len="sm"/>
                                <a:tailEnd type="none" w="sm" len="sm"/>
                              </a:ln>
                            </wps:spPr>
                            <wps:txbx>
                              <w:txbxContent>
                                <w:p w14:paraId="532AF023"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02</w:t>
                                  </w:r>
                                </w:p>
                              </w:txbxContent>
                            </wps:txbx>
                            <wps:bodyPr rot="0" vert="horz" wrap="square" lIns="91425" tIns="91425" rIns="91425" bIns="91425" anchor="ctr" anchorCtr="0" upright="1">
                              <a:noAutofit/>
                            </wps:bodyPr>
                          </wps:wsp>
                          <wps:wsp>
                            <wps:cNvPr id="253829" name="Google Shape;615;p27"/>
                            <wps:cNvSpPr txBox="1">
                              <a:spLocks noChangeArrowheads="1"/>
                            </wps:cNvSpPr>
                            <wps:spPr bwMode="auto">
                              <a:xfrm>
                                <a:off x="29991"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835E1" w14:textId="77777777" w:rsidR="001A022A" w:rsidRPr="00CF220D" w:rsidRDefault="001A022A" w:rsidP="001A022A">
                                  <w:pPr>
                                    <w:bidi w:val="0"/>
                                    <w:jc w:val="center"/>
                                    <w:rPr>
                                      <w:rFonts w:ascii="Arial" w:eastAsia="Calibri" w:hAnsi="Adobe Arabic" w:cs="Adobe Arabic"/>
                                      <w:sz w:val="36"/>
                                      <w:szCs w:val="36"/>
                                      <w:lang w:bidi="ar-SY"/>
                                    </w:rPr>
                                  </w:pPr>
                                  <w:r>
                                    <w:rPr>
                                      <w:rFonts w:ascii="Arial" w:eastAsia="Calibri" w:hAnsi="Adobe Arabic" w:cs="Adobe Arabic" w:hint="cs"/>
                                      <w:sz w:val="36"/>
                                      <w:szCs w:val="36"/>
                                      <w:rtl/>
                                      <w:lang w:bidi="ar-SY"/>
                                    </w:rPr>
                                    <w:t>تحفيز</w:t>
                                  </w:r>
                                  <w:r w:rsidRPr="001A022A">
                                    <w:rPr>
                                      <w:rFonts w:ascii="Arial" w:eastAsia="Calibri" w:hAnsi="Adobe Arabic" w:cs="Adobe Arabic"/>
                                      <w:sz w:val="36"/>
                                      <w:szCs w:val="36"/>
                                      <w:rtl/>
                                      <w:lang w:bidi="ar-SY"/>
                                    </w:rPr>
                                    <w:t xml:space="preserve"> الأفراد ودفعهم لتحقيق أهداف المؤسسة وأهدافهم</w:t>
                                  </w:r>
                                </w:p>
                              </w:txbxContent>
                            </wps:txbx>
                            <wps:bodyPr rot="0" vert="horz" wrap="square" lIns="72000" tIns="72000" rIns="72000" bIns="36000" anchor="ctr" anchorCtr="0" upright="1">
                              <a:noAutofit/>
                            </wps:bodyPr>
                          </wps:wsp>
                          <wps:wsp>
                            <wps:cNvPr id="253830" name="Google Shape;617;p27"/>
                            <wps:cNvSpPr>
                              <a:spLocks noChangeArrowheads="1"/>
                            </wps:cNvSpPr>
                            <wps:spPr bwMode="auto">
                              <a:xfrm>
                                <a:off x="36512" y="25453"/>
                                <a:ext cx="1524" cy="1524"/>
                              </a:xfrm>
                              <a:prstGeom prst="ellipse">
                                <a:avLst/>
                              </a:prstGeom>
                              <a:solidFill>
                                <a:srgbClr val="FCBD24"/>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wgp>
                  </a:graphicData>
                </a:graphic>
              </wp:inline>
            </w:drawing>
          </mc:Choice>
          <mc:Fallback>
            <w:pict>
              <v:group w14:anchorId="61E542AE" id="Group 1366" o:spid="_x0000_s1191" style="width:468.5pt;height:212.4pt;mso-position-horizontal-relative:char;mso-position-vertical-relative:line" coordsize="59498,26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">
                <v:group id="Group 940" o:spid="_x0000_s1192" style="position:absolute;width:14655;height:26977" coordsize="14655,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MiJ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TeDvTDgCcv0LAAD//wMAUEsBAi0AFAAGAAgAAAAhANvh9svuAAAAhQEAABMAAAAAAAAA&#10;AAAAAAAAAAAAAFtDb250ZW50X1R5cGVzXS54bWxQSwECLQAUAAYACAAAACEAWvQsW78AAAAVAQAA&#10;CwAAAAAAAAAAAAAAAAAfAQAAX3JlbHMvLnJlbHNQSwECLQAUAAYACAAAACEAd1jIicYAAADcAAAA&#10;DwAAAAAAAAAAAAAAAAAHAgAAZHJzL2Rvd25yZXYueG1sUEsFBgAAAAADAAMAtwAAAPoCAAAAAA==&#10;">
                  <v:shape id="Google Shape;598;p27" o:spid="_x0000_s1193" style="position:absolute;top:4332;width:14653;height:21901;visibility:visible;mso-wrap-style:square;v-text-anchor:middle" coordsize="58615,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" path="m,l,94952r58615,l58615,,,xe" filled="f" strokecolor="#00b0f0">
                    <v:path arrowok="t" o:extrusionok="f" o:connecttype="custom" o:connectlocs="0,0;0,5051;3663,5051;3663,0;0,0" o:connectangles="0,0,0,0,0"/>
                  </v:shape>
                  <v:shape id="Google Shape;599;p27" o:spid="_x0000_s1194" style="position:absolute;left:3556;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5eb2fc"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7FB89854"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04</w:t>
                          </w:r>
                        </w:p>
                      </w:txbxContent>
                    </v:textbox>
                  </v:shape>
                  <v:shape id="Google Shape;603;p27" o:spid="_x0000_s1195" type="#_x0000_t202" style="position:absolute;top:7285;width:14655;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" filled="f" stroked="f">
                    <v:textbox inset="2mm,2mm,1mm,0">
                      <w:txbxContent>
                        <w:p w14:paraId="35DCB1AA" w14:textId="77777777" w:rsidR="001A022A" w:rsidRPr="00CF220D" w:rsidRDefault="001A022A" w:rsidP="001A022A">
                          <w:pPr>
                            <w:bidi w:val="0"/>
                            <w:jc w:val="center"/>
                            <w:rPr>
                              <w:rFonts w:ascii="Arial" w:eastAsia="Calibri" w:hAnsi="Adobe Arabic" w:cs="Adobe Arabic"/>
                              <w:sz w:val="36"/>
                              <w:szCs w:val="36"/>
                              <w:lang w:bidi="ar-SY"/>
                            </w:rPr>
                          </w:pPr>
                          <w:r w:rsidRPr="001A022A">
                            <w:rPr>
                              <w:rFonts w:ascii="Arial" w:eastAsia="Calibri" w:hAnsi="Adobe Arabic" w:cs="Adobe Arabic"/>
                              <w:sz w:val="36"/>
                              <w:szCs w:val="36"/>
                              <w:rtl/>
                              <w:lang w:bidi="ar-SY"/>
                            </w:rPr>
                            <w:t>استشراف المستقبل والتخطيط له فيما يتعلق بالمؤسسة، وأهدافها وخططها وأفرادها</w:t>
                          </w:r>
                        </w:p>
                      </w:txbxContent>
                    </v:textbox>
                  </v:shape>
                  <v:oval id="Google Shape;605;p27" o:spid="_x0000_s1196" style="position:absolute;left:6564;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" fillcolor="#5eb2fc" strokecolor="white" strokeweight="1.5pt">
                    <v:stroke startarrowwidth="narrow" startarrowlength="short" endarrowwidth="narrow" endarrowlength="short"/>
                    <v:textbox inset="2.53958mm,2.53958mm,2.53958mm,2.53958mm"/>
                  </v:oval>
                </v:group>
                <v:group id="Group 487" o:spid="_x0000_s1197" style="position:absolute;left:15083;width:44415;height:26977" coordorigin="15083" coordsize="44415,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group id="Group 946" o:spid="_x0000_s1198" style="position:absolute;left:15083;width:14627;height:26977" coordorigin="15083" coordsize="14627,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">
                    <v:shape id="Google Shape;578;p27" o:spid="_x0000_s1199" style="position:absolute;left:15083;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" path="m1,r,94952l58270,94952,58270,,1,xe" filled="f" strokecolor="#92d050">
                      <v:path arrowok="t" o:extrusionok="f" o:connecttype="custom" o:connectlocs="0,0;0,5051;3642,5051;3642,0;0,0" o:connectangles="0,0,0,0,0"/>
                    </v:shape>
                    <v:shape id="Google Shape;579;p27" o:spid="_x0000_s1200" style="position:absolute;left:18682;width:7254;height:8022;visibility:visible;mso-wrap-style:square;v-text-anchor:middle" coordsize="29016,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" adj="-11796480,,5400" path="m14508,1v-800,,-1601,208,-2316,625l2310,6329c882,7151,,8686,,10341l,21748v,1655,882,3190,2310,4012l12192,31463v715,417,1516,625,2316,625c15309,32088,16110,31880,16824,31463r9882,-5703c28135,24938,29016,23403,29016,21748r,-11407c29016,8686,28135,7151,26706,6329l16824,626c16110,209,15309,1,14508,1xe" fillcolor="#69e781"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16,32089"/>
                      <v:textbox inset="2.53958mm,2.53958mm,2.53958mm,2.53958mm">
                        <w:txbxContent>
                          <w:p w14:paraId="7194F0E5"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03</w:t>
                            </w:r>
                          </w:p>
                        </w:txbxContent>
                      </v:textbox>
                    </v:shape>
                    <v:shape id="Google Shape;584;p27" o:spid="_x0000_s1201" type="#_x0000_t202" style="position:absolute;left:15142;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" filled="f" stroked="f">
                      <v:textbox inset="1mm,2mm,2mm,1mm">
                        <w:txbxContent>
                          <w:p w14:paraId="34D48D0B" w14:textId="77777777" w:rsidR="001A022A" w:rsidRPr="00CF220D" w:rsidRDefault="001A022A" w:rsidP="001A022A">
                            <w:pPr>
                              <w:spacing w:after="160" w:line="256" w:lineRule="auto"/>
                              <w:jc w:val="center"/>
                              <w:rPr>
                                <w:rFonts w:ascii="Calibri" w:eastAsia="Calibri" w:hAnsi="Adobe Arabic" w:cs="Adobe Arabic"/>
                                <w:sz w:val="36"/>
                                <w:szCs w:val="36"/>
                                <w:lang w:bidi="ar-SY"/>
                              </w:rPr>
                            </w:pPr>
                            <w:r w:rsidRPr="001A022A">
                              <w:rPr>
                                <w:rFonts w:ascii="Calibri" w:eastAsia="Calibri" w:hAnsi="Adobe Arabic" w:cs="Adobe Arabic"/>
                                <w:sz w:val="36"/>
                                <w:szCs w:val="36"/>
                                <w:rtl/>
                                <w:lang w:bidi="ar-SY"/>
                              </w:rPr>
                              <w:t>قابلية التعامل مع المتغيرات والمؤثرات ذات المساس المباشر وغير المباشر بالمؤسسة والأفراد</w:t>
                            </w:r>
                          </w:p>
                        </w:txbxContent>
                      </v:textbox>
                    </v:shape>
                    <v:oval id="Google Shape;586;p27" o:spid="_x0000_s1202" style="position:absolute;left:21618;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" fillcolor="#69e781" strokecolor="white" strokeweight="1.5pt">
                      <v:stroke startarrowwidth="narrow" startarrowlength="short" endarrowwidth="narrow" endarrowlength="short"/>
                      <v:textbox inset="2.53958mm,2.53958mm,2.53958mm,2.53958mm"/>
                    </v:oval>
                  </v:group>
                  <v:group id="Group 951" o:spid="_x0000_s1203" style="position:absolute;left:44899;width:14599;height:26977" coordorigin="44899"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">
                    <v:shape id="Google Shape;588;p27" o:spid="_x0000_s1204" style="position:absolute;left:44899;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" path="m1,r,94952l58270,94952,58270,,1,xe" filled="f" strokecolor="#4472c4 [3204]">
                      <v:path arrowok="t" o:extrusionok="f" o:connecttype="custom" o:connectlocs="0,0;0,5051;3642,5051;3642,0;0,0" o:connectangles="0,0,0,0,0"/>
                    </v:shape>
                    <v:shape id="Google Shape;589;p27" o:spid="_x0000_s1205" style="position:absolute;left:48597;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4949e7"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2D839B3B"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01</w:t>
                            </w:r>
                          </w:p>
                        </w:txbxContent>
                      </v:textbox>
                    </v:shape>
                    <v:shape id="Google Shape;594;p27" o:spid="_x0000_s1206" type="#_x0000_t202" style="position:absolute;left:44930;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" filled="f" stroked="f">
                      <v:textbox inset="2mm,1mm,2mm,1mm">
                        <w:txbxContent>
                          <w:p w14:paraId="31A3F5E7" w14:textId="77777777" w:rsidR="001A022A" w:rsidRPr="00CF220D" w:rsidRDefault="001A022A" w:rsidP="001A022A">
                            <w:pPr>
                              <w:bidi w:val="0"/>
                              <w:jc w:val="center"/>
                              <w:rPr>
                                <w:rFonts w:ascii="Arial" w:eastAsia="Calibri" w:hAnsi="Adobe Arabic" w:cs="Adobe Arabic"/>
                                <w:sz w:val="36"/>
                                <w:szCs w:val="36"/>
                                <w:lang w:bidi="ar-SY"/>
                              </w:rPr>
                            </w:pPr>
                            <w:r w:rsidRPr="001A022A">
                              <w:rPr>
                                <w:rFonts w:ascii="Arial" w:eastAsia="Calibri" w:hAnsi="Adobe Arabic" w:cs="Adobe Arabic"/>
                                <w:sz w:val="36"/>
                                <w:szCs w:val="36"/>
                                <w:rtl/>
                                <w:lang w:bidi="ar-SY"/>
                              </w:rPr>
                              <w:t>تحويل أهداف المجموعة إلى نتائج وإنجازات</w:t>
                            </w:r>
                          </w:p>
                        </w:txbxContent>
                      </v:textbox>
                    </v:shape>
                    <v:oval id="Google Shape;596;p27" o:spid="_x0000_s1207" style="position:absolute;left:51463;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" fillcolor="#4949e7" strokecolor="white" strokeweight="1.5pt">
                      <v:stroke startarrowwidth="narrow" startarrowlength="short" endarrowwidth="narrow" endarrowlength="short"/>
                      <v:textbox inset="2.53958mm,2.53958mm,2.53958mm,2.53958mm"/>
                    </v:oval>
                  </v:group>
                  <v:group id="Group 957" o:spid="_x0000_s1208" style="position:absolute;left:29960;width:14599;height:26977" coordorigin="29960"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">
                    <v:shape id="Google Shape;607;p27" o:spid="_x0000_s1209" style="position:absolute;left:29960;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" path="m,l,94952r58270,l58270,,,xe" filled="f" strokecolor="#ffc000">
                      <v:path arrowok="t" o:extrusionok="f" o:connecttype="custom" o:connectlocs="0,0;0,5051;3642,5051;3642,0;0,0" o:connectangles="0,0,0,0,0"/>
                    </v:shape>
                    <v:shape id="Google Shape;608;p27" o:spid="_x0000_s1210" style="position:absolute;left:33657;width:7258;height:8022;visibility:visible;mso-wrap-style:square;v-text-anchor:middle" coordsize="29029,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" adj="-11796480,,5400" path="m14515,1v-801,,-1602,208,-2322,625l2323,6329c882,7151,1,8686,1,10341r,11407c1,23403,882,24938,2323,25760r9870,5703c12913,31880,13714,32088,14515,32088v800,,1601,-208,2321,-625l26707,25760v1440,-822,2321,-2357,2321,-4012l29028,10341v,-1655,-881,-3190,-2321,-4012l16836,626c16116,209,15315,1,14515,1xe" fillcolor="#fcbd24"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5,1359;1815,646;1669,395;1052,39;907,0" o:connectangles="0,0,0,0,0,0,0,0,0,0,0,0,0,0,0" textboxrect="0,0,29029,32089"/>
                      <v:textbox inset="2.53958mm,2.53958mm,2.53958mm,2.53958mm">
                        <w:txbxContent>
                          <w:p w14:paraId="532AF023" w14:textId="77777777" w:rsidR="001A022A" w:rsidRDefault="001A022A" w:rsidP="001A022A">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02</w:t>
                            </w:r>
                          </w:p>
                        </w:txbxContent>
                      </v:textbox>
                    </v:shape>
                    <v:shape id="Google Shape;615;p27" o:spid="_x0000_s1211" type="#_x0000_t202" style="position:absolute;left:29991;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" filled="f" stroked="f">
                      <v:textbox inset="2mm,2mm,2mm,1mm">
                        <w:txbxContent>
                          <w:p w14:paraId="312835E1" w14:textId="77777777" w:rsidR="001A022A" w:rsidRPr="00CF220D" w:rsidRDefault="001A022A" w:rsidP="001A022A">
                            <w:pPr>
                              <w:bidi w:val="0"/>
                              <w:jc w:val="center"/>
                              <w:rPr>
                                <w:rFonts w:ascii="Arial" w:eastAsia="Calibri" w:hAnsi="Adobe Arabic" w:cs="Adobe Arabic"/>
                                <w:sz w:val="36"/>
                                <w:szCs w:val="36"/>
                                <w:lang w:bidi="ar-SY"/>
                              </w:rPr>
                            </w:pPr>
                            <w:r>
                              <w:rPr>
                                <w:rFonts w:ascii="Arial" w:eastAsia="Calibri" w:hAnsi="Adobe Arabic" w:cs="Adobe Arabic" w:hint="cs"/>
                                <w:sz w:val="36"/>
                                <w:szCs w:val="36"/>
                                <w:rtl/>
                                <w:lang w:bidi="ar-SY"/>
                              </w:rPr>
                              <w:t>تحفيز</w:t>
                            </w:r>
                            <w:r w:rsidRPr="001A022A">
                              <w:rPr>
                                <w:rFonts w:ascii="Arial" w:eastAsia="Calibri" w:hAnsi="Adobe Arabic" w:cs="Adobe Arabic"/>
                                <w:sz w:val="36"/>
                                <w:szCs w:val="36"/>
                                <w:rtl/>
                                <w:lang w:bidi="ar-SY"/>
                              </w:rPr>
                              <w:t xml:space="preserve"> الأفراد ودفعهم لتحقيق أهداف المؤسسة وأهدافهم</w:t>
                            </w:r>
                          </w:p>
                        </w:txbxContent>
                      </v:textbox>
                    </v:shape>
                    <v:oval id="Google Shape;617;p27" o:spid="_x0000_s1212" style="position:absolute;left:36512;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" fillcolor="#fcbd24" strokecolor="white" strokeweight="1.5pt">
                      <v:stroke startarrowwidth="narrow" startarrowlength="short" endarrowwidth="narrow" endarrowlength="short"/>
                      <v:textbox inset="2.53958mm,2.53958mm,2.53958mm,2.53958mm"/>
                    </v:oval>
                  </v:group>
                </v:group>
                <w10:anchorlock/>
              </v:group>
            </w:pict>
          </mc:Fallback>
        </mc:AlternateContent>
      </w:r>
    </w:p>
    <w:p w14:paraId="1B01E158" w14:textId="77777777" w:rsidR="0054027D" w:rsidRDefault="0054027D" w:rsidP="001A022A">
      <w:r>
        <w:rPr>
          <w:noProof/>
          <w:rtl/>
        </w:rPr>
        <mc:AlternateContent>
          <mc:Choice Requires="wpg">
            <w:drawing>
              <wp:inline distT="0" distB="0" distL="0" distR="0" wp14:anchorId="1C60AC4B" wp14:editId="43BE7C75">
                <wp:extent cx="5727702" cy="471805"/>
                <wp:effectExtent l="0" t="0" r="6350" b="61595"/>
                <wp:docPr id="3300" name="Group 3300"/>
                <wp:cNvGraphicFramePr/>
                <a:graphic xmlns:a="http://schemas.openxmlformats.org/drawingml/2006/main">
                  <a:graphicData uri="http://schemas.microsoft.com/office/word/2010/wordprocessingGroup">
                    <wpg:wgp>
                      <wpg:cNvGrpSpPr/>
                      <wpg:grpSpPr>
                        <a:xfrm>
                          <a:off x="0" y="0"/>
                          <a:ext cx="5727702" cy="471805"/>
                          <a:chOff x="0" y="0"/>
                          <a:chExt cx="5727702" cy="471805"/>
                        </a:xfrm>
                      </wpg:grpSpPr>
                      <wpg:grpSp>
                        <wpg:cNvPr id="3301" name="Group 3301"/>
                        <wpg:cNvGrpSpPr/>
                        <wpg:grpSpPr>
                          <a:xfrm>
                            <a:off x="0" y="0"/>
                            <a:ext cx="5727702" cy="471805"/>
                            <a:chOff x="0" y="0"/>
                            <a:chExt cx="6131270" cy="505879"/>
                          </a:xfrm>
                        </wpg:grpSpPr>
                        <wpg:grpSp>
                          <wpg:cNvPr id="3302" name="Group 3302"/>
                          <wpg:cNvGrpSpPr/>
                          <wpg:grpSpPr>
                            <a:xfrm>
                              <a:off x="2354904" y="0"/>
                              <a:ext cx="3776366" cy="505839"/>
                              <a:chOff x="1737098" y="0"/>
                              <a:chExt cx="5509323" cy="711023"/>
                            </a:xfrm>
                          </wpg:grpSpPr>
                          <wps:wsp>
                            <wps:cNvPr id="3303" name="Rectangle: Rounded Corners 3303">
                              <a:extLst>
                                <a:ext uri="{C183D7F6-B498-43B3-948B-1728B52AA6E4}">
                                  <adec:decorative xmlns:adec="http://schemas.microsoft.com/office/drawing/2017/decorative" val="1"/>
                                </a:ext>
                              </a:extLst>
                            </wps:cNvPr>
                            <wps:cNvSpPr/>
                            <wps:spPr>
                              <a:xfrm>
                                <a:off x="1737098" y="0"/>
                                <a:ext cx="550932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9A2838"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كيف تظهر فعالية ونجاح خطة التعاقب القيادي</w:t>
                                  </w:r>
                                  <w:r>
                                    <w:rPr>
                                      <w:rFonts w:ascii="Adobe Arabic" w:hAnsi="Adobe Arabic" w:cs="Adobe Arabic"/>
                                      <w:bCs/>
                                      <w:color w:val="auto"/>
                                      <w:sz w:val="36"/>
                                      <w:szCs w:val="36"/>
                                      <w:rtl/>
                                      <w:lang w:bidi="ar-SY"/>
                                    </w:rPr>
                                    <w:t>:</w:t>
                                  </w:r>
                                </w:p>
                              </w:txbxContent>
                            </wps:txbx>
                            <wps:bodyPr tIns="36000" bIns="36000" rtlCol="0" anchor="ctr"/>
                          </wps:wsp>
                          <wps:wsp>
                            <wps:cNvPr id="3304" name="Oval 3304">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05" name="Rectangle 3305"/>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06" name="Group 3306"/>
                        <wpg:cNvGrpSpPr/>
                        <wpg:grpSpPr>
                          <a:xfrm>
                            <a:off x="5343525" y="104775"/>
                            <a:ext cx="209550" cy="249555"/>
                            <a:chOff x="0" y="0"/>
                            <a:chExt cx="273780" cy="327013"/>
                          </a:xfrm>
                          <a:solidFill>
                            <a:schemeClr val="bg1"/>
                          </a:solidFill>
                        </wpg:grpSpPr>
                        <wps:wsp>
                          <wps:cNvPr id="330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30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30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310" name="Google Shape;204;p17"/>
                          <wpg:cNvGrpSpPr/>
                          <wpg:grpSpPr>
                            <a:xfrm>
                              <a:off x="0" y="0"/>
                              <a:ext cx="273780" cy="105078"/>
                              <a:chOff x="0" y="0"/>
                              <a:chExt cx="273780" cy="105078"/>
                            </a:xfrm>
                            <a:grpFill/>
                          </wpg:grpSpPr>
                          <wps:wsp>
                            <wps:cNvPr id="331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31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31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31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31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1C60AC4B" id="Group 3300" o:spid="_x0000_s1213"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">
                <v:group id="Group 3301" o:spid="_x0000_s1214"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">
                  <v:group id="Group 3302" o:spid="_x0000_s1215" style="position:absolute;left:23549;width:37763;height:5058" coordorigin="17370" coordsize="5509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">
                    <v:roundrect id="Rectangle: Rounded Corners 3303" o:spid="_x0000_s1216" alt="&quot;&quot;" style="position:absolute;left:17370;width:5509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" fillcolor="#0070c0" stroked="f" strokeweight="1pt">
                      <v:stroke joinstyle="miter"/>
                      <v:textbox inset=",1mm,,1mm">
                        <w:txbxContent>
                          <w:p w14:paraId="349A2838"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كيف تظهر فعالية ونجاح خطة التعاقب القيادي</w:t>
                            </w:r>
                            <w:r>
                              <w:rPr>
                                <w:rFonts w:ascii="Adobe Arabic" w:hAnsi="Adobe Arabic" w:cs="Adobe Arabic"/>
                                <w:bCs/>
                                <w:color w:val="auto"/>
                                <w:sz w:val="36"/>
                                <w:szCs w:val="36"/>
                                <w:rtl/>
                                <w:lang w:bidi="ar-SY"/>
                              </w:rPr>
                              <w:t>:</w:t>
                            </w:r>
                          </w:p>
                        </w:txbxContent>
                      </v:textbox>
                    </v:roundrect>
                    <v:oval id="Oval 3304" o:spid="_x0000_s1217"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" fillcolor="#272727 [2749]" stroked="f" strokeweight="1pt">
                      <v:stroke joinstyle="miter"/>
                      <v:shadow on="t" color="black" opacity="26214f" origin=",-.5" offset="0,3pt"/>
                    </v:oval>
                  </v:group>
                  <v:rect id="Rectangle 3305" o:spid="_x0000_s1218"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" fillcolor="#0070c0" stroked="f" strokeweight="1pt"/>
                </v:group>
                <v:group id="Group 3306" o:spid="_x0000_s1219"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">
                  <v:shape id="Google Shape;201;p17" o:spid="_x0000_s1220"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21"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" path="m2643,1l417,1c191,1,,143,,370,,608,191,751,417,751r2214,c2870,751,3060,608,3060,370,3060,143,2870,1,2643,1xe" filled="f" strokecolor="white [3212]">
                    <v:path arrowok="t" o:extrusionok="f"/>
                  </v:shape>
                  <v:shape id="Google Shape;203;p17" o:spid="_x0000_s1222"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223"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">
                    <v:shape id="Google Shape;205;p17" o:spid="_x0000_s1224"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" path="m227,1501v107,,226,-72,226,-167l453,167c453,84,322,1,227,1,144,1,1,84,1,167r,1167c1,1429,144,1501,227,1501xe" filled="f" stroked="f">
                      <v:path arrowok="t" o:extrusionok="f"/>
                    </v:shape>
                    <v:shape id="Google Shape;206;p17" o:spid="_x0000_s1225"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" path="m929,60c846,,750,36,703,108l60,1060c,1143,24,1251,95,1310v36,12,60,24,96,24c250,1334,298,1310,334,1251l976,298v60,-71,36,-178,-47,-238xe" filled="f" stroked="f">
                      <v:path arrowok="t" o:extrusionok="f"/>
                    </v:shape>
                    <v:shape id="Google Shape;207;p17" o:spid="_x0000_s1226"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" path="m822,1346v24,,60,-12,83,-35c989,1263,1013,1156,953,1072l334,108c286,25,179,1,96,48,12,108,1,215,48,298r619,965c703,1322,763,1346,822,1346xe" filled="f" stroked="f">
                      <v:path arrowok="t" o:extrusionok="f"/>
                    </v:shape>
                    <v:shape id="Google Shape;208;p17" o:spid="_x0000_s1227"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228"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322EA577"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tl/>
        </w:rPr>
      </w:pPr>
      <w:r w:rsidRPr="000550BC">
        <w:rPr>
          <w:rFonts w:ascii="Adobe Arabic" w:hAnsi="Adobe Arabic" w:cs="Adobe Arabic"/>
          <w:color w:val="002060"/>
          <w:sz w:val="36"/>
          <w:szCs w:val="36"/>
          <w:rtl/>
        </w:rPr>
        <w:t>عدد الوظائف الهامة/ الحرجة التي تم إشغالها في وقت مناسب وبالمرشح الأكثر كفاءة.</w:t>
      </w:r>
    </w:p>
    <w:p w14:paraId="428E9E6C"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tl/>
        </w:rPr>
      </w:pPr>
      <w:r w:rsidRPr="000550BC">
        <w:rPr>
          <w:rFonts w:ascii="Adobe Arabic" w:hAnsi="Adobe Arabic" w:cs="Adobe Arabic"/>
          <w:color w:val="002060"/>
          <w:sz w:val="36"/>
          <w:szCs w:val="36"/>
          <w:rtl/>
        </w:rPr>
        <w:t>تحقيق المنظمة لأهدافها بوجود عدد من المرشحين المؤهلين لشغل الوظائف الهامة.</w:t>
      </w:r>
    </w:p>
    <w:p w14:paraId="7460670E"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tl/>
        </w:rPr>
      </w:pPr>
      <w:r w:rsidRPr="000550BC">
        <w:rPr>
          <w:rFonts w:ascii="Adobe Arabic" w:hAnsi="Adobe Arabic" w:cs="Adobe Arabic"/>
          <w:color w:val="002060"/>
          <w:sz w:val="36"/>
          <w:szCs w:val="36"/>
          <w:rtl/>
        </w:rPr>
        <w:t>الاحتفاظ بالمعارف والخبرات الرئيسية عندما يغادر الأفراد المنظمة أو عندما تطور المنظمة من عملها.</w:t>
      </w:r>
    </w:p>
    <w:p w14:paraId="315E6B6A"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tl/>
        </w:rPr>
      </w:pPr>
      <w:r w:rsidRPr="000550BC">
        <w:rPr>
          <w:rFonts w:ascii="Adobe Arabic" w:hAnsi="Adobe Arabic" w:cs="Adobe Arabic"/>
          <w:color w:val="002060"/>
          <w:sz w:val="36"/>
          <w:szCs w:val="36"/>
          <w:rtl/>
        </w:rPr>
        <w:t>عدد القادة ممن لديهم قدرات عالية في تمكين أفضل الكفاءات والخبرات بين فرق عمل المؤسسة.</w:t>
      </w:r>
    </w:p>
    <w:p w14:paraId="0E4B8792" w14:textId="77777777" w:rsidR="000550BC" w:rsidRPr="000550BC" w:rsidRDefault="000550BC">
      <w:pPr>
        <w:pStyle w:val="a5"/>
        <w:numPr>
          <w:ilvl w:val="0"/>
          <w:numId w:val="9"/>
        </w:numPr>
        <w:spacing w:line="276" w:lineRule="auto"/>
        <w:ind w:left="386"/>
        <w:jc w:val="both"/>
        <w:rPr>
          <w:rFonts w:ascii="Adobe Arabic" w:hAnsi="Adobe Arabic" w:cs="Adobe Arabic"/>
          <w:color w:val="002060"/>
          <w:sz w:val="36"/>
          <w:szCs w:val="36"/>
        </w:rPr>
      </w:pPr>
      <w:r w:rsidRPr="000550BC">
        <w:rPr>
          <w:rFonts w:ascii="Adobe Arabic" w:hAnsi="Adobe Arabic" w:cs="Adobe Arabic"/>
          <w:color w:val="002060"/>
          <w:sz w:val="36"/>
          <w:szCs w:val="36"/>
          <w:rtl/>
        </w:rPr>
        <w:t>عدد المشاركين من أعضاء فرق العمل في برامج التطوير القيادي في المؤسسة. مفهوم تخطيط تعاقب القيادات.</w:t>
      </w:r>
    </w:p>
    <w:p w14:paraId="029C9926" w14:textId="77777777" w:rsidR="000550BC" w:rsidRPr="000550BC" w:rsidRDefault="000550BC" w:rsidP="000550BC">
      <w:r w:rsidRPr="000550BC">
        <w:rPr>
          <w:rtl/>
        </w:rPr>
        <w:lastRenderedPageBreak/>
        <w:t>يعد تعاقب القيادات إحدى الأولويات المطلوبة لتحقيق الخطط الاستراتيجية للمنظمات</w:t>
      </w:r>
      <w:r>
        <w:rPr>
          <w:rFonts w:hint="cs"/>
          <w:rtl/>
        </w:rPr>
        <w:t>،</w:t>
      </w:r>
      <w:r w:rsidRPr="000550BC">
        <w:rPr>
          <w:rtl/>
        </w:rPr>
        <w:t xml:space="preserve"> نظر</w:t>
      </w:r>
      <w:r>
        <w:rPr>
          <w:rFonts w:hint="cs"/>
          <w:rtl/>
        </w:rPr>
        <w:t>اً</w:t>
      </w:r>
      <w:r w:rsidRPr="000550BC">
        <w:rPr>
          <w:rtl/>
        </w:rPr>
        <w:t xml:space="preserve"> لأن القيادات الإدارية هي </w:t>
      </w:r>
      <w:r w:rsidRPr="000550BC">
        <w:rPr>
          <w:rFonts w:hint="cs"/>
          <w:rtl/>
        </w:rPr>
        <w:t>المسؤول</w:t>
      </w:r>
      <w:r w:rsidRPr="000550BC">
        <w:rPr>
          <w:rtl/>
        </w:rPr>
        <w:t xml:space="preserve"> الأول عن تحقيق ذلك أن بعض المنظمات تواجه عدد</w:t>
      </w:r>
      <w:r>
        <w:rPr>
          <w:rFonts w:hint="cs"/>
          <w:rtl/>
        </w:rPr>
        <w:t>اً</w:t>
      </w:r>
      <w:r w:rsidRPr="000550BC">
        <w:rPr>
          <w:rtl/>
        </w:rPr>
        <w:t xml:space="preserve"> من التحديات التي تؤثر على تحقيقها لأهدافها الاستراتيجية، ومنها عدم توافر البديل المناسب في المكان والوقت المناسبين في خطط تعاقب القيادات في القطاع العام والخاص وتحدياتها وتوصلت إلى وجود عدد من التحديات التي تواجهها.</w:t>
      </w:r>
    </w:p>
    <w:p w14:paraId="4CAC079E" w14:textId="77777777" w:rsidR="000550BC" w:rsidRDefault="0050179E" w:rsidP="001A022A">
      <w:pPr>
        <w:rPr>
          <w:rtl/>
        </w:rPr>
      </w:pPr>
      <w:r>
        <w:rPr>
          <w:noProof/>
        </w:rPr>
        <mc:AlternateContent>
          <mc:Choice Requires="wpg">
            <w:drawing>
              <wp:inline distT="0" distB="0" distL="0" distR="0" wp14:anchorId="7DB96BB8" wp14:editId="4D665C2B">
                <wp:extent cx="5728970" cy="471805"/>
                <wp:effectExtent l="2540" t="0" r="2540" b="4445"/>
                <wp:docPr id="410"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7" cy="5058"/>
                        </a:xfrm>
                      </wpg:grpSpPr>
                      <wpg:grpSp>
                        <wpg:cNvPr id="411" name="Group 21"/>
                        <wpg:cNvGrpSpPr>
                          <a:grpSpLocks/>
                        </wpg:cNvGrpSpPr>
                        <wpg:grpSpPr bwMode="auto">
                          <a:xfrm>
                            <a:off x="43232" y="0"/>
                            <a:ext cx="18095" cy="5058"/>
                            <a:chOff x="34552" y="0"/>
                            <a:chExt cx="26397" cy="7110"/>
                          </a:xfrm>
                        </wpg:grpSpPr>
                        <wps:wsp>
                          <wps:cNvPr id="412" name="Rectangle: Rounded Corners 55">
                            <a:extLst>
                              <a:ext uri="{C183D7F6-B498-43B3-948B-1728B52AA6E4}">
                                <adec:decorative xmlns:adec="http://schemas.microsoft.com/office/drawing/2017/decorative" val="1"/>
                              </a:ext>
                            </a:extLst>
                          </wps:cNvPr>
                          <wps:cNvSpPr>
                            <a:spLocks noChangeArrowheads="1"/>
                          </wps:cNvSpPr>
                          <wps:spPr bwMode="auto">
                            <a:xfrm>
                              <a:off x="34552" y="0"/>
                              <a:ext cx="26397"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B01683C" w14:textId="77777777"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تخطيط التعاقب</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413"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2E46449" w14:textId="77777777" w:rsidR="000550BC" w:rsidRPr="0056070B" w:rsidRDefault="000550BC" w:rsidP="000550BC">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414"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7DB96BB8" id="Group 3445" o:spid="_x0000_s1229" style="width:451.1pt;height:37.15pt;mso-position-horizontal-relative:char;mso-position-vertical-relative:line" coordsize="61327,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">
                <v:group id="Group 21" o:spid="_x0000_s1230" style="position:absolute;left:43232;width:18095;height:5058" coordorigin="34552" coordsize="2639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">
                  <v:roundrect id="Rectangle: Rounded Corners 55" o:spid="_x0000_s1231" alt="&quot;&quot;" style="position:absolute;left:34552;width:26397;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" fillcolor="#c00000" stroked="f" strokeweight="1pt">
                    <v:stroke joinstyle="miter"/>
                    <v:textbox inset=",1mm,,1mm">
                      <w:txbxContent>
                        <w:p w14:paraId="0B01683C" w14:textId="77777777"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تخطيط التعاقب</w:t>
                          </w:r>
                          <w:r w:rsidRPr="00E152AC">
                            <w:rPr>
                              <w:rFonts w:hint="cs"/>
                              <w:bCs w:val="0"/>
                              <w:color w:val="FFFFFF" w:themeColor="background1"/>
                              <w:rtl/>
                              <w:lang w:bidi="ar-SY"/>
                            </w:rPr>
                            <w:t>:</w:t>
                          </w:r>
                        </w:p>
                      </w:txbxContent>
                    </v:textbox>
                  </v:roundrect>
                  <v:oval id="Oval 61" o:spid="_x0000_s1232"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" fillcolor="#272727 [2749]" stroked="f" strokeweight="1pt">
                    <v:stroke joinstyle="miter"/>
                    <v:shadow on="t" color="black" opacity="26213f" origin=",-.5" offset="0,3pt"/>
                    <v:textbox inset="0,0,0,0">
                      <w:txbxContent>
                        <w:p w14:paraId="72E46449" w14:textId="77777777" w:rsidR="000550BC" w:rsidRPr="0056070B" w:rsidRDefault="000550BC" w:rsidP="000550BC">
                          <w:pPr>
                            <w:jc w:val="center"/>
                            <w:rPr>
                              <w:color w:val="FFFFFF" w:themeColor="background1"/>
                              <w:lang w:bidi="ar-SY"/>
                            </w:rPr>
                          </w:pPr>
                          <w:r>
                            <w:rPr>
                              <w:rFonts w:hint="cs"/>
                              <w:color w:val="FFFFFF" w:themeColor="background1"/>
                              <w:rtl/>
                              <w:lang w:bidi="ar-SY"/>
                            </w:rPr>
                            <w:t>1</w:t>
                          </w:r>
                        </w:p>
                      </w:txbxContent>
                    </v:textbox>
                  </v:oval>
                </v:group>
                <v:rect id="Rectangle 25" o:spid="_x0000_s1233"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" fillcolor="#c00000" stroked="f" strokeweight="1pt"/>
                <w10:anchorlock/>
              </v:group>
            </w:pict>
          </mc:Fallback>
        </mc:AlternateContent>
      </w:r>
    </w:p>
    <w:p w14:paraId="7EAD16CF" w14:textId="77777777" w:rsidR="000550BC" w:rsidRDefault="000550BC" w:rsidP="000550BC">
      <w:pPr>
        <w:rPr>
          <w:rtl/>
        </w:rPr>
      </w:pPr>
      <w:r w:rsidRPr="00A32C65">
        <w:rPr>
          <w:rtl/>
        </w:rPr>
        <w:t>هو الجهود المبذولة لضمان الأداء الفعال والمستمر للمنظمات والدوائر ومجموعات العمل؛ من خلال توفير القيادات المحورية على مدار الوقت، ويقصد بهذه القيادات المحورية الأشخاص المطلوبين للوفاء بمتطلبات الدوائر والمنظمات، والذين لهم تأثيرٌ بالغٌ في عملياتها الاستراتيجية والتشغيلية.</w:t>
      </w:r>
    </w:p>
    <w:p w14:paraId="5150EEF2" w14:textId="77777777" w:rsidR="000550BC" w:rsidRDefault="000550BC" w:rsidP="000550BC">
      <w:pPr>
        <w:jc w:val="center"/>
        <w:rPr>
          <w:rtl/>
        </w:rPr>
      </w:pPr>
      <w:r>
        <w:rPr>
          <w:noProof/>
          <w:rtl/>
        </w:rPr>
        <w:drawing>
          <wp:inline distT="0" distB="0" distL="0" distR="0" wp14:anchorId="6AEAADDE" wp14:editId="481D0C18">
            <wp:extent cx="2333625" cy="1724025"/>
            <wp:effectExtent l="0" t="0" r="9525" b="9525"/>
            <wp:docPr id="8401" name="Picture 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1" name="Picture 8401"/>
                    <pic:cNvPicPr/>
                  </pic:nvPicPr>
                  <pic:blipFill>
                    <a:blip r:embed="rId43">
                      <a:extLst>
                        <a:ext uri="{28A0092B-C50C-407E-A947-70E740481C1C}">
                          <a14:useLocalDpi xmlns:a14="http://schemas.microsoft.com/office/drawing/2010/main" val="0"/>
                        </a:ext>
                      </a:extLst>
                    </a:blip>
                    <a:stretch>
                      <a:fillRect/>
                    </a:stretch>
                  </pic:blipFill>
                  <pic:spPr>
                    <a:xfrm>
                      <a:off x="0" y="0"/>
                      <a:ext cx="2333625" cy="1724025"/>
                    </a:xfrm>
                    <a:prstGeom prst="rect">
                      <a:avLst/>
                    </a:prstGeom>
                  </pic:spPr>
                </pic:pic>
              </a:graphicData>
            </a:graphic>
          </wp:inline>
        </w:drawing>
      </w:r>
    </w:p>
    <w:p w14:paraId="28EB9B8C" w14:textId="77777777" w:rsidR="000550BC" w:rsidRPr="000550BC" w:rsidRDefault="0050179E" w:rsidP="001A022A">
      <w:pPr>
        <w:rPr>
          <w:rtl/>
        </w:rPr>
      </w:pPr>
      <w:r>
        <w:rPr>
          <w:noProof/>
        </w:rPr>
        <mc:AlternateContent>
          <mc:Choice Requires="wpg">
            <w:drawing>
              <wp:inline distT="0" distB="0" distL="0" distR="0" wp14:anchorId="1D65C4AB" wp14:editId="6436A6B1">
                <wp:extent cx="5728335" cy="471805"/>
                <wp:effectExtent l="3175" t="1270" r="2540" b="3175"/>
                <wp:docPr id="405"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335" cy="471805"/>
                          <a:chOff x="0" y="0"/>
                          <a:chExt cx="61319" cy="5058"/>
                        </a:xfrm>
                      </wpg:grpSpPr>
                      <wpg:grpSp>
                        <wpg:cNvPr id="406" name="Group 21"/>
                        <wpg:cNvGrpSpPr>
                          <a:grpSpLocks/>
                        </wpg:cNvGrpSpPr>
                        <wpg:grpSpPr bwMode="auto">
                          <a:xfrm>
                            <a:off x="39085" y="0"/>
                            <a:ext cx="22234" cy="5058"/>
                            <a:chOff x="28504" y="0"/>
                            <a:chExt cx="32436" cy="7110"/>
                          </a:xfrm>
                        </wpg:grpSpPr>
                        <wps:wsp>
                          <wps:cNvPr id="407" name="Rectangle: Rounded Corners 55">
                            <a:extLst>
                              <a:ext uri="{C183D7F6-B498-43B3-948B-1728B52AA6E4}">
                                <adec:decorative xmlns:adec="http://schemas.microsoft.com/office/drawing/2017/decorative" val="1"/>
                              </a:ext>
                            </a:extLst>
                          </wps:cNvPr>
                          <wps:cNvSpPr>
                            <a:spLocks noChangeArrowheads="1"/>
                          </wps:cNvSpPr>
                          <wps:spPr bwMode="auto">
                            <a:xfrm>
                              <a:off x="28504" y="0"/>
                              <a:ext cx="32436"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D1D5BEC" w14:textId="77777777"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إدارة التعاقب القيادي</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408"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26257D5" w14:textId="77777777" w:rsidR="000550BC" w:rsidRPr="0056070B" w:rsidRDefault="000550BC" w:rsidP="000550BC">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409"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D65C4AB" id="Group 455" o:spid="_x0000_s1234" style="width:451.05pt;height:37.15pt;mso-position-horizontal-relative:char;mso-position-vertical-relative:line" coordsize="61319,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">
                <v:group id="Group 21" o:spid="_x0000_s1235" style="position:absolute;left:39085;width:22234;height:5058" coordorigin="28504" coordsize="32436,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oundrect id="Rectangle: Rounded Corners 55" o:spid="_x0000_s1236" alt="&quot;&quot;" style="position:absolute;left:28504;width:32436;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" fillcolor="#c00000" stroked="f" strokeweight="1pt">
                    <v:stroke joinstyle="miter"/>
                    <v:textbox inset=",1mm,,1mm">
                      <w:txbxContent>
                        <w:p w14:paraId="6D1D5BEC" w14:textId="77777777"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إدارة التعاقب القيادي</w:t>
                          </w:r>
                          <w:r w:rsidRPr="00E152AC">
                            <w:rPr>
                              <w:rFonts w:hint="cs"/>
                              <w:bCs w:val="0"/>
                              <w:color w:val="FFFFFF" w:themeColor="background1"/>
                              <w:rtl/>
                              <w:lang w:bidi="ar-SY"/>
                            </w:rPr>
                            <w:t>:</w:t>
                          </w:r>
                        </w:p>
                      </w:txbxContent>
                    </v:textbox>
                  </v:roundrect>
                  <v:oval id="Oval 61" o:spid="_x0000_s1237"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" fillcolor="#272727 [2749]" stroked="f" strokeweight="1pt">
                    <v:stroke joinstyle="miter"/>
                    <v:shadow on="t" color="black" opacity="26213f" origin=",-.5" offset="0,3pt"/>
                    <v:textbox inset="0,0,0,0">
                      <w:txbxContent>
                        <w:p w14:paraId="626257D5" w14:textId="77777777" w:rsidR="000550BC" w:rsidRPr="0056070B" w:rsidRDefault="000550BC" w:rsidP="000550BC">
                          <w:pPr>
                            <w:jc w:val="center"/>
                            <w:rPr>
                              <w:color w:val="FFFFFF" w:themeColor="background1"/>
                              <w:lang w:bidi="ar-SY"/>
                            </w:rPr>
                          </w:pPr>
                          <w:r>
                            <w:rPr>
                              <w:rFonts w:hint="cs"/>
                              <w:color w:val="FFFFFF" w:themeColor="background1"/>
                              <w:rtl/>
                              <w:lang w:bidi="ar-SY"/>
                            </w:rPr>
                            <w:t>2</w:t>
                          </w:r>
                        </w:p>
                      </w:txbxContent>
                    </v:textbox>
                  </v:oval>
                </v:group>
                <v:rect id="Rectangle 25" o:spid="_x0000_s1238"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" fillcolor="#c00000" stroked="f" strokeweight="1pt"/>
                <w10:anchorlock/>
              </v:group>
            </w:pict>
          </mc:Fallback>
        </mc:AlternateContent>
      </w:r>
    </w:p>
    <w:p w14:paraId="71BB1755" w14:textId="77777777" w:rsidR="000550BC" w:rsidRPr="00A32C65" w:rsidRDefault="000550BC" w:rsidP="000550BC">
      <w:pPr>
        <w:rPr>
          <w:rtl/>
        </w:rPr>
      </w:pPr>
      <w:r w:rsidRPr="00A32C65">
        <w:rPr>
          <w:rtl/>
        </w:rPr>
        <w:t>هي خطوة أبعد من تخطيط التعاقب، وأكثر شمولاً، حيث تعني الجهود المخططة والمنهجية التي تبادر بها المنظمة لتشجيع تقدم العاملين من ذوي المواهب، وبما يضمن استمرار توافر القيادات القادرة على شغل الوظائف المحورية للمنظمة، سواء كانت هذه الوظائف إدارية أو فنية أو تخصصية</w:t>
      </w:r>
      <w:r>
        <w:rPr>
          <w:rFonts w:hint="cs"/>
          <w:rtl/>
        </w:rPr>
        <w:t>.</w:t>
      </w:r>
    </w:p>
    <w:p w14:paraId="317B110A" w14:textId="77777777" w:rsidR="000550BC" w:rsidRDefault="0050179E" w:rsidP="000550BC">
      <w:pPr>
        <w:rPr>
          <w:b/>
          <w:bCs/>
          <w:rtl/>
        </w:rPr>
      </w:pPr>
      <w:r>
        <w:rPr>
          <w:noProof/>
        </w:rPr>
        <mc:AlternateContent>
          <mc:Choice Requires="wps">
            <w:drawing>
              <wp:inline distT="0" distB="0" distL="0" distR="0" wp14:anchorId="1FA5B496" wp14:editId="330DA1A1">
                <wp:extent cx="5731510" cy="1352550"/>
                <wp:effectExtent l="6985" t="4445" r="5080" b="5080"/>
                <wp:docPr id="404" name="AutoShape 6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31510" cy="1352550"/>
                        </a:xfrm>
                        <a:custGeom>
                          <a:avLst/>
                          <a:gdLst>
                            <a:gd name="T0" fmla="*/ 0 w 5731510"/>
                            <a:gd name="T1" fmla="*/ 0 h 1352619"/>
                            <a:gd name="T2" fmla="*/ 5152684 w 5731510"/>
                            <a:gd name="T3" fmla="*/ 0 h 1352619"/>
                            <a:gd name="T4" fmla="*/ 5731510 w 5731510"/>
                            <a:gd name="T5" fmla="*/ 578796 h 1352619"/>
                            <a:gd name="T6" fmla="*/ 5731510 w 5731510"/>
                            <a:gd name="T7" fmla="*/ 1352550 h 1352619"/>
                            <a:gd name="T8" fmla="*/ 5731510 w 5731510"/>
                            <a:gd name="T9" fmla="*/ 1352550 h 1352619"/>
                            <a:gd name="T10" fmla="*/ 578826 w 5731510"/>
                            <a:gd name="T11" fmla="*/ 1352550 h 1352619"/>
                            <a:gd name="T12" fmla="*/ 0 w 5731510"/>
                            <a:gd name="T13" fmla="*/ 773754 h 1352619"/>
                            <a:gd name="T14" fmla="*/ 0 w 5731510"/>
                            <a:gd name="T15" fmla="*/ 0 h 1352619"/>
                            <a:gd name="T16" fmla="*/ 0 w 5731510"/>
                            <a:gd name="T17" fmla="*/ 0 h 135261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731510"/>
                            <a:gd name="T28" fmla="*/ 0 h 1352619"/>
                            <a:gd name="T29" fmla="*/ 5731510 w 5731510"/>
                            <a:gd name="T30" fmla="*/ 1352619 h 1352619"/>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731510" h="1352619">
                              <a:moveTo>
                                <a:pt x="0" y="0"/>
                              </a:moveTo>
                              <a:lnTo>
                                <a:pt x="5152684" y="0"/>
                              </a:lnTo>
                              <a:cubicBezTo>
                                <a:pt x="5472361" y="0"/>
                                <a:pt x="5731510" y="259149"/>
                                <a:pt x="5731510" y="578826"/>
                              </a:cubicBezTo>
                              <a:lnTo>
                                <a:pt x="5731510" y="1352619"/>
                              </a:lnTo>
                              <a:lnTo>
                                <a:pt x="578826" y="1352619"/>
                              </a:lnTo>
                              <a:cubicBezTo>
                                <a:pt x="259149" y="1352619"/>
                                <a:pt x="0" y="1093470"/>
                                <a:pt x="0" y="773793"/>
                              </a:cubicBezTo>
                              <a:lnTo>
                                <a:pt x="0" y="0"/>
                              </a:lnTo>
                              <a:close/>
                            </a:path>
                          </a:pathLst>
                        </a:custGeom>
                        <a:solidFill>
                          <a:schemeClr val="accent5">
                            <a:lumMod val="20000"/>
                            <a:lumOff val="80000"/>
                          </a:schemeClr>
                        </a:solidFill>
                        <a:ln w="12700">
                          <a:solidFill>
                            <a:srgbClr val="002060"/>
                          </a:solidFill>
                          <a:miter lim="800000"/>
                          <a:headEnd/>
                          <a:tailEnd/>
                        </a:ln>
                      </wps:spPr>
                      <wps:txbx>
                        <w:txbxContent>
                          <w:p w14:paraId="654C9061" w14:textId="77777777" w:rsidR="000550BC" w:rsidRPr="00375636" w:rsidRDefault="000550BC" w:rsidP="000550BC">
                            <w:pPr>
                              <w:jc w:val="center"/>
                              <w:rPr>
                                <w:color w:val="002060"/>
                                <w:sz w:val="32"/>
                                <w:szCs w:val="36"/>
                                <w:lang w:bidi="ar-SY"/>
                              </w:rPr>
                            </w:pPr>
                            <w:r w:rsidRPr="000550BC">
                              <w:rPr>
                                <w:b/>
                                <w:bCs/>
                                <w:color w:val="002060"/>
                                <w:sz w:val="32"/>
                                <w:szCs w:val="36"/>
                                <w:rtl/>
                              </w:rPr>
                              <w:t>التعاقب القيادي</w:t>
                            </w:r>
                            <w:r>
                              <w:rPr>
                                <w:rFonts w:hint="cs"/>
                                <w:color w:val="002060"/>
                                <w:sz w:val="32"/>
                                <w:szCs w:val="36"/>
                                <w:rtl/>
                              </w:rPr>
                              <w:t>:</w:t>
                            </w:r>
                            <w:r w:rsidRPr="000550BC">
                              <w:rPr>
                                <w:color w:val="002060"/>
                                <w:sz w:val="32"/>
                                <w:szCs w:val="36"/>
                                <w:rtl/>
                              </w:rPr>
                              <w:t xml:space="preserve"> هو سلسلة من الإجراءات العملية لتأهيل القادة للأدوار الجديدة التي تلبّي احتياجات المؤسسات في الحاضر، والمستقبل</w:t>
                            </w:r>
                            <w:r w:rsidRPr="00A34A24">
                              <w:rPr>
                                <w:color w:val="002060"/>
                                <w:sz w:val="32"/>
                                <w:szCs w:val="36"/>
                                <w:rtl/>
                              </w:rPr>
                              <w:t>.</w:t>
                            </w:r>
                          </w:p>
                        </w:txbxContent>
                      </wps:txbx>
                      <wps:bodyPr rot="0" vert="horz" wrap="square" lIns="36000" tIns="0" rIns="36000" bIns="0" anchor="ctr" anchorCtr="0" upright="1">
                        <a:noAutofit/>
                      </wps:bodyPr>
                    </wps:wsp>
                  </a:graphicData>
                </a:graphic>
              </wp:inline>
            </w:drawing>
          </mc:Choice>
          <mc:Fallback>
            <w:pict>
              <v:shape w14:anchorId="1FA5B496" id="AutoShape 687" o:spid="_x0000_s1239" style="width:451.3pt;height:106.5pt;visibility:visible;mso-wrap-style:square;mso-left-percent:-10001;mso-top-percent:-10001;mso-position-horizontal:absolute;mso-position-horizontal-relative:char;mso-position-vertical:absolute;mso-position-vertical-relative:line;mso-left-percent:-10001;mso-top-percent:-10001;v-text-anchor:middle" coordsize="5731510,135261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" adj="-11796480,,5400" path="m,l5152684,v319677,,578826,259149,578826,578826l5731510,1352619r-5152684,c259149,1352619,,1093470,,773793l,xe" fillcolor="#deeaf6 [664]" strokecolor="#002060" strokeweight="1pt">
                <v:stroke joinstyle="miter"/>
                <v:formulas/>
                <v:path arrowok="t" o:connecttype="custom" o:connectlocs="0,0;5152684,0;5731510,578766;5731510,1352481;5731510,1352481;578826,1352481;0,773715;0,0;0,0" o:connectangles="0,0,0,0,0,0,0,0,0" textboxrect="0,0,5731510,1352619"/>
                <v:textbox inset="1mm,0,1mm,0">
                  <w:txbxContent>
                    <w:p w14:paraId="654C9061" w14:textId="77777777" w:rsidR="000550BC" w:rsidRPr="00375636" w:rsidRDefault="000550BC" w:rsidP="000550BC">
                      <w:pPr>
                        <w:jc w:val="center"/>
                        <w:rPr>
                          <w:color w:val="002060"/>
                          <w:sz w:val="32"/>
                          <w:szCs w:val="36"/>
                          <w:lang w:bidi="ar-SY"/>
                        </w:rPr>
                      </w:pPr>
                      <w:r w:rsidRPr="000550BC">
                        <w:rPr>
                          <w:b/>
                          <w:bCs/>
                          <w:color w:val="002060"/>
                          <w:sz w:val="32"/>
                          <w:szCs w:val="36"/>
                          <w:rtl/>
                        </w:rPr>
                        <w:t>التعاقب القيادي</w:t>
                      </w:r>
                      <w:r>
                        <w:rPr>
                          <w:rFonts w:hint="cs"/>
                          <w:color w:val="002060"/>
                          <w:sz w:val="32"/>
                          <w:szCs w:val="36"/>
                          <w:rtl/>
                        </w:rPr>
                        <w:t>:</w:t>
                      </w:r>
                      <w:r w:rsidRPr="000550BC">
                        <w:rPr>
                          <w:color w:val="002060"/>
                          <w:sz w:val="32"/>
                          <w:szCs w:val="36"/>
                          <w:rtl/>
                        </w:rPr>
                        <w:t xml:space="preserve"> هو سلسلة من الإجراءات العملية لتأهيل القادة للأدوار الجديدة التي تلبّي احتياجات المؤسسات في الحاضر، والمستقبل</w:t>
                      </w:r>
                      <w:r w:rsidRPr="00A34A24">
                        <w:rPr>
                          <w:color w:val="002060"/>
                          <w:sz w:val="32"/>
                          <w:szCs w:val="36"/>
                          <w:rtl/>
                        </w:rPr>
                        <w:t>.</w:t>
                      </w:r>
                    </w:p>
                  </w:txbxContent>
                </v:textbox>
                <w10:anchorlock/>
              </v:shape>
            </w:pict>
          </mc:Fallback>
        </mc:AlternateContent>
      </w:r>
    </w:p>
    <w:p w14:paraId="59497B88" w14:textId="68F0DDFC" w:rsidR="000550BC" w:rsidRDefault="000A73E5" w:rsidP="000550BC">
      <w:pPr>
        <w:rPr>
          <w:b/>
          <w:bCs/>
          <w:rtl/>
        </w:rPr>
      </w:pPr>
      <w:hyperlink r:id="rId44" w:history="1">
        <w:r w:rsidR="000550BC" w:rsidRPr="000A73E5">
          <w:rPr>
            <w:rStyle w:val="Hyperlink"/>
            <w:rtl/>
          </w:rPr>
          <w:t xml:space="preserve"> </w:t>
        </w:r>
        <w:r w:rsidR="000550BC" w:rsidRPr="000A73E5">
          <w:rPr>
            <w:rStyle w:val="Hyperlink"/>
            <w:b/>
            <w:bCs/>
            <w:rtl/>
          </w:rPr>
          <w:t>و</w:t>
        </w:r>
        <w:r w:rsidR="000550BC" w:rsidRPr="000A73E5">
          <w:rPr>
            <w:rStyle w:val="Hyperlink"/>
            <w:rFonts w:hint="cs"/>
            <w:b/>
            <w:bCs/>
            <w:rtl/>
          </w:rPr>
          <w:t>ت</w:t>
        </w:r>
        <w:r w:rsidR="000550BC" w:rsidRPr="000A73E5">
          <w:rPr>
            <w:rStyle w:val="Hyperlink"/>
            <w:b/>
            <w:bCs/>
            <w:rtl/>
          </w:rPr>
          <w:t>هدف ممارسات إعداد قيادات الصف الثاني:</w:t>
        </w:r>
      </w:hyperlink>
    </w:p>
    <w:p w14:paraId="7314F482" w14:textId="77777777" w:rsidR="000550BC" w:rsidRPr="000550BC" w:rsidRDefault="000550BC">
      <w:pPr>
        <w:pStyle w:val="a5"/>
        <w:numPr>
          <w:ilvl w:val="0"/>
          <w:numId w:val="10"/>
        </w:numPr>
        <w:spacing w:line="276" w:lineRule="auto"/>
        <w:ind w:left="386"/>
        <w:jc w:val="both"/>
        <w:rPr>
          <w:rFonts w:ascii="Adobe Arabic" w:hAnsi="Adobe Arabic" w:cs="Adobe Arabic"/>
          <w:sz w:val="36"/>
          <w:szCs w:val="36"/>
          <w:rtl/>
        </w:rPr>
      </w:pPr>
      <w:r w:rsidRPr="000550BC">
        <w:rPr>
          <w:rFonts w:ascii="Adobe Arabic" w:hAnsi="Adobe Arabic" w:cs="Adobe Arabic"/>
          <w:sz w:val="36"/>
          <w:szCs w:val="36"/>
          <w:rtl/>
        </w:rPr>
        <w:t>معالجة التقدم في أعمار القيادات وقوة العمل.</w:t>
      </w:r>
    </w:p>
    <w:p w14:paraId="05F512D8" w14:textId="77777777" w:rsidR="000550BC" w:rsidRPr="000550BC" w:rsidRDefault="000550BC">
      <w:pPr>
        <w:pStyle w:val="a5"/>
        <w:numPr>
          <w:ilvl w:val="0"/>
          <w:numId w:val="10"/>
        </w:numPr>
        <w:spacing w:line="276" w:lineRule="auto"/>
        <w:ind w:left="386"/>
        <w:jc w:val="both"/>
        <w:rPr>
          <w:rFonts w:ascii="Adobe Arabic" w:hAnsi="Adobe Arabic" w:cs="Adobe Arabic"/>
          <w:sz w:val="36"/>
          <w:szCs w:val="36"/>
          <w:rtl/>
        </w:rPr>
      </w:pPr>
      <w:r w:rsidRPr="000550BC">
        <w:rPr>
          <w:rFonts w:ascii="Adobe Arabic" w:hAnsi="Adobe Arabic" w:cs="Adobe Arabic"/>
          <w:sz w:val="36"/>
          <w:szCs w:val="36"/>
          <w:rtl/>
        </w:rPr>
        <w:t>مواجهة التسرب بين القيادات.</w:t>
      </w:r>
    </w:p>
    <w:p w14:paraId="25E0A670" w14:textId="77777777" w:rsidR="000550BC" w:rsidRPr="000550BC" w:rsidRDefault="000550BC">
      <w:pPr>
        <w:pStyle w:val="a5"/>
        <w:numPr>
          <w:ilvl w:val="0"/>
          <w:numId w:val="10"/>
        </w:numPr>
        <w:spacing w:line="276" w:lineRule="auto"/>
        <w:ind w:left="386"/>
        <w:jc w:val="both"/>
        <w:rPr>
          <w:rFonts w:ascii="Adobe Arabic" w:hAnsi="Adobe Arabic" w:cs="Adobe Arabic"/>
          <w:sz w:val="36"/>
          <w:szCs w:val="36"/>
          <w:rtl/>
        </w:rPr>
      </w:pPr>
      <w:r w:rsidRPr="000550BC">
        <w:rPr>
          <w:rFonts w:ascii="Adobe Arabic" w:hAnsi="Adobe Arabic" w:cs="Adobe Arabic"/>
          <w:sz w:val="36"/>
          <w:szCs w:val="36"/>
          <w:rtl/>
        </w:rPr>
        <w:t>مواجهة المنافسة المتزايدة في الأسواق.</w:t>
      </w:r>
    </w:p>
    <w:p w14:paraId="365DD27B" w14:textId="77777777" w:rsidR="000550BC" w:rsidRDefault="000550BC">
      <w:pPr>
        <w:pStyle w:val="a5"/>
        <w:numPr>
          <w:ilvl w:val="0"/>
          <w:numId w:val="10"/>
        </w:numPr>
        <w:spacing w:line="276" w:lineRule="auto"/>
        <w:ind w:left="386"/>
        <w:jc w:val="both"/>
        <w:rPr>
          <w:rFonts w:ascii="Adobe Arabic" w:hAnsi="Adobe Arabic" w:cs="Adobe Arabic"/>
          <w:sz w:val="36"/>
          <w:szCs w:val="36"/>
        </w:rPr>
      </w:pPr>
      <w:r w:rsidRPr="000550BC">
        <w:rPr>
          <w:rFonts w:ascii="Adobe Arabic" w:hAnsi="Adobe Arabic" w:cs="Adobe Arabic"/>
          <w:sz w:val="36"/>
          <w:szCs w:val="36"/>
          <w:rtl/>
        </w:rPr>
        <w:t>مواجهة التغيرات المتسارعة والمتنامية</w:t>
      </w:r>
      <w:r>
        <w:rPr>
          <w:rFonts w:ascii="Adobe Arabic" w:hAnsi="Adobe Arabic" w:cs="Adobe Arabic" w:hint="cs"/>
          <w:sz w:val="36"/>
          <w:szCs w:val="36"/>
          <w:rtl/>
        </w:rPr>
        <w:t>.</w:t>
      </w:r>
    </w:p>
    <w:p w14:paraId="48609093" w14:textId="77777777" w:rsidR="000550BC" w:rsidRDefault="0050179E" w:rsidP="000550BC">
      <w:pPr>
        <w:rPr>
          <w:rFonts w:ascii="Adobe Arabic" w:hAnsi="Adobe Arabic" w:cs="Adobe Arabic"/>
          <w:sz w:val="36"/>
          <w:szCs w:val="36"/>
          <w:rtl/>
        </w:rPr>
      </w:pPr>
      <w:r>
        <w:rPr>
          <w:noProof/>
        </w:rPr>
        <mc:AlternateContent>
          <mc:Choice Requires="wpg">
            <w:drawing>
              <wp:inline distT="0" distB="0" distL="0" distR="0" wp14:anchorId="2CFE6DBD" wp14:editId="37C4B3BE">
                <wp:extent cx="5726430" cy="471805"/>
                <wp:effectExtent l="0" t="635" r="2540" b="3810"/>
                <wp:docPr id="39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6430" cy="471805"/>
                          <a:chOff x="0" y="0"/>
                          <a:chExt cx="61299" cy="5058"/>
                        </a:xfrm>
                      </wpg:grpSpPr>
                      <wpg:grpSp>
                        <wpg:cNvPr id="400" name="Group 21"/>
                        <wpg:cNvGrpSpPr>
                          <a:grpSpLocks/>
                        </wpg:cNvGrpSpPr>
                        <wpg:grpSpPr bwMode="auto">
                          <a:xfrm>
                            <a:off x="28005" y="0"/>
                            <a:ext cx="33294" cy="5058"/>
                            <a:chOff x="12341" y="0"/>
                            <a:chExt cx="48570" cy="7110"/>
                          </a:xfrm>
                        </wpg:grpSpPr>
                        <wps:wsp>
                          <wps:cNvPr id="401" name="Rectangle: Rounded Corners 55">
                            <a:extLst>
                              <a:ext uri="{C183D7F6-B498-43B3-948B-1728B52AA6E4}">
                                <adec:decorative xmlns:adec="http://schemas.microsoft.com/office/drawing/2017/decorative" val="1"/>
                              </a:ext>
                            </a:extLst>
                          </wps:cNvPr>
                          <wps:cNvSpPr>
                            <a:spLocks noChangeArrowheads="1"/>
                          </wps:cNvSpPr>
                          <wps:spPr bwMode="auto">
                            <a:xfrm>
                              <a:off x="12341" y="0"/>
                              <a:ext cx="48570"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854E793" w14:textId="77777777"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أهم سمات عملية إدارة التعاقب القيادي</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402"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2F8886D4" w14:textId="77777777" w:rsidR="000550BC" w:rsidRPr="0056070B" w:rsidRDefault="000550BC" w:rsidP="000550BC">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403"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CFE6DBD" id="Group 449" o:spid="_x0000_s1240" style="width:450.9pt;height:37.15pt;mso-position-horizontal-relative:char;mso-position-vertical-relative:line" coordsize="61299,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">
                <v:group id="Group 21" o:spid="_x0000_s1241" style="position:absolute;left:28005;width:33294;height:5058" coordorigin="12341" coordsize="4857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oundrect id="Rectangle: Rounded Corners 55" o:spid="_x0000_s1242" alt="&quot;&quot;" style="position:absolute;left:12341;width:4857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" fillcolor="#c00000" stroked="f" strokeweight="1pt">
                    <v:stroke joinstyle="miter"/>
                    <v:textbox inset=",1mm,,1mm">
                      <w:txbxContent>
                        <w:p w14:paraId="0854E793" w14:textId="77777777" w:rsidR="000550BC" w:rsidRPr="00E152AC" w:rsidRDefault="000550BC" w:rsidP="000550BC">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0550BC">
                            <w:rPr>
                              <w:bCs w:val="0"/>
                              <w:color w:val="FFFFFF" w:themeColor="background1"/>
                              <w:rtl/>
                            </w:rPr>
                            <w:t>أهم سمات عملية إدارة التعاقب القيادي</w:t>
                          </w:r>
                          <w:r w:rsidRPr="00E152AC">
                            <w:rPr>
                              <w:rFonts w:hint="cs"/>
                              <w:bCs w:val="0"/>
                              <w:color w:val="FFFFFF" w:themeColor="background1"/>
                              <w:rtl/>
                              <w:lang w:bidi="ar-SY"/>
                            </w:rPr>
                            <w:t>:</w:t>
                          </w:r>
                        </w:p>
                      </w:txbxContent>
                    </v:textbox>
                  </v:roundrect>
                  <v:oval id="Oval 61" o:spid="_x0000_s1243"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" fillcolor="#272727 [2749]" stroked="f" strokeweight="1pt">
                    <v:stroke joinstyle="miter"/>
                    <v:shadow on="t" color="black" opacity="26213f" origin=",-.5" offset="0,3pt"/>
                    <v:textbox inset="0,0,0,0">
                      <w:txbxContent>
                        <w:p w14:paraId="2F8886D4" w14:textId="77777777" w:rsidR="000550BC" w:rsidRPr="0056070B" w:rsidRDefault="000550BC" w:rsidP="000550BC">
                          <w:pPr>
                            <w:jc w:val="center"/>
                            <w:rPr>
                              <w:color w:val="FFFFFF" w:themeColor="background1"/>
                              <w:lang w:bidi="ar-SY"/>
                            </w:rPr>
                          </w:pPr>
                          <w:r>
                            <w:rPr>
                              <w:rFonts w:hint="cs"/>
                              <w:color w:val="FFFFFF" w:themeColor="background1"/>
                              <w:rtl/>
                              <w:lang w:bidi="ar-SY"/>
                            </w:rPr>
                            <w:t>3</w:t>
                          </w:r>
                        </w:p>
                      </w:txbxContent>
                    </v:textbox>
                  </v:oval>
                </v:group>
                <v:rect id="Rectangle 25" o:spid="_x0000_s1244"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" fillcolor="#c00000" stroked="f" strokeweight="1pt"/>
                <w10:anchorlock/>
              </v:group>
            </w:pict>
          </mc:Fallback>
        </mc:AlternateContent>
      </w:r>
    </w:p>
    <w:p w14:paraId="3B9733B7" w14:textId="77777777" w:rsidR="000550BC" w:rsidRPr="000550BC" w:rsidRDefault="000550BC">
      <w:pPr>
        <w:pStyle w:val="a5"/>
        <w:numPr>
          <w:ilvl w:val="0"/>
          <w:numId w:val="11"/>
        </w:numPr>
        <w:jc w:val="both"/>
        <w:rPr>
          <w:rFonts w:ascii="Sakkal Majalla" w:hAnsi="Sakkal Majalla" w:cs="Sakkal Majalla"/>
          <w:sz w:val="34"/>
          <w:szCs w:val="34"/>
          <w:rtl/>
        </w:rPr>
      </w:pPr>
      <w:r w:rsidRPr="000550BC">
        <w:rPr>
          <w:rFonts w:ascii="Sakkal Majalla" w:hAnsi="Sakkal Majalla" w:cs="Sakkal Majalla"/>
          <w:b/>
          <w:bCs/>
          <w:color w:val="C00000"/>
          <w:sz w:val="34"/>
          <w:szCs w:val="34"/>
          <w:rtl/>
        </w:rPr>
        <w:t>جهد هيكلي مخطط:</w:t>
      </w:r>
      <w:r w:rsidRPr="000550BC">
        <w:rPr>
          <w:rFonts w:ascii="Sakkal Majalla" w:hAnsi="Sakkal Majalla" w:cs="Sakkal Majalla"/>
          <w:color w:val="C00000"/>
          <w:sz w:val="34"/>
          <w:szCs w:val="34"/>
          <w:rtl/>
        </w:rPr>
        <w:t xml:space="preserve"> </w:t>
      </w:r>
      <w:r w:rsidRPr="000550BC">
        <w:rPr>
          <w:rFonts w:ascii="Sakkal Majalla" w:hAnsi="Sakkal Majalla" w:cs="Sakkal Majalla"/>
          <w:sz w:val="34"/>
          <w:szCs w:val="34"/>
          <w:rtl/>
        </w:rPr>
        <w:t>يهدف إلى توفير القيادات واستمرارها في شغل الوظائف المحورية للمنظمة، وتنمية رأس المال البشري اللازم لمستقبل المنظمة؛ من خلال خطوات منهجية مستمرة.</w:t>
      </w:r>
    </w:p>
    <w:p w14:paraId="32A7C4EE" w14:textId="77777777" w:rsidR="000550BC" w:rsidRPr="000550BC" w:rsidRDefault="000550BC">
      <w:pPr>
        <w:pStyle w:val="a5"/>
        <w:numPr>
          <w:ilvl w:val="0"/>
          <w:numId w:val="11"/>
        </w:numPr>
        <w:jc w:val="both"/>
        <w:rPr>
          <w:rFonts w:ascii="Sakkal Majalla" w:hAnsi="Sakkal Majalla" w:cs="Sakkal Majalla"/>
          <w:sz w:val="34"/>
          <w:szCs w:val="34"/>
          <w:rtl/>
        </w:rPr>
      </w:pPr>
      <w:r w:rsidRPr="000550BC">
        <w:rPr>
          <w:rFonts w:ascii="Sakkal Majalla" w:hAnsi="Sakkal Majalla" w:cs="Sakkal Majalla"/>
          <w:b/>
          <w:bCs/>
          <w:color w:val="C00000"/>
          <w:sz w:val="34"/>
          <w:szCs w:val="34"/>
          <w:rtl/>
        </w:rPr>
        <w:t>عملية متطورة وممتدة:</w:t>
      </w:r>
      <w:r w:rsidRPr="000550BC">
        <w:rPr>
          <w:rFonts w:ascii="Sakkal Majalla" w:hAnsi="Sakkal Majalla" w:cs="Sakkal Majalla"/>
          <w:color w:val="C00000"/>
          <w:sz w:val="34"/>
          <w:szCs w:val="34"/>
          <w:rtl/>
        </w:rPr>
        <w:t xml:space="preserve"> </w:t>
      </w:r>
      <w:r w:rsidRPr="000550BC">
        <w:rPr>
          <w:rFonts w:ascii="Sakkal Majalla" w:hAnsi="Sakkal Majalla" w:cs="Sakkal Majalla"/>
          <w:sz w:val="34"/>
          <w:szCs w:val="34"/>
          <w:rtl/>
        </w:rPr>
        <w:t>بمعنى أنها لا تهدف فقط إلى كتابة اسم معين في مربع أو صندوق معين يحمل اسماً لوظيفة قيادية معينة، بل تهدف إلى إعداد وتوفير عدة قيادات تملك القدرة والفعالية لشغل عدة مواقع قيادية وفي عدة دوائر.</w:t>
      </w:r>
    </w:p>
    <w:p w14:paraId="693AA2F1" w14:textId="77777777" w:rsidR="000550BC" w:rsidRDefault="000550BC">
      <w:pPr>
        <w:pStyle w:val="a5"/>
        <w:numPr>
          <w:ilvl w:val="0"/>
          <w:numId w:val="11"/>
        </w:numPr>
        <w:jc w:val="both"/>
        <w:rPr>
          <w:rFonts w:ascii="Sakkal Majalla" w:hAnsi="Sakkal Majalla" w:cs="Sakkal Majalla"/>
          <w:sz w:val="34"/>
          <w:szCs w:val="34"/>
        </w:rPr>
      </w:pPr>
      <w:r w:rsidRPr="000550BC">
        <w:rPr>
          <w:rFonts w:ascii="Sakkal Majalla" w:hAnsi="Sakkal Majalla" w:cs="Sakkal Majalla"/>
          <w:b/>
          <w:bCs/>
          <w:color w:val="C00000"/>
          <w:sz w:val="34"/>
          <w:szCs w:val="34"/>
          <w:rtl/>
        </w:rPr>
        <w:t>لا تنعزل عن استراتيجيات وبرامج العمل الأُخرى في المنظمة:</w:t>
      </w:r>
      <w:r w:rsidRPr="000550BC">
        <w:rPr>
          <w:rFonts w:ascii="Sakkal Majalla" w:hAnsi="Sakkal Majalla" w:cs="Sakkal Majalla"/>
          <w:color w:val="C00000"/>
          <w:sz w:val="34"/>
          <w:szCs w:val="34"/>
          <w:rtl/>
        </w:rPr>
        <w:t xml:space="preserve"> </w:t>
      </w:r>
      <w:r w:rsidRPr="000550BC">
        <w:rPr>
          <w:rFonts w:ascii="Sakkal Majalla" w:hAnsi="Sakkal Majalla" w:cs="Sakkal Majalla"/>
          <w:sz w:val="34"/>
          <w:szCs w:val="34"/>
          <w:rtl/>
        </w:rPr>
        <w:t>برامج التعاقب القيادي ترتبط باستراتيجياتِ وخططِ ومتطلباتِ المنظمة ونمط الكفاءات والمهارات التي يتطلبها التنفيذ السليم لهذه الاستراتيجيات.</w:t>
      </w:r>
    </w:p>
    <w:p w14:paraId="0989F882" w14:textId="77777777" w:rsidR="0054027D" w:rsidRPr="0054027D" w:rsidRDefault="0054027D" w:rsidP="0054027D">
      <w:pPr>
        <w:rPr>
          <w:rFonts w:ascii="Sakkal Majalla" w:hAnsi="Sakkal Majalla"/>
          <w:sz w:val="34"/>
          <w:rtl/>
        </w:rPr>
      </w:pPr>
      <w:r>
        <w:rPr>
          <w:noProof/>
          <w:rtl/>
        </w:rPr>
        <mc:AlternateContent>
          <mc:Choice Requires="wpg">
            <w:drawing>
              <wp:inline distT="0" distB="0" distL="0" distR="0" wp14:anchorId="10304FD3" wp14:editId="2873164A">
                <wp:extent cx="5727701" cy="471805"/>
                <wp:effectExtent l="0" t="0" r="6350" b="61595"/>
                <wp:docPr id="3316" name="Group 3316"/>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3317" name="Group 3317"/>
                        <wpg:cNvGrpSpPr/>
                        <wpg:grpSpPr>
                          <a:xfrm>
                            <a:off x="0" y="0"/>
                            <a:ext cx="5727701" cy="471805"/>
                            <a:chOff x="0" y="0"/>
                            <a:chExt cx="6131269" cy="505879"/>
                          </a:xfrm>
                        </wpg:grpSpPr>
                        <wpg:grpSp>
                          <wpg:cNvPr id="3318" name="Group 3318"/>
                          <wpg:cNvGrpSpPr/>
                          <wpg:grpSpPr>
                            <a:xfrm>
                              <a:off x="2002500" y="0"/>
                              <a:ext cx="4128769" cy="505839"/>
                              <a:chOff x="1222977" y="0"/>
                              <a:chExt cx="6023442" cy="711023"/>
                            </a:xfrm>
                          </wpg:grpSpPr>
                          <wps:wsp>
                            <wps:cNvPr id="3319" name="Rectangle: Rounded Corners 3319">
                              <a:extLst>
                                <a:ext uri="{C183D7F6-B498-43B3-948B-1728B52AA6E4}">
                                  <adec:decorative xmlns:adec="http://schemas.microsoft.com/office/drawing/2017/decorative" val="1"/>
                                </a:ext>
                              </a:extLst>
                            </wps:cNvPr>
                            <wps:cNvSpPr/>
                            <wps:spPr>
                              <a:xfrm>
                                <a:off x="1222977" y="0"/>
                                <a:ext cx="602344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F12D88"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الفرق بين تخطيط التعاقب القيادي والإحلال الوظيفي</w:t>
                                  </w:r>
                                  <w:r>
                                    <w:rPr>
                                      <w:rFonts w:ascii="Adobe Arabic" w:hAnsi="Adobe Arabic" w:cs="Adobe Arabic"/>
                                      <w:bCs/>
                                      <w:color w:val="auto"/>
                                      <w:sz w:val="36"/>
                                      <w:szCs w:val="36"/>
                                      <w:rtl/>
                                      <w:lang w:bidi="ar-SY"/>
                                    </w:rPr>
                                    <w:t>:</w:t>
                                  </w:r>
                                </w:p>
                              </w:txbxContent>
                            </wps:txbx>
                            <wps:bodyPr tIns="36000" bIns="36000" rtlCol="0" anchor="ctr"/>
                          </wps:wsp>
                          <wps:wsp>
                            <wps:cNvPr id="3320" name="Oval 3320">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321" name="Rectangle 3321"/>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322" name="Group 3322"/>
                        <wpg:cNvGrpSpPr/>
                        <wpg:grpSpPr>
                          <a:xfrm>
                            <a:off x="5343525" y="104775"/>
                            <a:ext cx="209550" cy="249555"/>
                            <a:chOff x="0" y="0"/>
                            <a:chExt cx="273780" cy="327013"/>
                          </a:xfrm>
                          <a:solidFill>
                            <a:schemeClr val="bg1"/>
                          </a:solidFill>
                        </wpg:grpSpPr>
                        <wps:wsp>
                          <wps:cNvPr id="332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32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32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6512" name="Google Shape;204;p17"/>
                          <wpg:cNvGrpSpPr/>
                          <wpg:grpSpPr>
                            <a:xfrm>
                              <a:off x="0" y="0"/>
                              <a:ext cx="273780" cy="105078"/>
                              <a:chOff x="0" y="0"/>
                              <a:chExt cx="273780" cy="105078"/>
                            </a:xfrm>
                            <a:grpFill/>
                          </wpg:grpSpPr>
                          <wps:wsp>
                            <wps:cNvPr id="25651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651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651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651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1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10304FD3" id="Group 3316" o:spid="_x0000_s1245"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">
                <v:group id="Group 3317" o:spid="_x0000_s1246"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">
                  <v:group id="Group 3318" o:spid="_x0000_s1247" style="position:absolute;left:20025;width:41287;height:5058" coordorigin="12229" coordsize="6023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">
                    <v:roundrect id="Rectangle: Rounded Corners 3319" o:spid="_x0000_s1248" alt="&quot;&quot;" style="position:absolute;left:12229;width:6023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" fillcolor="#0070c0" stroked="f" strokeweight="1pt">
                      <v:stroke joinstyle="miter"/>
                      <v:textbox inset=",1mm,,1mm">
                        <w:txbxContent>
                          <w:p w14:paraId="2CF12D88"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الفرق بين تخطيط التعاقب القيادي والإحلال الوظيفي</w:t>
                            </w:r>
                            <w:r>
                              <w:rPr>
                                <w:rFonts w:ascii="Adobe Arabic" w:hAnsi="Adobe Arabic" w:cs="Adobe Arabic"/>
                                <w:bCs/>
                                <w:color w:val="auto"/>
                                <w:sz w:val="36"/>
                                <w:szCs w:val="36"/>
                                <w:rtl/>
                                <w:lang w:bidi="ar-SY"/>
                              </w:rPr>
                              <w:t>:</w:t>
                            </w:r>
                          </w:p>
                        </w:txbxContent>
                      </v:textbox>
                    </v:roundrect>
                    <v:oval id="Oval 3320" o:spid="_x0000_s1249"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" fillcolor="#272727 [2749]" stroked="f" strokeweight="1pt">
                      <v:stroke joinstyle="miter"/>
                      <v:shadow on="t" color="black" opacity="26214f" origin=",-.5" offset="0,3pt"/>
                    </v:oval>
                  </v:group>
                  <v:rect id="Rectangle 3321" o:spid="_x0000_s1250"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" fillcolor="#0070c0" stroked="f" strokeweight="1pt"/>
                </v:group>
                <v:group id="Group 3322" o:spid="_x0000_s1251"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">
                  <v:shape id="Google Shape;201;p17" o:spid="_x0000_s1252"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53"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254"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" path="m1976,l417,c191,,,131,,369,,596,191,739,417,739r1559,c2203,739,2393,596,2393,369,2393,131,2203,,1976,xe" filled="f" strokecolor="white [3212]">
                    <v:path arrowok="t" o:extrusionok="f"/>
                  </v:shape>
                  <v:group id="Google Shape;204;p17" o:spid="_x0000_s1255"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">
                    <v:shape id="Google Shape;205;p17" o:spid="_x0000_s1256"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" path="m227,1501v107,,226,-72,226,-167l453,167c453,84,322,1,227,1,144,1,1,84,1,167r,1167c1,1429,144,1501,227,1501xe" filled="f" stroked="f">
                      <v:path arrowok="t" o:extrusionok="f"/>
                    </v:shape>
                    <v:shape id="Google Shape;206;p17" o:spid="_x0000_s1257"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258"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" path="m822,1346v24,,60,-12,83,-35c989,1263,1013,1156,953,1072l334,108c286,25,179,1,96,48,12,108,1,215,48,298r619,965c703,1322,763,1346,822,1346xe" filled="f" stroked="f">
                      <v:path arrowok="t" o:extrusionok="f"/>
                    </v:shape>
                    <v:shape id="Google Shape;208;p17" o:spid="_x0000_s1259"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" path="m1287,596l275,48c191,1,84,36,48,120,1,191,25,310,120,346l1132,894v24,11,48,23,71,23c1263,917,1322,882,1358,822v36,-71,12,-190,-71,-226xe" filled="f" stroked="f">
                      <v:path arrowok="t" o:extrusionok="f"/>
                    </v:shape>
                    <v:shape id="Google Shape;209;p17" o:spid="_x0000_s1260"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" path="m1370,120c1322,36,1215,1,1132,48l120,596c36,632,1,751,48,822v24,60,83,95,143,95c227,917,251,905,274,894l1298,346v84,-36,107,-155,72,-226xe" filled="f" stroked="f">
                      <v:path arrowok="t" o:extrusionok="f"/>
                    </v:shape>
                  </v:group>
                </v:group>
                <w10:anchorlock/>
              </v:group>
            </w:pict>
          </mc:Fallback>
        </mc:AlternateContent>
      </w:r>
    </w:p>
    <w:tbl>
      <w:tblPr>
        <w:tblStyle w:val="a6"/>
        <w:tblW w:w="0" w:type="auto"/>
        <w:tblInd w:w="-455" w:type="dxa"/>
        <w:tblLook w:val="04A0" w:firstRow="1" w:lastRow="0" w:firstColumn="1" w:lastColumn="0" w:noHBand="0" w:noVBand="1"/>
      </w:tblPr>
      <w:tblGrid>
        <w:gridCol w:w="4590"/>
        <w:gridCol w:w="3482"/>
        <w:gridCol w:w="1625"/>
      </w:tblGrid>
      <w:tr w:rsidR="008E382F" w:rsidRPr="008E382F" w14:paraId="1F8EA3F5" w14:textId="77777777" w:rsidTr="008E382F">
        <w:tc>
          <w:tcPr>
            <w:tcW w:w="4590" w:type="dxa"/>
            <w:shd w:val="clear" w:color="auto" w:fill="F2F2F2" w:themeFill="background1" w:themeFillShade="F2"/>
          </w:tcPr>
          <w:p w14:paraId="0D0F377F" w14:textId="77777777" w:rsidR="008E382F" w:rsidRPr="008E382F" w:rsidRDefault="008E382F" w:rsidP="008E382F">
            <w:pPr>
              <w:spacing w:line="240" w:lineRule="auto"/>
              <w:jc w:val="center"/>
              <w:rPr>
                <w:rFonts w:ascii="Adobe Arabic" w:eastAsia="Times New Roman" w:hAnsi="Adobe Arabic" w:cs="Adobe Arabic"/>
                <w:b/>
                <w:bCs/>
                <w:color w:val="000080"/>
                <w:sz w:val="32"/>
                <w:szCs w:val="36"/>
                <w:rtl/>
              </w:rPr>
            </w:pPr>
            <w:r w:rsidRPr="008E382F">
              <w:rPr>
                <w:rFonts w:ascii="Adobe Arabic" w:eastAsia="Times New Roman" w:hAnsi="Adobe Arabic" w:cs="Adobe Arabic"/>
                <w:b/>
                <w:bCs/>
                <w:color w:val="000080"/>
                <w:sz w:val="32"/>
                <w:szCs w:val="36"/>
                <w:rtl/>
              </w:rPr>
              <w:t>تخطيط التعاقب القيادي المؤسسي</w:t>
            </w:r>
          </w:p>
        </w:tc>
        <w:tc>
          <w:tcPr>
            <w:tcW w:w="3482" w:type="dxa"/>
            <w:shd w:val="clear" w:color="auto" w:fill="F2F2F2" w:themeFill="background1" w:themeFillShade="F2"/>
          </w:tcPr>
          <w:p w14:paraId="1BD0B351" w14:textId="77777777" w:rsidR="008E382F" w:rsidRPr="008E382F" w:rsidRDefault="008E382F" w:rsidP="008E382F">
            <w:pPr>
              <w:spacing w:line="240" w:lineRule="auto"/>
              <w:jc w:val="center"/>
              <w:rPr>
                <w:rFonts w:ascii="Adobe Arabic" w:eastAsia="Times New Roman" w:hAnsi="Adobe Arabic" w:cs="Adobe Arabic"/>
                <w:b/>
                <w:bCs/>
                <w:color w:val="000080"/>
                <w:sz w:val="32"/>
                <w:szCs w:val="36"/>
                <w:rtl/>
              </w:rPr>
            </w:pPr>
            <w:r w:rsidRPr="008E382F">
              <w:rPr>
                <w:rFonts w:ascii="Adobe Arabic" w:eastAsia="Times New Roman" w:hAnsi="Adobe Arabic" w:cs="Adobe Arabic"/>
                <w:b/>
                <w:bCs/>
                <w:color w:val="000080"/>
                <w:sz w:val="32"/>
                <w:szCs w:val="36"/>
                <w:rtl/>
              </w:rPr>
              <w:t>تخطيط الاحلال الوظيفي</w:t>
            </w:r>
          </w:p>
        </w:tc>
        <w:tc>
          <w:tcPr>
            <w:tcW w:w="0" w:type="auto"/>
            <w:shd w:val="clear" w:color="auto" w:fill="F2F2F2" w:themeFill="background1" w:themeFillShade="F2"/>
          </w:tcPr>
          <w:p w14:paraId="307BFC66" w14:textId="77777777" w:rsidR="008E382F" w:rsidRPr="008E382F" w:rsidRDefault="008E382F" w:rsidP="008E382F">
            <w:pPr>
              <w:spacing w:line="240" w:lineRule="auto"/>
              <w:jc w:val="center"/>
              <w:rPr>
                <w:rFonts w:ascii="Adobe Arabic" w:eastAsia="Times New Roman" w:hAnsi="Adobe Arabic" w:cs="Adobe Arabic"/>
                <w:b/>
                <w:bCs/>
                <w:color w:val="000080"/>
                <w:sz w:val="32"/>
                <w:szCs w:val="36"/>
                <w:rtl/>
              </w:rPr>
            </w:pPr>
            <w:r w:rsidRPr="008E382F">
              <w:rPr>
                <w:rFonts w:ascii="Adobe Arabic" w:eastAsia="Times New Roman" w:hAnsi="Adobe Arabic" w:cs="Adobe Arabic"/>
                <w:b/>
                <w:bCs/>
                <w:color w:val="000080"/>
                <w:sz w:val="32"/>
                <w:szCs w:val="36"/>
                <w:rtl/>
              </w:rPr>
              <w:t>وجه المقارنة</w:t>
            </w:r>
          </w:p>
        </w:tc>
      </w:tr>
      <w:tr w:rsidR="008E382F" w:rsidRPr="008E382F" w14:paraId="4B9466C8" w14:textId="77777777" w:rsidTr="008E382F">
        <w:tc>
          <w:tcPr>
            <w:tcW w:w="4590" w:type="dxa"/>
          </w:tcPr>
          <w:p w14:paraId="3E34ABBF" w14:textId="77777777" w:rsidR="008E382F" w:rsidRPr="008E382F" w:rsidRDefault="008E382F" w:rsidP="008E382F">
            <w:pPr>
              <w:spacing w:line="240" w:lineRule="auto"/>
              <w:jc w:val="center"/>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36 شهر</w:t>
            </w:r>
          </w:p>
        </w:tc>
        <w:tc>
          <w:tcPr>
            <w:tcW w:w="3482" w:type="dxa"/>
          </w:tcPr>
          <w:p w14:paraId="05AD8BA4" w14:textId="77777777" w:rsidR="008E382F" w:rsidRPr="008E382F" w:rsidRDefault="008E382F" w:rsidP="008E382F">
            <w:pPr>
              <w:spacing w:line="240" w:lineRule="auto"/>
              <w:jc w:val="center"/>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6 شهور</w:t>
            </w:r>
          </w:p>
        </w:tc>
        <w:tc>
          <w:tcPr>
            <w:tcW w:w="0" w:type="auto"/>
            <w:shd w:val="clear" w:color="auto" w:fill="F2F2F2" w:themeFill="background1" w:themeFillShade="F2"/>
            <w:vAlign w:val="center"/>
          </w:tcPr>
          <w:p w14:paraId="6DD2D077"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الإطار الزمني</w:t>
            </w:r>
          </w:p>
        </w:tc>
      </w:tr>
      <w:tr w:rsidR="008E382F" w:rsidRPr="008E382F" w14:paraId="51463C2A" w14:textId="77777777" w:rsidTr="008E382F">
        <w:tc>
          <w:tcPr>
            <w:tcW w:w="4590" w:type="dxa"/>
          </w:tcPr>
          <w:p w14:paraId="1737E2BF"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مرشحين لديهم امكانيات للتطوير</w:t>
            </w:r>
          </w:p>
        </w:tc>
        <w:tc>
          <w:tcPr>
            <w:tcW w:w="3482" w:type="dxa"/>
          </w:tcPr>
          <w:p w14:paraId="560275EE"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أفضل مرشح متاح في هذا الوقت</w:t>
            </w:r>
          </w:p>
        </w:tc>
        <w:tc>
          <w:tcPr>
            <w:tcW w:w="0" w:type="auto"/>
            <w:shd w:val="clear" w:color="auto" w:fill="F2F2F2" w:themeFill="background1" w:themeFillShade="F2"/>
            <w:vAlign w:val="center"/>
          </w:tcPr>
          <w:p w14:paraId="3772FC4F"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الموارد</w:t>
            </w:r>
          </w:p>
        </w:tc>
      </w:tr>
      <w:tr w:rsidR="008E382F" w:rsidRPr="008E382F" w14:paraId="62230C84" w14:textId="77777777" w:rsidTr="008E382F">
        <w:tc>
          <w:tcPr>
            <w:tcW w:w="4590" w:type="dxa"/>
          </w:tcPr>
          <w:p w14:paraId="0E7EEC74"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تحديد جيد للمرشحين ذوي الامكانيات العالية مقدماً</w:t>
            </w:r>
          </w:p>
        </w:tc>
        <w:tc>
          <w:tcPr>
            <w:tcW w:w="3482" w:type="dxa"/>
          </w:tcPr>
          <w:p w14:paraId="3641E5C6"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اختيار ووضع المرشح المفضل المتاح</w:t>
            </w:r>
          </w:p>
        </w:tc>
        <w:tc>
          <w:tcPr>
            <w:tcW w:w="0" w:type="auto"/>
            <w:shd w:val="clear" w:color="auto" w:fill="F2F2F2" w:themeFill="background1" w:themeFillShade="F2"/>
            <w:vAlign w:val="center"/>
          </w:tcPr>
          <w:p w14:paraId="1918A949"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مستوى التخطيط</w:t>
            </w:r>
          </w:p>
        </w:tc>
      </w:tr>
      <w:tr w:rsidR="008E382F" w:rsidRPr="008E382F" w14:paraId="1674CA3A" w14:textId="77777777" w:rsidTr="008E382F">
        <w:tc>
          <w:tcPr>
            <w:tcW w:w="4590" w:type="dxa"/>
          </w:tcPr>
          <w:p w14:paraId="75A40A3A"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تطوير مجموعة من المواهب بشكل عام</w:t>
            </w:r>
          </w:p>
        </w:tc>
        <w:tc>
          <w:tcPr>
            <w:tcW w:w="3482" w:type="dxa"/>
          </w:tcPr>
          <w:p w14:paraId="312950F3"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خط عامودي من التعاقب داخل الادارة او بحث خارجي</w:t>
            </w:r>
          </w:p>
        </w:tc>
        <w:tc>
          <w:tcPr>
            <w:tcW w:w="0" w:type="auto"/>
            <w:shd w:val="clear" w:color="auto" w:fill="F2F2F2" w:themeFill="background1" w:themeFillShade="F2"/>
            <w:vAlign w:val="center"/>
          </w:tcPr>
          <w:p w14:paraId="19135A1D"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محور الاختبار</w:t>
            </w:r>
          </w:p>
        </w:tc>
      </w:tr>
      <w:tr w:rsidR="008E382F" w:rsidRPr="008E382F" w14:paraId="305FC54B" w14:textId="77777777" w:rsidTr="008E382F">
        <w:tc>
          <w:tcPr>
            <w:tcW w:w="4590" w:type="dxa"/>
          </w:tcPr>
          <w:p w14:paraId="197ED5AF"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تخطيط تطويري مكثف مع خطط واهداف محددة توضع لكل شخص مقدماً</w:t>
            </w:r>
          </w:p>
        </w:tc>
        <w:tc>
          <w:tcPr>
            <w:tcW w:w="3482" w:type="dxa"/>
          </w:tcPr>
          <w:p w14:paraId="31D86069"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تدريب فوري على العمل للشخص الجديد</w:t>
            </w:r>
          </w:p>
        </w:tc>
        <w:tc>
          <w:tcPr>
            <w:tcW w:w="0" w:type="auto"/>
            <w:shd w:val="clear" w:color="auto" w:fill="F2F2F2" w:themeFill="background1" w:themeFillShade="F2"/>
            <w:vAlign w:val="center"/>
          </w:tcPr>
          <w:p w14:paraId="54F75AB5"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خطط التطوير</w:t>
            </w:r>
          </w:p>
        </w:tc>
      </w:tr>
      <w:tr w:rsidR="008E382F" w:rsidRPr="008E382F" w14:paraId="7CFA1D5B" w14:textId="77777777" w:rsidTr="008E382F">
        <w:tc>
          <w:tcPr>
            <w:tcW w:w="4590" w:type="dxa"/>
          </w:tcPr>
          <w:p w14:paraId="6520AB88"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نتيجة لمدخلات ومناقشات عدد من قيادات المؤسسة</w:t>
            </w:r>
          </w:p>
        </w:tc>
        <w:tc>
          <w:tcPr>
            <w:tcW w:w="3482" w:type="dxa"/>
          </w:tcPr>
          <w:p w14:paraId="31615FB7"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من قبل المدير التنفيذي او لجنة مقابلة صغيرة</w:t>
            </w:r>
          </w:p>
        </w:tc>
        <w:tc>
          <w:tcPr>
            <w:tcW w:w="0" w:type="auto"/>
            <w:shd w:val="clear" w:color="auto" w:fill="F2F2F2" w:themeFill="background1" w:themeFillShade="F2"/>
            <w:vAlign w:val="center"/>
          </w:tcPr>
          <w:p w14:paraId="7FA1CB1D"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اتخاذ القرار</w:t>
            </w:r>
          </w:p>
        </w:tc>
      </w:tr>
      <w:tr w:rsidR="008E382F" w:rsidRPr="008E382F" w14:paraId="2B3B9278" w14:textId="77777777" w:rsidTr="008E382F">
        <w:tc>
          <w:tcPr>
            <w:tcW w:w="4590" w:type="dxa"/>
          </w:tcPr>
          <w:p w14:paraId="224515C9"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lastRenderedPageBreak/>
              <w:t>تقييمات متعددة على مر الزمن من قبل مديرين مختلفين على مهام وظيفية متنوعة</w:t>
            </w:r>
          </w:p>
        </w:tc>
        <w:tc>
          <w:tcPr>
            <w:tcW w:w="3482" w:type="dxa"/>
          </w:tcPr>
          <w:p w14:paraId="4F617EE2"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الاداء السابق في الوظيفة</w:t>
            </w:r>
          </w:p>
          <w:p w14:paraId="6A4D8D26"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القدرات الواضحة</w:t>
            </w:r>
          </w:p>
          <w:p w14:paraId="3C2CDDF8" w14:textId="77777777" w:rsidR="008E382F" w:rsidRPr="008E382F" w:rsidRDefault="008E382F" w:rsidP="008E382F">
            <w:pPr>
              <w:spacing w:line="240" w:lineRule="auto"/>
              <w:jc w:val="left"/>
              <w:rPr>
                <w:rFonts w:ascii="Adobe Arabic" w:eastAsia="Times New Roman" w:hAnsi="Adobe Arabic" w:cs="Adobe Arabic"/>
                <w:sz w:val="32"/>
                <w:szCs w:val="36"/>
                <w:rtl/>
              </w:rPr>
            </w:pPr>
            <w:r w:rsidRPr="008E382F">
              <w:rPr>
                <w:rFonts w:ascii="Adobe Arabic" w:eastAsia="Times New Roman" w:hAnsi="Adobe Arabic" w:cs="Adobe Arabic"/>
                <w:sz w:val="32"/>
                <w:szCs w:val="36"/>
                <w:rtl/>
              </w:rPr>
              <w:t>التقدم الوظيفي في الوقت الراهن</w:t>
            </w:r>
          </w:p>
        </w:tc>
        <w:tc>
          <w:tcPr>
            <w:tcW w:w="0" w:type="auto"/>
            <w:shd w:val="clear" w:color="auto" w:fill="F2F2F2" w:themeFill="background1" w:themeFillShade="F2"/>
            <w:vAlign w:val="center"/>
          </w:tcPr>
          <w:p w14:paraId="204C53E7" w14:textId="77777777" w:rsidR="008E382F" w:rsidRPr="008E382F" w:rsidRDefault="008E382F" w:rsidP="008E382F">
            <w:pPr>
              <w:spacing w:line="240" w:lineRule="auto"/>
              <w:jc w:val="center"/>
              <w:rPr>
                <w:rFonts w:ascii="Adobe Arabic" w:eastAsia="Times New Roman" w:hAnsi="Adobe Arabic" w:cs="Adobe Arabic"/>
                <w:color w:val="C00000"/>
                <w:sz w:val="32"/>
                <w:szCs w:val="36"/>
                <w:rtl/>
              </w:rPr>
            </w:pPr>
            <w:r w:rsidRPr="008E382F">
              <w:rPr>
                <w:rFonts w:ascii="Adobe Arabic" w:eastAsia="Times New Roman" w:hAnsi="Adobe Arabic" w:cs="Adobe Arabic"/>
                <w:color w:val="C00000"/>
                <w:sz w:val="32"/>
                <w:szCs w:val="36"/>
                <w:rtl/>
              </w:rPr>
              <w:t>تقييم النتائج</w:t>
            </w:r>
          </w:p>
        </w:tc>
      </w:tr>
    </w:tbl>
    <w:p w14:paraId="276EDF5C" w14:textId="77777777" w:rsidR="000550BC" w:rsidRPr="000550BC" w:rsidRDefault="0054027D" w:rsidP="000550BC">
      <w:pPr>
        <w:rPr>
          <w:rFonts w:ascii="Adobe Arabic" w:hAnsi="Adobe Arabic" w:cs="Adobe Arabic"/>
          <w:sz w:val="36"/>
          <w:szCs w:val="36"/>
        </w:rPr>
      </w:pPr>
      <w:r>
        <w:rPr>
          <w:noProof/>
          <w:rtl/>
        </w:rPr>
        <mc:AlternateContent>
          <mc:Choice Requires="wpg">
            <w:drawing>
              <wp:inline distT="0" distB="0" distL="0" distR="0" wp14:anchorId="622AD70B" wp14:editId="2088A9C0">
                <wp:extent cx="5727065" cy="471805"/>
                <wp:effectExtent l="0" t="0" r="6985" b="61595"/>
                <wp:docPr id="256518" name="Group 256518"/>
                <wp:cNvGraphicFramePr/>
                <a:graphic xmlns:a="http://schemas.openxmlformats.org/drawingml/2006/main">
                  <a:graphicData uri="http://schemas.microsoft.com/office/word/2010/wordprocessingGroup">
                    <wpg:wgp>
                      <wpg:cNvGrpSpPr/>
                      <wpg:grpSpPr>
                        <a:xfrm>
                          <a:off x="0" y="0"/>
                          <a:ext cx="5727065" cy="471805"/>
                          <a:chOff x="0" y="0"/>
                          <a:chExt cx="5727065" cy="471805"/>
                        </a:xfrm>
                      </wpg:grpSpPr>
                      <wpg:grpSp>
                        <wpg:cNvPr id="256519" name="Group 256519"/>
                        <wpg:cNvGrpSpPr/>
                        <wpg:grpSpPr>
                          <a:xfrm>
                            <a:off x="0" y="0"/>
                            <a:ext cx="5727065" cy="471805"/>
                            <a:chOff x="0" y="0"/>
                            <a:chExt cx="6130588" cy="505879"/>
                          </a:xfrm>
                        </wpg:grpSpPr>
                        <wpg:grpSp>
                          <wpg:cNvPr id="256520" name="Group 256520"/>
                          <wpg:cNvGrpSpPr/>
                          <wpg:grpSpPr>
                            <a:xfrm>
                              <a:off x="3296746" y="0"/>
                              <a:ext cx="2833842" cy="505839"/>
                              <a:chOff x="3111146" y="0"/>
                              <a:chExt cx="4134279" cy="711023"/>
                            </a:xfrm>
                          </wpg:grpSpPr>
                          <wps:wsp>
                            <wps:cNvPr id="256521" name="Rectangle: Rounded Corners 256521">
                              <a:extLst>
                                <a:ext uri="{C183D7F6-B498-43B3-948B-1728B52AA6E4}">
                                  <adec:decorative xmlns:adec="http://schemas.microsoft.com/office/drawing/2017/decorative" val="1"/>
                                </a:ext>
                              </a:extLst>
                            </wps:cNvPr>
                            <wps:cNvSpPr/>
                            <wps:spPr>
                              <a:xfrm>
                                <a:off x="3111146" y="0"/>
                                <a:ext cx="413427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C4FAB49"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أهمية تخطيط تعاقب القيادات</w:t>
                                  </w:r>
                                  <w:r>
                                    <w:rPr>
                                      <w:rFonts w:ascii="Adobe Arabic" w:hAnsi="Adobe Arabic" w:cs="Adobe Arabic"/>
                                      <w:bCs/>
                                      <w:color w:val="auto"/>
                                      <w:sz w:val="36"/>
                                      <w:szCs w:val="36"/>
                                      <w:rtl/>
                                      <w:lang w:bidi="ar-SY"/>
                                    </w:rPr>
                                    <w:t>:</w:t>
                                  </w:r>
                                </w:p>
                              </w:txbxContent>
                            </wps:txbx>
                            <wps:bodyPr tIns="36000" bIns="36000" rtlCol="0" anchor="ctr"/>
                          </wps:wsp>
                          <wps:wsp>
                            <wps:cNvPr id="256522" name="Oval 256522">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523" name="Rectangle 25652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6524" name="Group 256524"/>
                        <wpg:cNvGrpSpPr/>
                        <wpg:grpSpPr>
                          <a:xfrm>
                            <a:off x="5343525" y="104775"/>
                            <a:ext cx="209550" cy="249555"/>
                            <a:chOff x="0" y="0"/>
                            <a:chExt cx="273780" cy="327013"/>
                          </a:xfrm>
                          <a:solidFill>
                            <a:schemeClr val="bg1"/>
                          </a:solidFill>
                        </wpg:grpSpPr>
                        <wps:wsp>
                          <wps:cNvPr id="25652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652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652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6528" name="Google Shape;204;p17"/>
                          <wpg:cNvGrpSpPr/>
                          <wpg:grpSpPr>
                            <a:xfrm>
                              <a:off x="0" y="0"/>
                              <a:ext cx="273780" cy="105078"/>
                              <a:chOff x="0" y="0"/>
                              <a:chExt cx="273780" cy="105078"/>
                            </a:xfrm>
                            <a:grpFill/>
                          </wpg:grpSpPr>
                          <wps:wsp>
                            <wps:cNvPr id="25652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653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653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653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3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22AD70B" id="Group 256518" o:spid="_x0000_s1261"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">
                <v:group id="Group 256519" o:spid="_x0000_s1262"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">
                  <v:group id="Group 256520" o:spid="_x0000_s1263" style="position:absolute;left:32967;width:28338;height:5058" coordorigin="31111" coordsize="4134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">
                    <v:roundrect id="Rectangle: Rounded Corners 256521" o:spid="_x0000_s1264" alt="&quot;&quot;" style="position:absolute;left:31111;width:4134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" fillcolor="#0070c0" stroked="f" strokeweight="1pt">
                      <v:stroke joinstyle="miter"/>
                      <v:textbox inset=",1mm,,1mm">
                        <w:txbxContent>
                          <w:p w14:paraId="4C4FAB49"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أهمية تخطيط تعاقب القيادات</w:t>
                            </w:r>
                            <w:r>
                              <w:rPr>
                                <w:rFonts w:ascii="Adobe Arabic" w:hAnsi="Adobe Arabic" w:cs="Adobe Arabic"/>
                                <w:bCs/>
                                <w:color w:val="auto"/>
                                <w:sz w:val="36"/>
                                <w:szCs w:val="36"/>
                                <w:rtl/>
                                <w:lang w:bidi="ar-SY"/>
                              </w:rPr>
                              <w:t>:</w:t>
                            </w:r>
                          </w:p>
                        </w:txbxContent>
                      </v:textbox>
                    </v:roundrect>
                    <v:oval id="Oval 256522" o:spid="_x0000_s1265"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" fillcolor="#272727 [2749]" stroked="f" strokeweight="1pt">
                      <v:stroke joinstyle="miter"/>
                      <v:shadow on="t" color="black" opacity="26214f" origin=",-.5" offset="0,3pt"/>
                    </v:oval>
                  </v:group>
                  <v:rect id="Rectangle 256523" o:spid="_x0000_s1266"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" fillcolor="#0070c0" stroked="f" strokeweight="1pt"/>
                </v:group>
                <v:group id="Group 256524" o:spid="_x0000_s1267"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">
                  <v:shape id="Google Shape;201;p17" o:spid="_x0000_s1268"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269"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270"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" path="m1976,l417,c191,,,131,,369,,596,191,739,417,739r1559,c2203,739,2393,596,2393,369,2393,131,2203,,1976,xe" filled="f" strokecolor="white [3212]">
                    <v:path arrowok="t" o:extrusionok="f"/>
                  </v:shape>
                  <v:group id="Google Shape;204;p17" o:spid="_x0000_s1271"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">
                    <v:shape id="Google Shape;205;p17" o:spid="_x0000_s1272"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" path="m227,1501v107,,226,-72,226,-167l453,167c453,84,322,1,227,1,144,1,1,84,1,167r,1167c1,1429,144,1501,227,1501xe" filled="f" stroked="f">
                      <v:path arrowok="t" o:extrusionok="f"/>
                    </v:shape>
                    <v:shape id="Google Shape;206;p17" o:spid="_x0000_s1273"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274"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" path="m822,1346v24,,60,-12,83,-35c989,1263,1013,1156,953,1072l334,108c286,25,179,1,96,48,12,108,1,215,48,298r619,965c703,1322,763,1346,822,1346xe" filled="f" stroked="f">
                      <v:path arrowok="t" o:extrusionok="f"/>
                    </v:shape>
                    <v:shape id="Google Shape;208;p17" o:spid="_x0000_s1275"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276"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" path="m1370,120c1322,36,1215,1,1132,48l120,596c36,632,1,751,48,822v24,60,83,95,143,95c227,917,251,905,274,894l1298,346v84,-36,107,-155,72,-226xe" filled="f" stroked="f">
                      <v:path arrowok="t" o:extrusionok="f"/>
                    </v:shape>
                  </v:group>
                </v:group>
                <w10:anchorlock/>
              </v:group>
            </w:pict>
          </mc:Fallback>
        </mc:AlternateContent>
      </w:r>
    </w:p>
    <w:p w14:paraId="637B9720" w14:textId="4B817383" w:rsidR="000550BC" w:rsidRPr="00031CCB" w:rsidRDefault="000A73E5" w:rsidP="000550BC">
      <w:hyperlink r:id="rId45" w:history="1">
        <w:r w:rsidR="000550BC" w:rsidRPr="000A73E5">
          <w:rPr>
            <w:rStyle w:val="Hyperlink"/>
            <w:rtl/>
          </w:rPr>
          <w:t>تكمن اهمية التعاقب القيادي لدوره الفعال في:</w:t>
        </w:r>
      </w:hyperlink>
    </w:p>
    <w:p w14:paraId="17618423" w14:textId="77777777" w:rsidR="000550BC" w:rsidRDefault="0050179E" w:rsidP="008E382F">
      <w:pPr>
        <w:spacing w:line="240" w:lineRule="auto"/>
        <w:rPr>
          <w:rtl/>
        </w:rPr>
      </w:pPr>
      <w:bookmarkStart w:id="3" w:name="_Hlk119617164"/>
      <w:bookmarkStart w:id="4" w:name="_Hlk115128961"/>
      <w:bookmarkStart w:id="5" w:name="_Hlk114738588"/>
      <w:r>
        <w:rPr>
          <w:noProof/>
        </w:rPr>
        <mc:AlternateContent>
          <mc:Choice Requires="wpg">
            <w:drawing>
              <wp:inline distT="0" distB="0" distL="0" distR="0" wp14:anchorId="35E4DBAE" wp14:editId="27CC6D24">
                <wp:extent cx="5731510" cy="927735"/>
                <wp:effectExtent l="6985" t="2540" r="0" b="3175"/>
                <wp:docPr id="3175"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3176" name="Google Shape;899;p19"/>
                        <wpg:cNvGrpSpPr>
                          <a:grpSpLocks/>
                        </wpg:cNvGrpSpPr>
                        <wpg:grpSpPr bwMode="auto">
                          <a:xfrm>
                            <a:off x="0" y="0"/>
                            <a:ext cx="57353" cy="9288"/>
                            <a:chOff x="0" y="0"/>
                            <a:chExt cx="57353" cy="9288"/>
                          </a:xfrm>
                        </wpg:grpSpPr>
                        <wps:wsp>
                          <wps:cNvPr id="3177"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178" name="Google Shape;901;p19"/>
                          <wpg:cNvGrpSpPr>
                            <a:grpSpLocks/>
                          </wpg:cNvGrpSpPr>
                          <wpg:grpSpPr bwMode="auto">
                            <a:xfrm>
                              <a:off x="0" y="0"/>
                              <a:ext cx="56782" cy="9288"/>
                              <a:chOff x="0" y="0"/>
                              <a:chExt cx="56782" cy="9288"/>
                            </a:xfrm>
                          </wpg:grpSpPr>
                          <wps:wsp>
                            <wps:cNvPr id="3179"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80"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615F3F" w14:textId="77777777" w:rsidR="000550BC" w:rsidRDefault="000550BC" w:rsidP="000550BC">
                                  <w:pPr>
                                    <w:bidi w:val="0"/>
                                    <w:jc w:val="center"/>
                                    <w:rPr>
                                      <w:color w:val="FFFFFF"/>
                                      <w:sz w:val="50"/>
                                      <w:szCs w:val="50"/>
                                    </w:rPr>
                                  </w:pPr>
                                  <w:r>
                                    <w:rPr>
                                      <w:color w:val="FFFFFF"/>
                                      <w:sz w:val="50"/>
                                      <w:szCs w:val="50"/>
                                    </w:rPr>
                                    <w:t>01</w:t>
                                  </w:r>
                                </w:p>
                              </w:txbxContent>
                            </wps:txbx>
                            <wps:bodyPr rot="0" vert="horz" wrap="square" lIns="91425" tIns="91425" rIns="91425" bIns="91425" anchor="ctr" anchorCtr="0" upright="1">
                              <a:noAutofit/>
                            </wps:bodyPr>
                          </wps:wsp>
                          <wps:wsp>
                            <wps:cNvPr id="3181" name="Google Shape;907;p19"/>
                            <wps:cNvSpPr txBox="1">
                              <a:spLocks noChangeArrowheads="1"/>
                            </wps:cNvSpPr>
                            <wps:spPr bwMode="auto">
                              <a:xfrm>
                                <a:off x="10681" y="1047"/>
                                <a:ext cx="46101"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F3DE7"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تحديد احتياجات ومتطلبات التوجهات الاستراتيجية الجديدة.</w:t>
                                  </w:r>
                                </w:p>
                              </w:txbxContent>
                            </wps:txbx>
                            <wps:bodyPr rot="0" vert="horz" wrap="square" lIns="91425" tIns="91425" rIns="91425" bIns="91425" anchor="ctr" anchorCtr="0" upright="1">
                              <a:noAutofit/>
                            </wps:bodyPr>
                          </wps:wsp>
                        </wpg:grpSp>
                      </wpg:grpSp>
                      <wps:wsp>
                        <wps:cNvPr id="3182"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35E4DBAE" id="Group 134" o:spid="_x0000_s1277"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">
                <v:group id="Google Shape;899;p19" o:spid="_x0000_s1278"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">
                  <v:shape id="Google Shape;900;p19" o:spid="_x0000_s1279"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" path="m,1l,23968r150817,c157437,23968,162806,18598,162806,11978,162806,5370,157437,1,150817,1l,1xe" filled="f" strokecolor="#ffc000">
                    <v:path arrowok="t" o:extrusionok="f" o:connecttype="custom" o:connectlocs="0,0;0,1949;15299,1949;16515,974;15299,0;0,0" o:connectangles="0,0,0,0,0,0"/>
                  </v:shape>
                  <v:group id="Google Shape;901;p19" o:spid="_x0000_s1280"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">
                    <v:shape id="Google Shape;903;p19" o:spid="_x0000_s1281"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" path="m16766,1v-1270,,-2538,482,-3502,1446l1929,12782c,14711,,17854,1929,19795l13264,31117v964,971,2232,1456,3502,1456c18035,32573,19306,32088,20276,31117l31599,19795v1941,-1941,1941,-5084,,-7013l20276,1447c19306,483,18035,1,16766,1xe" fillcolor="#e09214" stroked="f">
                      <v:path arrowok="t" o:extrusionok="f" o:connecttype="custom" o:connectlocs="1363,0;1078,118;157,1039;157,1609;1078,2530;1363,2648;1648,2530;2569,1609;2569,1039;1648,118;1363,0" o:connectangles="0,0,0,0,0,0,0,0,0,0,0"/>
                    </v:shape>
                    <v:shape id="Google Shape;904;p19" o:spid="_x0000_s1282"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" adj="-11796480,,5400" path="m13614,v-823,,-1648,316,-2279,947l1262,11019c,12281,,14317,1262,15567l11335,25652v631,631,1456,947,2279,947c14437,26599,15258,26283,15883,25652l25968,15567v1262,-1250,1262,-3286,,-4548l15883,947c15258,316,14437,,13614,xe" fillcolor="#fcbd24"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4E615F3F" w14:textId="77777777" w:rsidR="000550BC" w:rsidRDefault="000550BC" w:rsidP="000550BC">
                            <w:pPr>
                              <w:bidi w:val="0"/>
                              <w:jc w:val="center"/>
                              <w:rPr>
                                <w:color w:val="FFFFFF"/>
                                <w:sz w:val="50"/>
                                <w:szCs w:val="50"/>
                              </w:rPr>
                            </w:pPr>
                            <w:r>
                              <w:rPr>
                                <w:color w:val="FFFFFF"/>
                                <w:sz w:val="50"/>
                                <w:szCs w:val="50"/>
                              </w:rPr>
                              <w:t>01</w:t>
                            </w:r>
                          </w:p>
                        </w:txbxContent>
                      </v:textbox>
                    </v:shape>
                    <v:shape id="Google Shape;907;p19" o:spid="_x0000_s1283" type="#_x0000_t202" style="position:absolute;left:10681;top:1047;width:46101;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" filled="f" stroked="f">
                      <v:textbox inset="2.53958mm,2.53958mm,2.53958mm,2.53958mm">
                        <w:txbxContent>
                          <w:p w14:paraId="0E1F3DE7"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تحديد احتياجات ومتطلبات التوجهات الاستراتيجية الجديدة.</w:t>
                            </w:r>
                          </w:p>
                        </w:txbxContent>
                      </v:textbox>
                    </v:shape>
                  </v:group>
                </v:group>
                <v:shape id="Google Shape;930;p19" o:spid="_x0000_s1284"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" path="m347,1c158,1,,159,,348,,537,158,694,347,694v189,,347,-157,347,-346c694,159,536,1,347,1xe" fillcolor="#fcbd24" stroked="f">
                  <v:path arrowok="t" o:extrusionok="f" o:connecttype="custom" o:connectlocs="33,0;0,33;33,67;66,33;33,0" o:connectangles="0,0,0,0,0"/>
                </v:shape>
                <w10:anchorlock/>
              </v:group>
            </w:pict>
          </mc:Fallback>
        </mc:AlternateContent>
      </w:r>
    </w:p>
    <w:p w14:paraId="13170092" w14:textId="77777777" w:rsidR="000550BC" w:rsidRDefault="0050179E" w:rsidP="008E382F">
      <w:pPr>
        <w:spacing w:line="240" w:lineRule="auto"/>
        <w:rPr>
          <w:rtl/>
        </w:rPr>
      </w:pPr>
      <w:r>
        <w:rPr>
          <w:noProof/>
        </w:rPr>
        <mc:AlternateContent>
          <mc:Choice Requires="wpg">
            <w:drawing>
              <wp:inline distT="0" distB="0" distL="0" distR="0" wp14:anchorId="6883CA21" wp14:editId="22EE3BD7">
                <wp:extent cx="5723890" cy="928370"/>
                <wp:effectExtent l="0" t="0" r="3175" b="0"/>
                <wp:docPr id="3169" name="Group 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890" cy="928370"/>
                          <a:chOff x="0" y="0"/>
                          <a:chExt cx="57238" cy="9283"/>
                        </a:xfrm>
                      </wpg:grpSpPr>
                      <wpg:grpSp>
                        <wpg:cNvPr id="3170" name="Google Shape;908;p19"/>
                        <wpg:cNvGrpSpPr>
                          <a:grpSpLocks/>
                        </wpg:cNvGrpSpPr>
                        <wpg:grpSpPr bwMode="auto">
                          <a:xfrm>
                            <a:off x="0" y="0"/>
                            <a:ext cx="57238" cy="9283"/>
                            <a:chOff x="0" y="0"/>
                            <a:chExt cx="57250" cy="9288"/>
                          </a:xfrm>
                        </wpg:grpSpPr>
                        <wps:wsp>
                          <wps:cNvPr id="3171" name="Google Shape;909;p19"/>
                          <wps:cNvSpPr>
                            <a:spLocks/>
                          </wps:cNvSpPr>
                          <wps:spPr bwMode="auto">
                            <a:xfrm>
                              <a:off x="5510" y="1264"/>
                              <a:ext cx="51740" cy="6835"/>
                            </a:xfrm>
                            <a:custGeom>
                              <a:avLst/>
                              <a:gdLst>
                                <a:gd name="T0" fmla="*/ 0 w 162807"/>
                                <a:gd name="T1" fmla="*/ 0 h 23968"/>
                                <a:gd name="T2" fmla="*/ 0 w 162807"/>
                                <a:gd name="T3" fmla="*/ 6835 h 23968"/>
                                <a:gd name="T4" fmla="*/ 47930 w 162807"/>
                                <a:gd name="T5" fmla="*/ 6835 h 23968"/>
                                <a:gd name="T6" fmla="*/ 51740 w 162807"/>
                                <a:gd name="T7" fmla="*/ 3419 h 23968"/>
                                <a:gd name="T8" fmla="*/ 47930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1" y="0"/>
                                  </a:moveTo>
                                  <a:lnTo>
                                    <a:pt x="1" y="23967"/>
                                  </a:lnTo>
                                  <a:lnTo>
                                    <a:pt x="150817" y="23967"/>
                                  </a:lnTo>
                                  <a:cubicBezTo>
                                    <a:pt x="157437" y="23967"/>
                                    <a:pt x="162807" y="18609"/>
                                    <a:pt x="162807" y="11990"/>
                                  </a:cubicBezTo>
                                  <a:cubicBezTo>
                                    <a:pt x="162807" y="5370"/>
                                    <a:pt x="157437" y="0"/>
                                    <a:pt x="150817" y="0"/>
                                  </a:cubicBezTo>
                                  <a:lnTo>
                                    <a:pt x="1" y="0"/>
                                  </a:lnTo>
                                  <a:close/>
                                </a:path>
                              </a:pathLst>
                            </a:custGeom>
                            <a:noFill/>
                            <a:ln w="9525">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72" name="Google Shape;910;p19"/>
                          <wps:cNvSpPr>
                            <a:spLocks/>
                          </wps:cNvSpPr>
                          <wps:spPr bwMode="auto">
                            <a:xfrm>
                              <a:off x="0" y="0"/>
                              <a:ext cx="9567" cy="9288"/>
                            </a:xfrm>
                            <a:custGeom>
                              <a:avLst/>
                              <a:gdLst>
                                <a:gd name="T0" fmla="*/ 4784 w 33553"/>
                                <a:gd name="T1" fmla="*/ 0 h 32574"/>
                                <a:gd name="T2" fmla="*/ 3782 w 33553"/>
                                <a:gd name="T3" fmla="*/ 413 h 32574"/>
                                <a:gd name="T4" fmla="*/ 554 w 33553"/>
                                <a:gd name="T5" fmla="*/ 3645 h 32574"/>
                                <a:gd name="T6" fmla="*/ 554 w 33553"/>
                                <a:gd name="T7" fmla="*/ 5644 h 32574"/>
                                <a:gd name="T8" fmla="*/ 3782 w 33553"/>
                                <a:gd name="T9" fmla="*/ 8873 h 32574"/>
                                <a:gd name="T10" fmla="*/ 4784 w 33553"/>
                                <a:gd name="T11" fmla="*/ 9288 h 32574"/>
                                <a:gd name="T12" fmla="*/ 5785 w 33553"/>
                                <a:gd name="T13" fmla="*/ 8873 h 32574"/>
                                <a:gd name="T14" fmla="*/ 9014 w 33553"/>
                                <a:gd name="T15" fmla="*/ 5644 h 32574"/>
                                <a:gd name="T16" fmla="*/ 9014 w 33553"/>
                                <a:gd name="T17" fmla="*/ 3645 h 32574"/>
                                <a:gd name="T18" fmla="*/ 5785 w 33553"/>
                                <a:gd name="T19" fmla="*/ 413 h 32574"/>
                                <a:gd name="T20" fmla="*/ 4784 w 33553"/>
                                <a:gd name="T21" fmla="*/ 0 h 325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53" h="32574" extrusionOk="0">
                                  <a:moveTo>
                                    <a:pt x="16777" y="1"/>
                                  </a:moveTo>
                                  <a:cubicBezTo>
                                    <a:pt x="15506" y="1"/>
                                    <a:pt x="14235" y="483"/>
                                    <a:pt x="13265" y="1448"/>
                                  </a:cubicBezTo>
                                  <a:lnTo>
                                    <a:pt x="1942" y="12782"/>
                                  </a:lnTo>
                                  <a:cubicBezTo>
                                    <a:pt x="1" y="14711"/>
                                    <a:pt x="1" y="17854"/>
                                    <a:pt x="1942" y="19795"/>
                                  </a:cubicBezTo>
                                  <a:lnTo>
                                    <a:pt x="13265" y="31118"/>
                                  </a:lnTo>
                                  <a:cubicBezTo>
                                    <a:pt x="14235" y="32088"/>
                                    <a:pt x="15506" y="32573"/>
                                    <a:pt x="16777" y="32573"/>
                                  </a:cubicBezTo>
                                  <a:cubicBezTo>
                                    <a:pt x="18048" y="32573"/>
                                    <a:pt x="19319" y="32088"/>
                                    <a:pt x="20289" y="31118"/>
                                  </a:cubicBezTo>
                                  <a:lnTo>
                                    <a:pt x="31612" y="19795"/>
                                  </a:lnTo>
                                  <a:cubicBezTo>
                                    <a:pt x="33553" y="17854"/>
                                    <a:pt x="33553" y="14711"/>
                                    <a:pt x="31612" y="12782"/>
                                  </a:cubicBezTo>
                                  <a:lnTo>
                                    <a:pt x="20289" y="1448"/>
                                  </a:lnTo>
                                  <a:cubicBezTo>
                                    <a:pt x="19319" y="483"/>
                                    <a:pt x="18048" y="1"/>
                                    <a:pt x="16777" y="1"/>
                                  </a:cubicBezTo>
                                  <a:close/>
                                </a:path>
                              </a:pathLst>
                            </a:custGeom>
                            <a:solidFill>
                              <a:srgbClr val="2FC94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73" name="Google Shape;912;p19"/>
                          <wps:cNvSpPr>
                            <a:spLocks/>
                          </wps:cNvSpPr>
                          <wps:spPr bwMode="auto">
                            <a:xfrm>
                              <a:off x="903" y="852"/>
                              <a:ext cx="7761" cy="7585"/>
                            </a:xfrm>
                            <a:custGeom>
                              <a:avLst/>
                              <a:gdLst>
                                <a:gd name="T0" fmla="*/ 3879 w 27218"/>
                                <a:gd name="T1" fmla="*/ 0 h 26599"/>
                                <a:gd name="T2" fmla="*/ 3232 w 27218"/>
                                <a:gd name="T3" fmla="*/ 270 h 26599"/>
                                <a:gd name="T4" fmla="*/ 356 w 27218"/>
                                <a:gd name="T5" fmla="*/ 3142 h 26599"/>
                                <a:gd name="T6" fmla="*/ 356 w 27218"/>
                                <a:gd name="T7" fmla="*/ 4439 h 26599"/>
                                <a:gd name="T8" fmla="*/ 3232 w 27218"/>
                                <a:gd name="T9" fmla="*/ 7315 h 26599"/>
                                <a:gd name="T10" fmla="*/ 3879 w 27218"/>
                                <a:gd name="T11" fmla="*/ 7585 h 26599"/>
                                <a:gd name="T12" fmla="*/ 4529 w 27218"/>
                                <a:gd name="T13" fmla="*/ 7315 h 26599"/>
                                <a:gd name="T14" fmla="*/ 7405 w 27218"/>
                                <a:gd name="T15" fmla="*/ 4439 h 26599"/>
                                <a:gd name="T16" fmla="*/ 7405 w 27218"/>
                                <a:gd name="T17" fmla="*/ 3142 h 26599"/>
                                <a:gd name="T18" fmla="*/ 4529 w 27218"/>
                                <a:gd name="T19" fmla="*/ 270 h 26599"/>
                                <a:gd name="T20" fmla="*/ 3879 w 27218"/>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18"/>
                                <a:gd name="T34" fmla="*/ 0 h 26599"/>
                                <a:gd name="T35" fmla="*/ 27218 w 27218"/>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18" h="26599" extrusionOk="0">
                                  <a:moveTo>
                                    <a:pt x="13604" y="0"/>
                                  </a:moveTo>
                                  <a:cubicBezTo>
                                    <a:pt x="12781" y="0"/>
                                    <a:pt x="11960" y="316"/>
                                    <a:pt x="11335" y="947"/>
                                  </a:cubicBezTo>
                                  <a:lnTo>
                                    <a:pt x="1250" y="11020"/>
                                  </a:lnTo>
                                  <a:cubicBezTo>
                                    <a:pt x="0" y="12282"/>
                                    <a:pt x="0" y="14318"/>
                                    <a:pt x="1250" y="15568"/>
                                  </a:cubicBezTo>
                                  <a:lnTo>
                                    <a:pt x="11335" y="25652"/>
                                  </a:lnTo>
                                  <a:cubicBezTo>
                                    <a:pt x="11960" y="26283"/>
                                    <a:pt x="12781" y="26599"/>
                                    <a:pt x="13604" y="26599"/>
                                  </a:cubicBezTo>
                                  <a:cubicBezTo>
                                    <a:pt x="14427" y="26599"/>
                                    <a:pt x="15252" y="26283"/>
                                    <a:pt x="15883" y="25652"/>
                                  </a:cubicBezTo>
                                  <a:lnTo>
                                    <a:pt x="25968" y="15568"/>
                                  </a:lnTo>
                                  <a:cubicBezTo>
                                    <a:pt x="27218" y="14318"/>
                                    <a:pt x="27218" y="12282"/>
                                    <a:pt x="25968" y="11020"/>
                                  </a:cubicBezTo>
                                  <a:lnTo>
                                    <a:pt x="15883" y="947"/>
                                  </a:lnTo>
                                  <a:cubicBezTo>
                                    <a:pt x="15252" y="316"/>
                                    <a:pt x="14427" y="0"/>
                                    <a:pt x="13604" y="0"/>
                                  </a:cubicBezTo>
                                  <a:close/>
                                </a:path>
                              </a:pathLst>
                            </a:custGeom>
                            <a:solidFill>
                              <a:srgbClr val="69E78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3F16A" w14:textId="77777777" w:rsidR="000550BC" w:rsidRDefault="000550BC" w:rsidP="000550BC">
                                <w:pPr>
                                  <w:bidi w:val="0"/>
                                  <w:jc w:val="center"/>
                                  <w:rPr>
                                    <w:color w:val="FFFFFF"/>
                                    <w:sz w:val="50"/>
                                    <w:szCs w:val="50"/>
                                  </w:rPr>
                                </w:pPr>
                                <w:r>
                                  <w:rPr>
                                    <w:color w:val="FFFFFF"/>
                                    <w:sz w:val="50"/>
                                    <w:szCs w:val="50"/>
                                  </w:rPr>
                                  <w:t>02</w:t>
                                </w:r>
                              </w:p>
                            </w:txbxContent>
                          </wps:txbx>
                          <wps:bodyPr rot="0" vert="horz" wrap="square" lIns="91425" tIns="91425" rIns="91425" bIns="91425" anchor="ctr" anchorCtr="0" upright="1">
                            <a:noAutofit/>
                          </wps:bodyPr>
                        </wps:wsp>
                      </wpg:grpSp>
                      <wps:wsp>
                        <wps:cNvPr id="3174" name="Google Shape;907;p19"/>
                        <wps:cNvSpPr txBox="1">
                          <a:spLocks noChangeArrowheads="1"/>
                        </wps:cNvSpPr>
                        <wps:spPr bwMode="auto">
                          <a:xfrm flipH="1">
                            <a:off x="8667" y="1143"/>
                            <a:ext cx="48085" cy="6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6486B"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توفير الفرص أمام المتميزين بما يساعد على استبقائهم.</w:t>
                              </w:r>
                            </w:p>
                          </w:txbxContent>
                        </wps:txbx>
                        <wps:bodyPr rot="0" vert="horz" wrap="square" lIns="91425" tIns="91425" rIns="91425" bIns="91425" anchor="ctr" anchorCtr="0" upright="1">
                          <a:noAutofit/>
                        </wps:bodyPr>
                      </wps:wsp>
                    </wpg:wgp>
                  </a:graphicData>
                </a:graphic>
              </wp:inline>
            </w:drawing>
          </mc:Choice>
          <mc:Fallback>
            <w:pict>
              <v:group w14:anchorId="6883CA21" id="Group 403" o:spid="_x0000_s1285" style="width:450.7pt;height:73.1pt;mso-position-horizontal-relative:char;mso-position-vertical-relative:line" coordsize="57238,9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">
                <v:group id="Google Shape;908;p19" o:spid="_x0000_s1286" style="position:absolute;width:57238;height:9283" coordsize="57250,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">
                  <v:shape id="Google Shape;909;p19" o:spid="_x0000_s1287" style="position:absolute;left:5510;top:1264;width:51740;height:6835;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" path="m1,r,23967l150817,23967v6620,,11990,-5358,11990,-11977c162807,5370,157437,,150817,l1,xe" filled="f" strokecolor="#00b050">
                    <v:path arrowok="t" o:extrusionok="f" o:connecttype="custom" o:connectlocs="0,0;0,1949;15232,1949;16443,975;15232,0;0,0" o:connectangles="0,0,0,0,0,0"/>
                  </v:shape>
                  <v:shape id="Google Shape;910;p19" o:spid="_x0000_s1288" style="position:absolute;width:9567;height:9288;visibility:visible;mso-wrap-style:square;v-text-anchor:middle" coordsize="33553,3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" path="m16777,1v-1271,,-2542,482,-3512,1447l1942,12782c1,14711,1,17854,1942,19795l13265,31118v970,970,2241,1455,3512,1455c18048,32573,19319,32088,20289,31118l31612,19795v1941,-1941,1941,-5084,,-7013l20289,1448c19319,483,18048,1,16777,1xe" fillcolor="#2fc948" stroked="f">
                    <v:path arrowok="t" o:extrusionok="f" o:connecttype="custom" o:connectlocs="1364,0;1078,118;158,1039;158,1609;1078,2530;1364,2648;1649,2530;2570,1609;2570,1039;1649,118;1364,0" o:connectangles="0,0,0,0,0,0,0,0,0,0,0"/>
                  </v:shape>
                  <v:shape id="Google Shape;912;p19" o:spid="_x0000_s1289" style="position:absolute;left:903;top:852;width:7761;height:7585;visibility:visible;mso-wrap-style:square;v-text-anchor:middle" coordsize="27218,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" adj="-11796480,,5400" path="m13604,v-823,,-1644,316,-2269,947l1250,11020c,12282,,14318,1250,15568l11335,25652v625,631,1446,947,2269,947c14427,26599,15252,26283,15883,25652l25968,15568v1250,-1250,1250,-3286,,-4548l15883,947c15252,316,14427,,13604,xe" fillcolor="#69e781" stroked="f">
                    <v:stroke joinstyle="miter"/>
                    <v:formulas/>
                    <v:path arrowok="t" o:extrusionok="f" o:connecttype="custom" o:connectlocs="1106,0;922,77;102,896;102,1266;922,2086;1106,2163;1291,2086;2111,1266;2111,896;1291,77;1106,0" o:connectangles="0,0,0,0,0,0,0,0,0,0,0" textboxrect="0,0,27218,26599"/>
                    <v:textbox inset="2.53958mm,2.53958mm,2.53958mm,2.53958mm">
                      <w:txbxContent>
                        <w:p w14:paraId="2CB3F16A" w14:textId="77777777" w:rsidR="000550BC" w:rsidRDefault="000550BC" w:rsidP="000550BC">
                          <w:pPr>
                            <w:bidi w:val="0"/>
                            <w:jc w:val="center"/>
                            <w:rPr>
                              <w:color w:val="FFFFFF"/>
                              <w:sz w:val="50"/>
                              <w:szCs w:val="50"/>
                            </w:rPr>
                          </w:pPr>
                          <w:r>
                            <w:rPr>
                              <w:color w:val="FFFFFF"/>
                              <w:sz w:val="50"/>
                              <w:szCs w:val="50"/>
                            </w:rPr>
                            <w:t>02</w:t>
                          </w:r>
                        </w:p>
                      </w:txbxContent>
                    </v:textbox>
                  </v:shape>
                </v:group>
                <v:shape id="Google Shape;907;p19" o:spid="_x0000_s1290" type="#_x0000_t202" style="position:absolute;left:8667;top:1143;width:48085;height:69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" filled="f" stroked="f">
                  <v:textbox inset="2.53958mm,2.53958mm,2.53958mm,2.53958mm">
                    <w:txbxContent>
                      <w:p w14:paraId="7746486B"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توفير الفرص أمام المتميزين بما يساعد على استبقائهم.</w:t>
                        </w:r>
                      </w:p>
                    </w:txbxContent>
                  </v:textbox>
                </v:shape>
                <w10:anchorlock/>
              </v:group>
            </w:pict>
          </mc:Fallback>
        </mc:AlternateContent>
      </w:r>
    </w:p>
    <w:bookmarkEnd w:id="3"/>
    <w:p w14:paraId="747D89F2" w14:textId="77777777" w:rsidR="000550BC" w:rsidRDefault="0050179E" w:rsidP="008E382F">
      <w:pPr>
        <w:spacing w:line="240" w:lineRule="auto"/>
        <w:rPr>
          <w:rtl/>
        </w:rPr>
      </w:pPr>
      <w:r>
        <w:rPr>
          <w:noProof/>
        </w:rPr>
        <mc:AlternateContent>
          <mc:Choice Requires="wpg">
            <w:drawing>
              <wp:inline distT="0" distB="0" distL="0" distR="0" wp14:anchorId="287A7781" wp14:editId="7D4765E1">
                <wp:extent cx="5731510" cy="927735"/>
                <wp:effectExtent l="6985" t="1905" r="0" b="3810"/>
                <wp:docPr id="3161"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3162" name="Google Shape;899;p19"/>
                        <wpg:cNvGrpSpPr>
                          <a:grpSpLocks/>
                        </wpg:cNvGrpSpPr>
                        <wpg:grpSpPr bwMode="auto">
                          <a:xfrm>
                            <a:off x="0" y="0"/>
                            <a:ext cx="57353" cy="9288"/>
                            <a:chOff x="0" y="0"/>
                            <a:chExt cx="57353" cy="9288"/>
                          </a:xfrm>
                        </wpg:grpSpPr>
                        <wps:wsp>
                          <wps:cNvPr id="3163"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164" name="Google Shape;901;p19"/>
                          <wpg:cNvGrpSpPr>
                            <a:grpSpLocks/>
                          </wpg:cNvGrpSpPr>
                          <wpg:grpSpPr bwMode="auto">
                            <a:xfrm>
                              <a:off x="0" y="0"/>
                              <a:ext cx="56782" cy="9288"/>
                              <a:chOff x="0" y="0"/>
                              <a:chExt cx="56782" cy="9288"/>
                            </a:xfrm>
                          </wpg:grpSpPr>
                          <wps:wsp>
                            <wps:cNvPr id="3165"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66"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00B0F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E9C76E"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3</w:t>
                                  </w:r>
                                </w:p>
                              </w:txbxContent>
                            </wps:txbx>
                            <wps:bodyPr rot="0" vert="horz" wrap="square" lIns="91425" tIns="91425" rIns="91425" bIns="91425" anchor="ctr" anchorCtr="0" upright="1">
                              <a:noAutofit/>
                            </wps:bodyPr>
                          </wps:wsp>
                          <wps:wsp>
                            <wps:cNvPr id="3167" name="Google Shape;907;p19"/>
                            <wps:cNvSpPr txBox="1">
                              <a:spLocks noChangeArrowheads="1"/>
                            </wps:cNvSpPr>
                            <wps:spPr bwMode="auto">
                              <a:xfrm>
                                <a:off x="10110" y="1047"/>
                                <a:ext cx="46672"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F3A1F"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توسيع قاعدة العاملين المؤهلين للتدرج القيادي.</w:t>
                                  </w:r>
                                </w:p>
                              </w:txbxContent>
                            </wps:txbx>
                            <wps:bodyPr rot="0" vert="horz" wrap="square" lIns="91425" tIns="91425" rIns="91425" bIns="91425" anchor="ctr" anchorCtr="0" upright="1">
                              <a:noAutofit/>
                            </wps:bodyPr>
                          </wps:wsp>
                        </wpg:grpSp>
                      </wpg:grpSp>
                      <wps:wsp>
                        <wps:cNvPr id="3168"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287A7781" id="Group 148" o:spid="_x0000_s1291"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">
                <v:group id="Google Shape;899;p19" o:spid="_x0000_s1292"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">
                  <v:shape id="Google Shape;900;p19" o:spid="_x0000_s1293"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" path="m,1l,23968r150817,c157437,23968,162806,18598,162806,11978,162806,5370,157437,1,150817,1l,1xe" filled="f" strokecolor="#00b0f0">
                    <v:path arrowok="t" o:extrusionok="f" o:connecttype="custom" o:connectlocs="0,0;0,1949;15299,1949;16515,974;15299,0;0,0" o:connectangles="0,0,0,0,0,0"/>
                  </v:shape>
                  <v:group id="Google Shape;901;p19" o:spid="_x0000_s1294"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">
                    <v:shape id="Google Shape;903;p19" o:spid="_x0000_s1295"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" path="m16766,1v-1270,,-2538,482,-3502,1446l1929,12782c,14711,,17854,1929,19795l13264,31117v964,971,2232,1456,3502,1456c18035,32573,19306,32088,20276,31117l31599,19795v1941,-1941,1941,-5084,,-7013l20276,1447c19306,483,18035,1,16766,1xe" fillcolor="#0070c0" stroked="f">
                      <v:path arrowok="t" o:extrusionok="f" o:connecttype="custom" o:connectlocs="1363,0;1078,118;157,1039;157,1609;1078,2530;1363,2648;1648,2530;2569,1609;2569,1039;1648,118;1363,0" o:connectangles="0,0,0,0,0,0,0,0,0,0,0"/>
                    </v:shape>
                    <v:shape id="Google Shape;904;p19" o:spid="_x0000_s1296"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" adj="-11796480,,5400" path="m13614,v-823,,-1648,316,-2279,947l1262,11019c,12281,,14317,1262,15567l11335,25652v631,631,1456,947,2279,947c14437,26599,15258,26283,15883,25652l25968,15567v1262,-1250,1262,-3286,,-4548l15883,947c15258,316,14437,,13614,xe" fillcolor="#00b0f0"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03E9C76E"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3</w:t>
                            </w:r>
                          </w:p>
                        </w:txbxContent>
                      </v:textbox>
                    </v:shape>
                    <v:shape id="Google Shape;907;p19" o:spid="_x0000_s1297" type="#_x0000_t202" style="position:absolute;left:10110;top:1047;width:46672;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" filled="f" stroked="f">
                      <v:textbox inset="2.53958mm,2.53958mm,2.53958mm,2.53958mm">
                        <w:txbxContent>
                          <w:p w14:paraId="6EBF3A1F"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توسيع قاعدة العاملين المؤهلين للتدرج القيادي.</w:t>
                            </w:r>
                          </w:p>
                        </w:txbxContent>
                      </v:textbox>
                    </v:shape>
                  </v:group>
                </v:group>
                <v:shape id="Google Shape;930;p19" o:spid="_x0000_s1298"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" path="m347,1c158,1,,159,,348,,537,158,694,347,694v189,,347,-157,347,-346c694,159,536,1,347,1xe" fillcolor="#fcbd24" stroked="f">
                  <v:path arrowok="t" o:extrusionok="f" o:connecttype="custom" o:connectlocs="33,0;0,33;33,67;66,33;33,0" o:connectangles="0,0,0,0,0"/>
                </v:shape>
                <w10:anchorlock/>
              </v:group>
            </w:pict>
          </mc:Fallback>
        </mc:AlternateContent>
      </w:r>
    </w:p>
    <w:p w14:paraId="0F220FDD" w14:textId="77777777" w:rsidR="000550BC" w:rsidRDefault="0050179E" w:rsidP="008E382F">
      <w:pPr>
        <w:spacing w:line="240" w:lineRule="auto"/>
        <w:rPr>
          <w:rtl/>
        </w:rPr>
      </w:pPr>
      <w:r>
        <w:rPr>
          <w:noProof/>
        </w:rPr>
        <mc:AlternateContent>
          <mc:Choice Requires="wpg">
            <w:drawing>
              <wp:inline distT="0" distB="0" distL="0" distR="0" wp14:anchorId="371C56A9" wp14:editId="553556DA">
                <wp:extent cx="5723890" cy="928370"/>
                <wp:effectExtent l="0" t="3175" r="3175" b="1905"/>
                <wp:docPr id="3155" name="Group 1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890" cy="928370"/>
                          <a:chOff x="0" y="0"/>
                          <a:chExt cx="57238" cy="9283"/>
                        </a:xfrm>
                      </wpg:grpSpPr>
                      <wpg:grpSp>
                        <wpg:cNvPr id="3156" name="Google Shape;908;p19"/>
                        <wpg:cNvGrpSpPr>
                          <a:grpSpLocks/>
                        </wpg:cNvGrpSpPr>
                        <wpg:grpSpPr bwMode="auto">
                          <a:xfrm>
                            <a:off x="0" y="0"/>
                            <a:ext cx="57238" cy="9283"/>
                            <a:chOff x="0" y="0"/>
                            <a:chExt cx="57250" cy="9288"/>
                          </a:xfrm>
                        </wpg:grpSpPr>
                        <wps:wsp>
                          <wps:cNvPr id="3157" name="Google Shape;909;p19"/>
                          <wps:cNvSpPr>
                            <a:spLocks/>
                          </wps:cNvSpPr>
                          <wps:spPr bwMode="auto">
                            <a:xfrm>
                              <a:off x="5510" y="1264"/>
                              <a:ext cx="51740" cy="6835"/>
                            </a:xfrm>
                            <a:custGeom>
                              <a:avLst/>
                              <a:gdLst>
                                <a:gd name="T0" fmla="*/ 0 w 162807"/>
                                <a:gd name="T1" fmla="*/ 0 h 23968"/>
                                <a:gd name="T2" fmla="*/ 0 w 162807"/>
                                <a:gd name="T3" fmla="*/ 6835 h 23968"/>
                                <a:gd name="T4" fmla="*/ 47930 w 162807"/>
                                <a:gd name="T5" fmla="*/ 6835 h 23968"/>
                                <a:gd name="T6" fmla="*/ 51740 w 162807"/>
                                <a:gd name="T7" fmla="*/ 3419 h 23968"/>
                                <a:gd name="T8" fmla="*/ 47930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1" y="0"/>
                                  </a:moveTo>
                                  <a:lnTo>
                                    <a:pt x="1" y="23967"/>
                                  </a:lnTo>
                                  <a:lnTo>
                                    <a:pt x="150817" y="23967"/>
                                  </a:lnTo>
                                  <a:cubicBezTo>
                                    <a:pt x="157437" y="23967"/>
                                    <a:pt x="162807" y="18609"/>
                                    <a:pt x="162807" y="11990"/>
                                  </a:cubicBezTo>
                                  <a:cubicBezTo>
                                    <a:pt x="162807" y="5370"/>
                                    <a:pt x="157437" y="0"/>
                                    <a:pt x="150817" y="0"/>
                                  </a:cubicBezTo>
                                  <a:lnTo>
                                    <a:pt x="1" y="0"/>
                                  </a:lnTo>
                                  <a:close/>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58" name="Google Shape;910;p19"/>
                          <wps:cNvSpPr>
                            <a:spLocks/>
                          </wps:cNvSpPr>
                          <wps:spPr bwMode="auto">
                            <a:xfrm>
                              <a:off x="0" y="0"/>
                              <a:ext cx="9567" cy="9288"/>
                            </a:xfrm>
                            <a:custGeom>
                              <a:avLst/>
                              <a:gdLst>
                                <a:gd name="T0" fmla="*/ 4784 w 33553"/>
                                <a:gd name="T1" fmla="*/ 0 h 32574"/>
                                <a:gd name="T2" fmla="*/ 3782 w 33553"/>
                                <a:gd name="T3" fmla="*/ 413 h 32574"/>
                                <a:gd name="T4" fmla="*/ 554 w 33553"/>
                                <a:gd name="T5" fmla="*/ 3645 h 32574"/>
                                <a:gd name="T6" fmla="*/ 554 w 33553"/>
                                <a:gd name="T7" fmla="*/ 5644 h 32574"/>
                                <a:gd name="T8" fmla="*/ 3782 w 33553"/>
                                <a:gd name="T9" fmla="*/ 8873 h 32574"/>
                                <a:gd name="T10" fmla="*/ 4784 w 33553"/>
                                <a:gd name="T11" fmla="*/ 9288 h 32574"/>
                                <a:gd name="T12" fmla="*/ 5785 w 33553"/>
                                <a:gd name="T13" fmla="*/ 8873 h 32574"/>
                                <a:gd name="T14" fmla="*/ 9014 w 33553"/>
                                <a:gd name="T15" fmla="*/ 5644 h 32574"/>
                                <a:gd name="T16" fmla="*/ 9014 w 33553"/>
                                <a:gd name="T17" fmla="*/ 3645 h 32574"/>
                                <a:gd name="T18" fmla="*/ 5785 w 33553"/>
                                <a:gd name="T19" fmla="*/ 413 h 32574"/>
                                <a:gd name="T20" fmla="*/ 4784 w 33553"/>
                                <a:gd name="T21" fmla="*/ 0 h 325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53" h="32574" extrusionOk="0">
                                  <a:moveTo>
                                    <a:pt x="16777" y="1"/>
                                  </a:moveTo>
                                  <a:cubicBezTo>
                                    <a:pt x="15506" y="1"/>
                                    <a:pt x="14235" y="483"/>
                                    <a:pt x="13265" y="1448"/>
                                  </a:cubicBezTo>
                                  <a:lnTo>
                                    <a:pt x="1942" y="12782"/>
                                  </a:lnTo>
                                  <a:cubicBezTo>
                                    <a:pt x="1" y="14711"/>
                                    <a:pt x="1" y="17854"/>
                                    <a:pt x="1942" y="19795"/>
                                  </a:cubicBezTo>
                                  <a:lnTo>
                                    <a:pt x="13265" y="31118"/>
                                  </a:lnTo>
                                  <a:cubicBezTo>
                                    <a:pt x="14235" y="32088"/>
                                    <a:pt x="15506" y="32573"/>
                                    <a:pt x="16777" y="32573"/>
                                  </a:cubicBezTo>
                                  <a:cubicBezTo>
                                    <a:pt x="18048" y="32573"/>
                                    <a:pt x="19319" y="32088"/>
                                    <a:pt x="20289" y="31118"/>
                                  </a:cubicBezTo>
                                  <a:lnTo>
                                    <a:pt x="31612" y="19795"/>
                                  </a:lnTo>
                                  <a:cubicBezTo>
                                    <a:pt x="33553" y="17854"/>
                                    <a:pt x="33553" y="14711"/>
                                    <a:pt x="31612" y="12782"/>
                                  </a:cubicBezTo>
                                  <a:lnTo>
                                    <a:pt x="20289" y="1448"/>
                                  </a:lnTo>
                                  <a:cubicBezTo>
                                    <a:pt x="19319" y="483"/>
                                    <a:pt x="18048" y="1"/>
                                    <a:pt x="16777" y="1"/>
                                  </a:cubicBezTo>
                                  <a:close/>
                                </a:path>
                              </a:pathLst>
                            </a:custGeom>
                            <a:solidFill>
                              <a:srgbClr val="C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59" name="Google Shape;912;p19"/>
                          <wps:cNvSpPr>
                            <a:spLocks/>
                          </wps:cNvSpPr>
                          <wps:spPr bwMode="auto">
                            <a:xfrm>
                              <a:off x="903" y="852"/>
                              <a:ext cx="7761" cy="7585"/>
                            </a:xfrm>
                            <a:custGeom>
                              <a:avLst/>
                              <a:gdLst>
                                <a:gd name="T0" fmla="*/ 3879 w 27218"/>
                                <a:gd name="T1" fmla="*/ 0 h 26599"/>
                                <a:gd name="T2" fmla="*/ 3232 w 27218"/>
                                <a:gd name="T3" fmla="*/ 270 h 26599"/>
                                <a:gd name="T4" fmla="*/ 356 w 27218"/>
                                <a:gd name="T5" fmla="*/ 3142 h 26599"/>
                                <a:gd name="T6" fmla="*/ 356 w 27218"/>
                                <a:gd name="T7" fmla="*/ 4439 h 26599"/>
                                <a:gd name="T8" fmla="*/ 3232 w 27218"/>
                                <a:gd name="T9" fmla="*/ 7315 h 26599"/>
                                <a:gd name="T10" fmla="*/ 3879 w 27218"/>
                                <a:gd name="T11" fmla="*/ 7585 h 26599"/>
                                <a:gd name="T12" fmla="*/ 4529 w 27218"/>
                                <a:gd name="T13" fmla="*/ 7315 h 26599"/>
                                <a:gd name="T14" fmla="*/ 7405 w 27218"/>
                                <a:gd name="T15" fmla="*/ 4439 h 26599"/>
                                <a:gd name="T16" fmla="*/ 7405 w 27218"/>
                                <a:gd name="T17" fmla="*/ 3142 h 26599"/>
                                <a:gd name="T18" fmla="*/ 4529 w 27218"/>
                                <a:gd name="T19" fmla="*/ 270 h 26599"/>
                                <a:gd name="T20" fmla="*/ 3879 w 27218"/>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18"/>
                                <a:gd name="T34" fmla="*/ 0 h 26599"/>
                                <a:gd name="T35" fmla="*/ 27218 w 27218"/>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18" h="26599" extrusionOk="0">
                                  <a:moveTo>
                                    <a:pt x="13604" y="0"/>
                                  </a:moveTo>
                                  <a:cubicBezTo>
                                    <a:pt x="12781" y="0"/>
                                    <a:pt x="11960" y="316"/>
                                    <a:pt x="11335" y="947"/>
                                  </a:cubicBezTo>
                                  <a:lnTo>
                                    <a:pt x="1250" y="11020"/>
                                  </a:lnTo>
                                  <a:cubicBezTo>
                                    <a:pt x="0" y="12282"/>
                                    <a:pt x="0" y="14318"/>
                                    <a:pt x="1250" y="15568"/>
                                  </a:cubicBezTo>
                                  <a:lnTo>
                                    <a:pt x="11335" y="25652"/>
                                  </a:lnTo>
                                  <a:cubicBezTo>
                                    <a:pt x="11960" y="26283"/>
                                    <a:pt x="12781" y="26599"/>
                                    <a:pt x="13604" y="26599"/>
                                  </a:cubicBezTo>
                                  <a:cubicBezTo>
                                    <a:pt x="14427" y="26599"/>
                                    <a:pt x="15252" y="26283"/>
                                    <a:pt x="15883" y="25652"/>
                                  </a:cubicBezTo>
                                  <a:lnTo>
                                    <a:pt x="25968" y="15568"/>
                                  </a:lnTo>
                                  <a:cubicBezTo>
                                    <a:pt x="27218" y="14318"/>
                                    <a:pt x="27218" y="12282"/>
                                    <a:pt x="25968" y="11020"/>
                                  </a:cubicBezTo>
                                  <a:lnTo>
                                    <a:pt x="15883" y="947"/>
                                  </a:lnTo>
                                  <a:cubicBezTo>
                                    <a:pt x="15252" y="316"/>
                                    <a:pt x="14427" y="0"/>
                                    <a:pt x="13604" y="0"/>
                                  </a:cubicBezTo>
                                  <a:close/>
                                </a:path>
                              </a:pathLst>
                            </a:cu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134C86"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4</w:t>
                                </w:r>
                              </w:p>
                            </w:txbxContent>
                          </wps:txbx>
                          <wps:bodyPr rot="0" vert="horz" wrap="square" lIns="91425" tIns="91425" rIns="91425" bIns="91425" anchor="ctr" anchorCtr="0" upright="1">
                            <a:noAutofit/>
                          </wps:bodyPr>
                        </wps:wsp>
                      </wpg:grpSp>
                      <wps:wsp>
                        <wps:cNvPr id="3160" name="Google Shape;907;p19"/>
                        <wps:cNvSpPr txBox="1">
                          <a:spLocks noChangeArrowheads="1"/>
                        </wps:cNvSpPr>
                        <wps:spPr bwMode="auto">
                          <a:xfrm flipH="1">
                            <a:off x="8667" y="1143"/>
                            <a:ext cx="48085" cy="6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B3C6F"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مساندة ودعم الجهود اللازمة لتنفيذ استراتيجيات وخطط المنظمة.</w:t>
                              </w:r>
                            </w:p>
                          </w:txbxContent>
                        </wps:txbx>
                        <wps:bodyPr rot="0" vert="horz" wrap="square" lIns="91425" tIns="91425" rIns="91425" bIns="91425" anchor="ctr" anchorCtr="0" upright="1">
                          <a:noAutofit/>
                        </wps:bodyPr>
                      </wps:wsp>
                    </wpg:wgp>
                  </a:graphicData>
                </a:graphic>
              </wp:inline>
            </w:drawing>
          </mc:Choice>
          <mc:Fallback>
            <w:pict>
              <v:group w14:anchorId="371C56A9" id="Group 1856" o:spid="_x0000_s1299" style="width:450.7pt;height:73.1pt;mso-position-horizontal-relative:char;mso-position-vertical-relative:line" coordsize="57238,9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">
                <v:group id="Google Shape;908;p19" o:spid="_x0000_s1300" style="position:absolute;width:57238;height:9283" coordsize="57250,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">
                  <v:shape id="Google Shape;909;p19" o:spid="_x0000_s1301" style="position:absolute;left:5510;top:1264;width:51740;height:6835;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" path="m1,r,23967l150817,23967v6620,,11990,-5358,11990,-11977c162807,5370,157437,,150817,l1,xe" filled="f" strokecolor="red">
                    <v:path arrowok="t" o:extrusionok="f" o:connecttype="custom" o:connectlocs="0,0;0,1949;15232,1949;16443,975;15232,0;0,0" o:connectangles="0,0,0,0,0,0"/>
                  </v:shape>
                  <v:shape id="Google Shape;910;p19" o:spid="_x0000_s1302" style="position:absolute;width:9567;height:9288;visibility:visible;mso-wrap-style:square;v-text-anchor:middle" coordsize="33553,3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" path="m16777,1v-1271,,-2542,482,-3512,1447l1942,12782c1,14711,1,17854,1942,19795l13265,31118v970,970,2241,1455,3512,1455c18048,32573,19319,32088,20289,31118l31612,19795v1941,-1941,1941,-5084,,-7013l20289,1448c19319,483,18048,1,16777,1xe" fillcolor="#c00000" stroked="f">
                    <v:path arrowok="t" o:extrusionok="f" o:connecttype="custom" o:connectlocs="1364,0;1078,118;158,1039;158,1609;1078,2530;1364,2648;1649,2530;2570,1609;2570,1039;1649,118;1364,0" o:connectangles="0,0,0,0,0,0,0,0,0,0,0"/>
                  </v:shape>
                  <v:shape id="Google Shape;912;p19" o:spid="_x0000_s1303" style="position:absolute;left:903;top:852;width:7761;height:7585;visibility:visible;mso-wrap-style:square;v-text-anchor:middle" coordsize="27218,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" adj="-11796480,,5400" path="m13604,v-823,,-1644,316,-2269,947l1250,11020c,12282,,14318,1250,15568l11335,25652v625,631,1446,947,2269,947c14427,26599,15252,26283,15883,25652l25968,15568v1250,-1250,1250,-3286,,-4548l15883,947c15252,316,14427,,13604,xe" fillcolor="red" stroked="f">
                    <v:stroke joinstyle="miter"/>
                    <v:formulas/>
                    <v:path arrowok="t" o:extrusionok="f" o:connecttype="custom" o:connectlocs="1106,0;922,77;102,896;102,1266;922,2086;1106,2163;1291,2086;2111,1266;2111,896;1291,77;1106,0" o:connectangles="0,0,0,0,0,0,0,0,0,0,0" textboxrect="0,0,27218,26599"/>
                    <v:textbox inset="2.53958mm,2.53958mm,2.53958mm,2.53958mm">
                      <w:txbxContent>
                        <w:p w14:paraId="76134C86"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4</w:t>
                          </w:r>
                        </w:p>
                      </w:txbxContent>
                    </v:textbox>
                  </v:shape>
                </v:group>
                <v:shape id="Google Shape;907;p19" o:spid="_x0000_s1304" type="#_x0000_t202" style="position:absolute;left:8667;top:1143;width:48085;height:69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" filled="f" stroked="f">
                  <v:textbox inset="2.53958mm,2.53958mm,2.53958mm,2.53958mm">
                    <w:txbxContent>
                      <w:p w14:paraId="07BB3C6F"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مساندة ودعم الجهود اللازمة لتنفيذ استراتيجيات وخطط المنظمة.</w:t>
                        </w:r>
                      </w:p>
                    </w:txbxContent>
                  </v:textbox>
                </v:shape>
                <w10:anchorlock/>
              </v:group>
            </w:pict>
          </mc:Fallback>
        </mc:AlternateContent>
      </w:r>
    </w:p>
    <w:p w14:paraId="28C74A02" w14:textId="77777777" w:rsidR="000550BC" w:rsidRDefault="0050179E" w:rsidP="008E382F">
      <w:pPr>
        <w:spacing w:line="240" w:lineRule="auto"/>
        <w:rPr>
          <w:rtl/>
        </w:rPr>
      </w:pPr>
      <w:r>
        <w:rPr>
          <w:noProof/>
        </w:rPr>
        <mc:AlternateContent>
          <mc:Choice Requires="wpg">
            <w:drawing>
              <wp:inline distT="0" distB="0" distL="0" distR="0" wp14:anchorId="7A51D1A4" wp14:editId="2FE488B9">
                <wp:extent cx="5731510" cy="927735"/>
                <wp:effectExtent l="6985" t="0" r="0" b="0"/>
                <wp:docPr id="3146"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3147" name="Google Shape;899;p19"/>
                        <wpg:cNvGrpSpPr>
                          <a:grpSpLocks/>
                        </wpg:cNvGrpSpPr>
                        <wpg:grpSpPr bwMode="auto">
                          <a:xfrm>
                            <a:off x="0" y="0"/>
                            <a:ext cx="57353" cy="9288"/>
                            <a:chOff x="0" y="0"/>
                            <a:chExt cx="57353" cy="9288"/>
                          </a:xfrm>
                        </wpg:grpSpPr>
                        <wps:wsp>
                          <wps:cNvPr id="3148"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149" name="Google Shape;901;p19"/>
                          <wpg:cNvGrpSpPr>
                            <a:grpSpLocks/>
                          </wpg:cNvGrpSpPr>
                          <wpg:grpSpPr bwMode="auto">
                            <a:xfrm>
                              <a:off x="0" y="0"/>
                              <a:ext cx="56782" cy="9288"/>
                              <a:chOff x="0" y="0"/>
                              <a:chExt cx="56782" cy="9288"/>
                            </a:xfrm>
                          </wpg:grpSpPr>
                          <wps:wsp>
                            <wps:cNvPr id="3150"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52"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D5B8E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578945"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5</w:t>
                                  </w:r>
                                </w:p>
                              </w:txbxContent>
                            </wps:txbx>
                            <wps:bodyPr rot="0" vert="horz" wrap="square" lIns="91425" tIns="91425" rIns="91425" bIns="91425" anchor="ctr" anchorCtr="0" upright="1">
                              <a:noAutofit/>
                            </wps:bodyPr>
                          </wps:wsp>
                          <wps:wsp>
                            <wps:cNvPr id="3153" name="Google Shape;907;p19"/>
                            <wps:cNvSpPr txBox="1">
                              <a:spLocks noChangeArrowheads="1"/>
                            </wps:cNvSpPr>
                            <wps:spPr bwMode="auto">
                              <a:xfrm>
                                <a:off x="10078" y="1047"/>
                                <a:ext cx="46704"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9B6B72"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التشجيع على التقدم الوظيفي والقيادي، وتحسين ورفع الروح المعنوية للعاملين</w:t>
                                  </w:r>
                                </w:p>
                              </w:txbxContent>
                            </wps:txbx>
                            <wps:bodyPr rot="0" vert="horz" wrap="square" lIns="91425" tIns="91425" rIns="91425" bIns="91425" anchor="ctr" anchorCtr="0" upright="1">
                              <a:noAutofit/>
                            </wps:bodyPr>
                          </wps:wsp>
                        </wpg:grpSp>
                      </wpg:grpSp>
                      <wps:wsp>
                        <wps:cNvPr id="3154"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7A51D1A4" id="Group 162" o:spid="_x0000_s1305"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">
                <v:group id="Google Shape;899;p19" o:spid="_x0000_s1306"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">
                  <v:shape id="Google Shape;900;p19" o:spid="_x0000_s1307"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" path="m,1l,23968r150817,c157437,23968,162806,18598,162806,11978,162806,5370,157437,1,150817,1l,1xe" filled="f" strokecolor="#7030a0">
                    <v:path arrowok="t" o:extrusionok="f" o:connecttype="custom" o:connectlocs="0,0;0,1949;15299,1949;16515,974;15299,0;0,0" o:connectangles="0,0,0,0,0,0"/>
                  </v:shape>
                  <v:group id="Google Shape;901;p19" o:spid="_x0000_s1308"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">
                    <v:shape id="Google Shape;903;p19" o:spid="_x0000_s1309"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" path="m16766,1v-1270,,-2538,482,-3502,1446l1929,12782c,14711,,17854,1929,19795l13264,31117v964,971,2232,1456,3502,1456c18035,32573,19306,32088,20276,31117l31599,19795v1941,-1941,1941,-5084,,-7013l20276,1447c19306,483,18035,1,16766,1xe" fillcolor="#7030a0" stroked="f">
                      <v:path arrowok="t" o:extrusionok="f" o:connecttype="custom" o:connectlocs="1363,0;1078,118;157,1039;157,1609;1078,2530;1363,2648;1648,2530;2569,1609;2569,1039;1648,118;1363,0" o:connectangles="0,0,0,0,0,0,0,0,0,0,0"/>
                    </v:shape>
                    <v:shape id="Google Shape;904;p19" o:spid="_x0000_s1310"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" adj="-11796480,,5400" path="m13614,v-823,,-1648,316,-2279,947l1262,11019c,12281,,14317,1262,15567l11335,25652v631,631,1456,947,2279,947c14437,26599,15258,26283,15883,25652l25968,15567v1262,-1250,1262,-3286,,-4548l15883,947c15258,316,14437,,13614,xe" fillcolor="#d5b8ea"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63578945"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5</w:t>
                            </w:r>
                          </w:p>
                        </w:txbxContent>
                      </v:textbox>
                    </v:shape>
                    <v:shape id="Google Shape;907;p19" o:spid="_x0000_s1311" type="#_x0000_t202" style="position:absolute;left:10078;top:1047;width:46704;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" filled="f" stroked="f">
                      <v:textbox inset="2.53958mm,2.53958mm,2.53958mm,2.53958mm">
                        <w:txbxContent>
                          <w:p w14:paraId="3B9B6B72"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التشجيع على التقدم الوظيفي والقيادي، وتحسين ورفع الروح المعنوية للعاملين</w:t>
                            </w:r>
                          </w:p>
                        </w:txbxContent>
                      </v:textbox>
                    </v:shape>
                  </v:group>
                </v:group>
                <v:shape id="Google Shape;930;p19" o:spid="_x0000_s1312"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" path="m347,1c158,1,,159,,348,,537,158,694,347,694v189,,347,-157,347,-346c694,159,536,1,347,1xe" fillcolor="#fcbd24" stroked="f">
                  <v:path arrowok="t" o:extrusionok="f" o:connecttype="custom" o:connectlocs="33,0;0,33;33,67;66,33;33,0" o:connectangles="0,0,0,0,0"/>
                </v:shape>
                <w10:anchorlock/>
              </v:group>
            </w:pict>
          </mc:Fallback>
        </mc:AlternateContent>
      </w:r>
    </w:p>
    <w:bookmarkEnd w:id="4"/>
    <w:p w14:paraId="006EF577" w14:textId="77777777" w:rsidR="000550BC" w:rsidRPr="000550BC" w:rsidRDefault="0050179E" w:rsidP="008E382F">
      <w:pPr>
        <w:spacing w:line="240" w:lineRule="auto"/>
        <w:rPr>
          <w:b/>
          <w:bCs/>
          <w:rtl/>
        </w:rPr>
      </w:pPr>
      <w:r>
        <w:rPr>
          <w:noProof/>
        </w:rPr>
        <mc:AlternateContent>
          <mc:Choice Requires="wpg">
            <w:drawing>
              <wp:inline distT="0" distB="0" distL="0" distR="0" wp14:anchorId="6D5DFCB1" wp14:editId="49B40A30">
                <wp:extent cx="5723890" cy="928370"/>
                <wp:effectExtent l="0" t="0" r="3175" b="0"/>
                <wp:docPr id="3140" name="Group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3890" cy="928370"/>
                          <a:chOff x="0" y="0"/>
                          <a:chExt cx="57238" cy="9283"/>
                        </a:xfrm>
                      </wpg:grpSpPr>
                      <wpg:grpSp>
                        <wpg:cNvPr id="3141" name="Google Shape;908;p19"/>
                        <wpg:cNvGrpSpPr>
                          <a:grpSpLocks/>
                        </wpg:cNvGrpSpPr>
                        <wpg:grpSpPr bwMode="auto">
                          <a:xfrm>
                            <a:off x="0" y="0"/>
                            <a:ext cx="57238" cy="9283"/>
                            <a:chOff x="0" y="0"/>
                            <a:chExt cx="57250" cy="9288"/>
                          </a:xfrm>
                        </wpg:grpSpPr>
                        <wps:wsp>
                          <wps:cNvPr id="3142" name="Google Shape;909;p19"/>
                          <wps:cNvSpPr>
                            <a:spLocks/>
                          </wps:cNvSpPr>
                          <wps:spPr bwMode="auto">
                            <a:xfrm>
                              <a:off x="5510" y="1264"/>
                              <a:ext cx="51740" cy="6835"/>
                            </a:xfrm>
                            <a:custGeom>
                              <a:avLst/>
                              <a:gdLst>
                                <a:gd name="T0" fmla="*/ 0 w 162807"/>
                                <a:gd name="T1" fmla="*/ 0 h 23968"/>
                                <a:gd name="T2" fmla="*/ 0 w 162807"/>
                                <a:gd name="T3" fmla="*/ 6835 h 23968"/>
                                <a:gd name="T4" fmla="*/ 47930 w 162807"/>
                                <a:gd name="T5" fmla="*/ 6835 h 23968"/>
                                <a:gd name="T6" fmla="*/ 51740 w 162807"/>
                                <a:gd name="T7" fmla="*/ 3419 h 23968"/>
                                <a:gd name="T8" fmla="*/ 47930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1" y="0"/>
                                  </a:moveTo>
                                  <a:lnTo>
                                    <a:pt x="1" y="23967"/>
                                  </a:lnTo>
                                  <a:lnTo>
                                    <a:pt x="150817" y="23967"/>
                                  </a:lnTo>
                                  <a:cubicBezTo>
                                    <a:pt x="157437" y="23967"/>
                                    <a:pt x="162807" y="18609"/>
                                    <a:pt x="162807" y="11990"/>
                                  </a:cubicBezTo>
                                  <a:cubicBezTo>
                                    <a:pt x="162807" y="5370"/>
                                    <a:pt x="157437" y="0"/>
                                    <a:pt x="150817" y="0"/>
                                  </a:cubicBezTo>
                                  <a:lnTo>
                                    <a:pt x="1" y="0"/>
                                  </a:lnTo>
                                  <a:close/>
                                </a:path>
                              </a:pathLst>
                            </a:custGeom>
                            <a:noFill/>
                            <a:ln w="9525">
                              <a:solidFill>
                                <a:schemeClr val="bg1">
                                  <a:lumMod val="75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43" name="Google Shape;910;p19"/>
                          <wps:cNvSpPr>
                            <a:spLocks/>
                          </wps:cNvSpPr>
                          <wps:spPr bwMode="auto">
                            <a:xfrm>
                              <a:off x="0" y="0"/>
                              <a:ext cx="9567" cy="9288"/>
                            </a:xfrm>
                            <a:custGeom>
                              <a:avLst/>
                              <a:gdLst>
                                <a:gd name="T0" fmla="*/ 4784 w 33553"/>
                                <a:gd name="T1" fmla="*/ 0 h 32574"/>
                                <a:gd name="T2" fmla="*/ 3782 w 33553"/>
                                <a:gd name="T3" fmla="*/ 413 h 32574"/>
                                <a:gd name="T4" fmla="*/ 554 w 33553"/>
                                <a:gd name="T5" fmla="*/ 3645 h 32574"/>
                                <a:gd name="T6" fmla="*/ 554 w 33553"/>
                                <a:gd name="T7" fmla="*/ 5644 h 32574"/>
                                <a:gd name="T8" fmla="*/ 3782 w 33553"/>
                                <a:gd name="T9" fmla="*/ 8873 h 32574"/>
                                <a:gd name="T10" fmla="*/ 4784 w 33553"/>
                                <a:gd name="T11" fmla="*/ 9288 h 32574"/>
                                <a:gd name="T12" fmla="*/ 5785 w 33553"/>
                                <a:gd name="T13" fmla="*/ 8873 h 32574"/>
                                <a:gd name="T14" fmla="*/ 9014 w 33553"/>
                                <a:gd name="T15" fmla="*/ 5644 h 32574"/>
                                <a:gd name="T16" fmla="*/ 9014 w 33553"/>
                                <a:gd name="T17" fmla="*/ 3645 h 32574"/>
                                <a:gd name="T18" fmla="*/ 5785 w 33553"/>
                                <a:gd name="T19" fmla="*/ 413 h 32574"/>
                                <a:gd name="T20" fmla="*/ 4784 w 33553"/>
                                <a:gd name="T21" fmla="*/ 0 h 32574"/>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53" h="32574" extrusionOk="0">
                                  <a:moveTo>
                                    <a:pt x="16777" y="1"/>
                                  </a:moveTo>
                                  <a:cubicBezTo>
                                    <a:pt x="15506" y="1"/>
                                    <a:pt x="14235" y="483"/>
                                    <a:pt x="13265" y="1448"/>
                                  </a:cubicBezTo>
                                  <a:lnTo>
                                    <a:pt x="1942" y="12782"/>
                                  </a:lnTo>
                                  <a:cubicBezTo>
                                    <a:pt x="1" y="14711"/>
                                    <a:pt x="1" y="17854"/>
                                    <a:pt x="1942" y="19795"/>
                                  </a:cubicBezTo>
                                  <a:lnTo>
                                    <a:pt x="13265" y="31118"/>
                                  </a:lnTo>
                                  <a:cubicBezTo>
                                    <a:pt x="14235" y="32088"/>
                                    <a:pt x="15506" y="32573"/>
                                    <a:pt x="16777" y="32573"/>
                                  </a:cubicBezTo>
                                  <a:cubicBezTo>
                                    <a:pt x="18048" y="32573"/>
                                    <a:pt x="19319" y="32088"/>
                                    <a:pt x="20289" y="31118"/>
                                  </a:cubicBezTo>
                                  <a:lnTo>
                                    <a:pt x="31612" y="19795"/>
                                  </a:lnTo>
                                  <a:cubicBezTo>
                                    <a:pt x="33553" y="17854"/>
                                    <a:pt x="33553" y="14711"/>
                                    <a:pt x="31612" y="12782"/>
                                  </a:cubicBezTo>
                                  <a:lnTo>
                                    <a:pt x="20289" y="1448"/>
                                  </a:lnTo>
                                  <a:cubicBezTo>
                                    <a:pt x="19319" y="483"/>
                                    <a:pt x="18048" y="1"/>
                                    <a:pt x="16777" y="1"/>
                                  </a:cubicBezTo>
                                  <a:close/>
                                </a:path>
                              </a:pathLst>
                            </a:custGeom>
                            <a:solidFill>
                              <a:schemeClr val="bg1">
                                <a:lumMod val="50000"/>
                                <a:lumOff val="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44" name="Google Shape;912;p19"/>
                          <wps:cNvSpPr>
                            <a:spLocks/>
                          </wps:cNvSpPr>
                          <wps:spPr bwMode="auto">
                            <a:xfrm>
                              <a:off x="903" y="852"/>
                              <a:ext cx="7761" cy="7585"/>
                            </a:xfrm>
                            <a:custGeom>
                              <a:avLst/>
                              <a:gdLst>
                                <a:gd name="T0" fmla="*/ 3879 w 27218"/>
                                <a:gd name="T1" fmla="*/ 0 h 26599"/>
                                <a:gd name="T2" fmla="*/ 3232 w 27218"/>
                                <a:gd name="T3" fmla="*/ 270 h 26599"/>
                                <a:gd name="T4" fmla="*/ 356 w 27218"/>
                                <a:gd name="T5" fmla="*/ 3142 h 26599"/>
                                <a:gd name="T6" fmla="*/ 356 w 27218"/>
                                <a:gd name="T7" fmla="*/ 4439 h 26599"/>
                                <a:gd name="T8" fmla="*/ 3232 w 27218"/>
                                <a:gd name="T9" fmla="*/ 7315 h 26599"/>
                                <a:gd name="T10" fmla="*/ 3879 w 27218"/>
                                <a:gd name="T11" fmla="*/ 7585 h 26599"/>
                                <a:gd name="T12" fmla="*/ 4529 w 27218"/>
                                <a:gd name="T13" fmla="*/ 7315 h 26599"/>
                                <a:gd name="T14" fmla="*/ 7405 w 27218"/>
                                <a:gd name="T15" fmla="*/ 4439 h 26599"/>
                                <a:gd name="T16" fmla="*/ 7405 w 27218"/>
                                <a:gd name="T17" fmla="*/ 3142 h 26599"/>
                                <a:gd name="T18" fmla="*/ 4529 w 27218"/>
                                <a:gd name="T19" fmla="*/ 270 h 26599"/>
                                <a:gd name="T20" fmla="*/ 3879 w 27218"/>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18"/>
                                <a:gd name="T34" fmla="*/ 0 h 26599"/>
                                <a:gd name="T35" fmla="*/ 27218 w 27218"/>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18" h="26599" extrusionOk="0">
                                  <a:moveTo>
                                    <a:pt x="13604" y="0"/>
                                  </a:moveTo>
                                  <a:cubicBezTo>
                                    <a:pt x="12781" y="0"/>
                                    <a:pt x="11960" y="316"/>
                                    <a:pt x="11335" y="947"/>
                                  </a:cubicBezTo>
                                  <a:lnTo>
                                    <a:pt x="1250" y="11020"/>
                                  </a:lnTo>
                                  <a:cubicBezTo>
                                    <a:pt x="0" y="12282"/>
                                    <a:pt x="0" y="14318"/>
                                    <a:pt x="1250" y="15568"/>
                                  </a:cubicBezTo>
                                  <a:lnTo>
                                    <a:pt x="11335" y="25652"/>
                                  </a:lnTo>
                                  <a:cubicBezTo>
                                    <a:pt x="11960" y="26283"/>
                                    <a:pt x="12781" y="26599"/>
                                    <a:pt x="13604" y="26599"/>
                                  </a:cubicBezTo>
                                  <a:cubicBezTo>
                                    <a:pt x="14427" y="26599"/>
                                    <a:pt x="15252" y="26283"/>
                                    <a:pt x="15883" y="25652"/>
                                  </a:cubicBezTo>
                                  <a:lnTo>
                                    <a:pt x="25968" y="15568"/>
                                  </a:lnTo>
                                  <a:cubicBezTo>
                                    <a:pt x="27218" y="14318"/>
                                    <a:pt x="27218" y="12282"/>
                                    <a:pt x="25968" y="11020"/>
                                  </a:cubicBezTo>
                                  <a:lnTo>
                                    <a:pt x="15883" y="947"/>
                                  </a:lnTo>
                                  <a:cubicBezTo>
                                    <a:pt x="15252" y="316"/>
                                    <a:pt x="14427" y="0"/>
                                    <a:pt x="13604" y="0"/>
                                  </a:cubicBezTo>
                                  <a:close/>
                                </a:path>
                              </a:pathLst>
                            </a:custGeom>
                            <a:solidFill>
                              <a:schemeClr val="bg1">
                                <a:lumMod val="7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2C2B2D"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6</w:t>
                                </w:r>
                              </w:p>
                            </w:txbxContent>
                          </wps:txbx>
                          <wps:bodyPr rot="0" vert="horz" wrap="square" lIns="91425" tIns="91425" rIns="91425" bIns="91425" anchor="ctr" anchorCtr="0" upright="1">
                            <a:noAutofit/>
                          </wps:bodyPr>
                        </wps:wsp>
                      </wpg:grpSp>
                      <wps:wsp>
                        <wps:cNvPr id="3145" name="Google Shape;907;p19"/>
                        <wps:cNvSpPr txBox="1">
                          <a:spLocks noChangeArrowheads="1"/>
                        </wps:cNvSpPr>
                        <wps:spPr bwMode="auto">
                          <a:xfrm flipH="1">
                            <a:off x="8667" y="1143"/>
                            <a:ext cx="48085" cy="69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83F75"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تنمية قدرات العاملين وتمكينهم من التوافق مع متطلبات العمل المتغيرة.</w:t>
                              </w:r>
                            </w:p>
                          </w:txbxContent>
                        </wps:txbx>
                        <wps:bodyPr rot="0" vert="horz" wrap="square" lIns="91425" tIns="91425" rIns="91425" bIns="91425" anchor="ctr" anchorCtr="0" upright="1">
                          <a:noAutofit/>
                        </wps:bodyPr>
                      </wps:wsp>
                    </wpg:wgp>
                  </a:graphicData>
                </a:graphic>
              </wp:inline>
            </w:drawing>
          </mc:Choice>
          <mc:Fallback>
            <w:pict>
              <v:group w14:anchorId="6D5DFCB1" id="Group 1888" o:spid="_x0000_s1313" style="width:450.7pt;height:73.1pt;mso-position-horizontal-relative:char;mso-position-vertical-relative:line" coordsize="57238,9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">
                <v:group id="Google Shape;908;p19" o:spid="_x0000_s1314" style="position:absolute;width:57238;height:9283" coordsize="57250,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">
                  <v:shape id="Google Shape;909;p19" o:spid="_x0000_s1315" style="position:absolute;left:5510;top:1264;width:51740;height:6835;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" path="m1,r,23967l150817,23967v6620,,11990,-5358,11990,-11977c162807,5370,157437,,150817,l1,xe" filled="f" strokecolor="#bfbfbf [2412]">
                    <v:path arrowok="t" o:extrusionok="f" o:connecttype="custom" o:connectlocs="0,0;0,1949;15232,1949;16443,975;15232,0;0,0" o:connectangles="0,0,0,0,0,0"/>
                  </v:shape>
                  <v:shape id="Google Shape;910;p19" o:spid="_x0000_s1316" style="position:absolute;width:9567;height:9288;visibility:visible;mso-wrap-style:square;v-text-anchor:middle" coordsize="33553,3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" path="m16777,1v-1271,,-2542,482,-3512,1447l1942,12782c1,14711,1,17854,1942,19795l13265,31118v970,970,2241,1455,3512,1455c18048,32573,19319,32088,20289,31118l31612,19795v1941,-1941,1941,-5084,,-7013l20289,1448c19319,483,18048,1,16777,1xe" fillcolor="#7f7f7f [1612]" stroked="f">
                    <v:path arrowok="t" o:extrusionok="f" o:connecttype="custom" o:connectlocs="1364,0;1078,118;158,1039;158,1609;1078,2530;1364,2648;1649,2530;2570,1609;2570,1039;1649,118;1364,0" o:connectangles="0,0,0,0,0,0,0,0,0,0,0"/>
                  </v:shape>
                  <v:shape id="Google Shape;912;p19" o:spid="_x0000_s1317" style="position:absolute;left:903;top:852;width:7761;height:7585;visibility:visible;mso-wrap-style:square;v-text-anchor:middle" coordsize="27218,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" adj="-11796480,,5400" path="m13604,v-823,,-1644,316,-2269,947l1250,11020c,12282,,14318,1250,15568l11335,25652v625,631,1446,947,2269,947c14427,26599,15252,26283,15883,25652l25968,15568v1250,-1250,1250,-3286,,-4548l15883,947c15252,316,14427,,13604,xe" fillcolor="#bfbfbf [2412]" stroked="f">
                    <v:stroke joinstyle="miter"/>
                    <v:formulas/>
                    <v:path arrowok="t" o:extrusionok="f" o:connecttype="custom" o:connectlocs="1106,0;922,77;102,896;102,1266;922,2086;1106,2163;1291,2086;2111,1266;2111,896;1291,77;1106,0" o:connectangles="0,0,0,0,0,0,0,0,0,0,0" textboxrect="0,0,27218,26599"/>
                    <v:textbox inset="2.53958mm,2.53958mm,2.53958mm,2.53958mm">
                      <w:txbxContent>
                        <w:p w14:paraId="432C2B2D"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6</w:t>
                          </w:r>
                        </w:p>
                      </w:txbxContent>
                    </v:textbox>
                  </v:shape>
                </v:group>
                <v:shape id="Google Shape;907;p19" o:spid="_x0000_s1318" type="#_x0000_t202" style="position:absolute;left:8667;top:1143;width:48085;height:69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" filled="f" stroked="f">
                  <v:textbox inset="2.53958mm,2.53958mm,2.53958mm,2.53958mm">
                    <w:txbxContent>
                      <w:p w14:paraId="4AD83F75"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تنمية قدرات العاملين وتمكينهم من التوافق مع متطلبات العمل المتغيرة.</w:t>
                        </w:r>
                      </w:p>
                    </w:txbxContent>
                  </v:textbox>
                </v:shape>
                <w10:anchorlock/>
              </v:group>
            </w:pict>
          </mc:Fallback>
        </mc:AlternateContent>
      </w:r>
      <w:r>
        <w:rPr>
          <w:noProof/>
        </w:rPr>
        <mc:AlternateContent>
          <mc:Choice Requires="wpg">
            <w:drawing>
              <wp:inline distT="0" distB="0" distL="0" distR="0" wp14:anchorId="1AF79EE5" wp14:editId="2897674C">
                <wp:extent cx="5731510" cy="927735"/>
                <wp:effectExtent l="6985" t="1905" r="0" b="3810"/>
                <wp:docPr id="38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5731510" cy="927735"/>
                          <a:chOff x="0" y="0"/>
                          <a:chExt cx="57353" cy="9288"/>
                        </a:xfrm>
                      </wpg:grpSpPr>
                      <wpg:grpSp>
                        <wpg:cNvPr id="381" name="Google Shape;899;p19"/>
                        <wpg:cNvGrpSpPr>
                          <a:grpSpLocks/>
                        </wpg:cNvGrpSpPr>
                        <wpg:grpSpPr bwMode="auto">
                          <a:xfrm>
                            <a:off x="0" y="0"/>
                            <a:ext cx="57353" cy="9288"/>
                            <a:chOff x="0" y="0"/>
                            <a:chExt cx="57353" cy="9288"/>
                          </a:xfrm>
                        </wpg:grpSpPr>
                        <wps:wsp>
                          <wps:cNvPr id="382" name="Google Shape;900;p19"/>
                          <wps:cNvSpPr>
                            <a:spLocks/>
                          </wps:cNvSpPr>
                          <wps:spPr bwMode="auto">
                            <a:xfrm>
                              <a:off x="5500" y="1227"/>
                              <a:ext cx="51853" cy="6834"/>
                            </a:xfrm>
                            <a:custGeom>
                              <a:avLst/>
                              <a:gdLst>
                                <a:gd name="T0" fmla="*/ 0 w 162807"/>
                                <a:gd name="T1" fmla="*/ 0 h 23968"/>
                                <a:gd name="T2" fmla="*/ 0 w 162807"/>
                                <a:gd name="T3" fmla="*/ 6834 h 23968"/>
                                <a:gd name="T4" fmla="*/ 48034 w 162807"/>
                                <a:gd name="T5" fmla="*/ 6834 h 23968"/>
                                <a:gd name="T6" fmla="*/ 51853 w 162807"/>
                                <a:gd name="T7" fmla="*/ 3415 h 23968"/>
                                <a:gd name="T8" fmla="*/ 48034 w 162807"/>
                                <a:gd name="T9" fmla="*/ 0 h 23968"/>
                                <a:gd name="T10" fmla="*/ 0 w 162807"/>
                                <a:gd name="T11" fmla="*/ 0 h 2396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62807" h="23968" extrusionOk="0">
                                  <a:moveTo>
                                    <a:pt x="0" y="1"/>
                                  </a:moveTo>
                                  <a:lnTo>
                                    <a:pt x="0" y="23968"/>
                                  </a:lnTo>
                                  <a:lnTo>
                                    <a:pt x="150817" y="23968"/>
                                  </a:lnTo>
                                  <a:cubicBezTo>
                                    <a:pt x="157437" y="23968"/>
                                    <a:pt x="162806" y="18598"/>
                                    <a:pt x="162806" y="11978"/>
                                  </a:cubicBezTo>
                                  <a:cubicBezTo>
                                    <a:pt x="162806" y="5370"/>
                                    <a:pt x="157437" y="1"/>
                                    <a:pt x="150817" y="1"/>
                                  </a:cubicBezTo>
                                  <a:lnTo>
                                    <a:pt x="0" y="1"/>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383" name="Google Shape;901;p19"/>
                          <wpg:cNvGrpSpPr>
                            <a:grpSpLocks/>
                          </wpg:cNvGrpSpPr>
                          <wpg:grpSpPr bwMode="auto">
                            <a:xfrm>
                              <a:off x="0" y="0"/>
                              <a:ext cx="56782" cy="9288"/>
                              <a:chOff x="0" y="0"/>
                              <a:chExt cx="56782" cy="9288"/>
                            </a:xfrm>
                          </wpg:grpSpPr>
                          <wps:wsp>
                            <wps:cNvPr id="3136" name="Google Shape;903;p19"/>
                            <wps:cNvSpPr>
                              <a:spLocks/>
                            </wps:cNvSpPr>
                            <wps:spPr bwMode="auto">
                              <a:xfrm>
                                <a:off x="0" y="0"/>
                                <a:ext cx="9563" cy="9288"/>
                              </a:xfrm>
                              <a:custGeom>
                                <a:avLst/>
                                <a:gdLst>
                                  <a:gd name="T0" fmla="*/ 4780 w 33540"/>
                                  <a:gd name="T1" fmla="*/ 0 h 32573"/>
                                  <a:gd name="T2" fmla="*/ 3782 w 33540"/>
                                  <a:gd name="T3" fmla="*/ 413 h 32573"/>
                                  <a:gd name="T4" fmla="*/ 550 w 33540"/>
                                  <a:gd name="T5" fmla="*/ 3645 h 32573"/>
                                  <a:gd name="T6" fmla="*/ 550 w 33540"/>
                                  <a:gd name="T7" fmla="*/ 5644 h 32573"/>
                                  <a:gd name="T8" fmla="*/ 3782 w 33540"/>
                                  <a:gd name="T9" fmla="*/ 8873 h 32573"/>
                                  <a:gd name="T10" fmla="*/ 4780 w 33540"/>
                                  <a:gd name="T11" fmla="*/ 9288 h 32573"/>
                                  <a:gd name="T12" fmla="*/ 5781 w 33540"/>
                                  <a:gd name="T13" fmla="*/ 8873 h 32573"/>
                                  <a:gd name="T14" fmla="*/ 9010 w 33540"/>
                                  <a:gd name="T15" fmla="*/ 5644 h 32573"/>
                                  <a:gd name="T16" fmla="*/ 9010 w 33540"/>
                                  <a:gd name="T17" fmla="*/ 3645 h 32573"/>
                                  <a:gd name="T18" fmla="*/ 5781 w 33540"/>
                                  <a:gd name="T19" fmla="*/ 413 h 32573"/>
                                  <a:gd name="T20" fmla="*/ 4780 w 33540"/>
                                  <a:gd name="T21" fmla="*/ 0 h 325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3540" h="32573" extrusionOk="0">
                                    <a:moveTo>
                                      <a:pt x="16766" y="1"/>
                                    </a:moveTo>
                                    <a:cubicBezTo>
                                      <a:pt x="15496" y="1"/>
                                      <a:pt x="14228" y="483"/>
                                      <a:pt x="13264" y="1447"/>
                                    </a:cubicBezTo>
                                    <a:lnTo>
                                      <a:pt x="1929" y="12782"/>
                                    </a:lnTo>
                                    <a:cubicBezTo>
                                      <a:pt x="0" y="14711"/>
                                      <a:pt x="0" y="17854"/>
                                      <a:pt x="1929" y="19795"/>
                                    </a:cubicBezTo>
                                    <a:lnTo>
                                      <a:pt x="13264" y="31117"/>
                                    </a:lnTo>
                                    <a:cubicBezTo>
                                      <a:pt x="14228" y="32088"/>
                                      <a:pt x="15496" y="32573"/>
                                      <a:pt x="16766" y="32573"/>
                                    </a:cubicBezTo>
                                    <a:cubicBezTo>
                                      <a:pt x="18035" y="32573"/>
                                      <a:pt x="19306" y="32088"/>
                                      <a:pt x="20276" y="31117"/>
                                    </a:cubicBezTo>
                                    <a:lnTo>
                                      <a:pt x="31599" y="19795"/>
                                    </a:lnTo>
                                    <a:cubicBezTo>
                                      <a:pt x="33540" y="17854"/>
                                      <a:pt x="33540" y="14711"/>
                                      <a:pt x="31599" y="12782"/>
                                    </a:cubicBezTo>
                                    <a:lnTo>
                                      <a:pt x="20276" y="1447"/>
                                    </a:lnTo>
                                    <a:cubicBezTo>
                                      <a:pt x="19306" y="483"/>
                                      <a:pt x="18035" y="1"/>
                                      <a:pt x="16766" y="1"/>
                                    </a:cubicBezTo>
                                    <a:close/>
                                  </a:path>
                                </a:pathLst>
                              </a:custGeom>
                              <a:solidFill>
                                <a:srgbClr val="E092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137" name="Google Shape;904;p19"/>
                            <wps:cNvSpPr>
                              <a:spLocks/>
                            </wps:cNvSpPr>
                            <wps:spPr bwMode="auto">
                              <a:xfrm>
                                <a:off x="899" y="852"/>
                                <a:ext cx="7765" cy="7585"/>
                              </a:xfrm>
                              <a:custGeom>
                                <a:avLst/>
                                <a:gdLst>
                                  <a:gd name="T0" fmla="*/ 3882 w 27230"/>
                                  <a:gd name="T1" fmla="*/ 0 h 26599"/>
                                  <a:gd name="T2" fmla="*/ 3232 w 27230"/>
                                  <a:gd name="T3" fmla="*/ 270 h 26599"/>
                                  <a:gd name="T4" fmla="*/ 360 w 27230"/>
                                  <a:gd name="T5" fmla="*/ 3142 h 26599"/>
                                  <a:gd name="T6" fmla="*/ 360 w 27230"/>
                                  <a:gd name="T7" fmla="*/ 4439 h 26599"/>
                                  <a:gd name="T8" fmla="*/ 3232 w 27230"/>
                                  <a:gd name="T9" fmla="*/ 7315 h 26599"/>
                                  <a:gd name="T10" fmla="*/ 3882 w 27230"/>
                                  <a:gd name="T11" fmla="*/ 7585 h 26599"/>
                                  <a:gd name="T12" fmla="*/ 4529 w 27230"/>
                                  <a:gd name="T13" fmla="*/ 7315 h 26599"/>
                                  <a:gd name="T14" fmla="*/ 7405 w 27230"/>
                                  <a:gd name="T15" fmla="*/ 4439 h 26599"/>
                                  <a:gd name="T16" fmla="*/ 7405 w 27230"/>
                                  <a:gd name="T17" fmla="*/ 3142 h 26599"/>
                                  <a:gd name="T18" fmla="*/ 4529 w 27230"/>
                                  <a:gd name="T19" fmla="*/ 270 h 26599"/>
                                  <a:gd name="T20" fmla="*/ 3882 w 27230"/>
                                  <a:gd name="T21" fmla="*/ 0 h 2659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27230"/>
                                  <a:gd name="T34" fmla="*/ 0 h 26599"/>
                                  <a:gd name="T35" fmla="*/ 27230 w 27230"/>
                                  <a:gd name="T36" fmla="*/ 26599 h 26599"/>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27230" h="26599" extrusionOk="0">
                                    <a:moveTo>
                                      <a:pt x="13614" y="0"/>
                                    </a:moveTo>
                                    <a:cubicBezTo>
                                      <a:pt x="12791" y="0"/>
                                      <a:pt x="11966" y="316"/>
                                      <a:pt x="11335" y="947"/>
                                    </a:cubicBezTo>
                                    <a:lnTo>
                                      <a:pt x="1262" y="11019"/>
                                    </a:lnTo>
                                    <a:cubicBezTo>
                                      <a:pt x="0" y="12281"/>
                                      <a:pt x="0" y="14317"/>
                                      <a:pt x="1262" y="15567"/>
                                    </a:cubicBezTo>
                                    <a:lnTo>
                                      <a:pt x="11335" y="25652"/>
                                    </a:lnTo>
                                    <a:cubicBezTo>
                                      <a:pt x="11966" y="26283"/>
                                      <a:pt x="12791" y="26599"/>
                                      <a:pt x="13614" y="26599"/>
                                    </a:cubicBezTo>
                                    <a:cubicBezTo>
                                      <a:pt x="14437" y="26599"/>
                                      <a:pt x="15258" y="26283"/>
                                      <a:pt x="15883" y="25652"/>
                                    </a:cubicBezTo>
                                    <a:lnTo>
                                      <a:pt x="25968" y="15567"/>
                                    </a:lnTo>
                                    <a:cubicBezTo>
                                      <a:pt x="27230" y="14317"/>
                                      <a:pt x="27230" y="12281"/>
                                      <a:pt x="25968" y="11019"/>
                                    </a:cubicBezTo>
                                    <a:lnTo>
                                      <a:pt x="15883" y="947"/>
                                    </a:lnTo>
                                    <a:cubicBezTo>
                                      <a:pt x="15258" y="316"/>
                                      <a:pt x="14437" y="0"/>
                                      <a:pt x="13614" y="0"/>
                                    </a:cubicBezTo>
                                    <a:close/>
                                  </a:path>
                                </a:pathLst>
                              </a:custGeom>
                              <a:solidFill>
                                <a:srgbClr val="FCBD24"/>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070F97"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7</w:t>
                                  </w:r>
                                </w:p>
                              </w:txbxContent>
                            </wps:txbx>
                            <wps:bodyPr rot="0" vert="horz" wrap="square" lIns="91425" tIns="91425" rIns="91425" bIns="91425" anchor="ctr" anchorCtr="0" upright="1">
                              <a:noAutofit/>
                            </wps:bodyPr>
                          </wps:wsp>
                          <wps:wsp>
                            <wps:cNvPr id="3138" name="Google Shape;907;p19"/>
                            <wps:cNvSpPr txBox="1">
                              <a:spLocks noChangeArrowheads="1"/>
                            </wps:cNvSpPr>
                            <wps:spPr bwMode="auto">
                              <a:xfrm>
                                <a:off x="10078" y="1047"/>
                                <a:ext cx="46704" cy="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3D45"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معالجة الآثار المترتبة على التسرب الوظيفي، وتخفيض حجم العمالة المستقيلة.</w:t>
                                  </w:r>
                                </w:p>
                              </w:txbxContent>
                            </wps:txbx>
                            <wps:bodyPr rot="0" vert="horz" wrap="square" lIns="91425" tIns="91425" rIns="91425" bIns="91425" anchor="ctr" anchorCtr="0" upright="1">
                              <a:noAutofit/>
                            </wps:bodyPr>
                          </wps:wsp>
                        </wpg:grpSp>
                      </wpg:grpSp>
                      <wps:wsp>
                        <wps:cNvPr id="3139" name="Google Shape;930;p19"/>
                        <wps:cNvSpPr>
                          <a:spLocks/>
                        </wps:cNvSpPr>
                        <wps:spPr bwMode="auto">
                          <a:xfrm>
                            <a:off x="48396" y="4104"/>
                            <a:ext cx="214" cy="215"/>
                          </a:xfrm>
                          <a:custGeom>
                            <a:avLst/>
                            <a:gdLst>
                              <a:gd name="T0" fmla="*/ 107 w 694"/>
                              <a:gd name="T1" fmla="*/ 0 h 695"/>
                              <a:gd name="T2" fmla="*/ 0 w 694"/>
                              <a:gd name="T3" fmla="*/ 108 h 695"/>
                              <a:gd name="T4" fmla="*/ 107 w 694"/>
                              <a:gd name="T5" fmla="*/ 215 h 695"/>
                              <a:gd name="T6" fmla="*/ 214 w 694"/>
                              <a:gd name="T7" fmla="*/ 108 h 695"/>
                              <a:gd name="T8" fmla="*/ 107 w 694"/>
                              <a:gd name="T9" fmla="*/ 0 h 69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94" h="695" extrusionOk="0">
                                <a:moveTo>
                                  <a:pt x="347" y="1"/>
                                </a:moveTo>
                                <a:cubicBezTo>
                                  <a:pt x="158" y="1"/>
                                  <a:pt x="0" y="159"/>
                                  <a:pt x="0" y="348"/>
                                </a:cubicBezTo>
                                <a:cubicBezTo>
                                  <a:pt x="0" y="537"/>
                                  <a:pt x="158" y="694"/>
                                  <a:pt x="347" y="694"/>
                                </a:cubicBezTo>
                                <a:cubicBezTo>
                                  <a:pt x="536" y="694"/>
                                  <a:pt x="694" y="537"/>
                                  <a:pt x="694" y="348"/>
                                </a:cubicBezTo>
                                <a:cubicBezTo>
                                  <a:pt x="694" y="159"/>
                                  <a:pt x="536" y="1"/>
                                  <a:pt x="347" y="1"/>
                                </a:cubicBezTo>
                                <a:close/>
                              </a:path>
                            </a:pathLst>
                          </a:custGeom>
                          <a:solidFill>
                            <a:srgbClr val="FCBD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inline>
            </w:drawing>
          </mc:Choice>
          <mc:Fallback>
            <w:pict>
              <v:group w14:anchorId="1AF79EE5" id="Group 8" o:spid="_x0000_s1319" style="width:451.3pt;height:73.05pt;flip:x;mso-position-horizontal-relative:char;mso-position-vertical-relative:line" coordsize="57353,9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">
                <v:group id="Google Shape;899;p19" o:spid="_x0000_s1320" style="position:absolute;width:57353;height:9288" coordsize="57353,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shape id="Google Shape;900;p19" o:spid="_x0000_s1321" style="position:absolute;left:5500;top:1227;width:51853;height:6834;visibility:visible;mso-wrap-style:square;v-text-anchor:middle" coordsize="162807,2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" path="m,1l,23968r150817,c157437,23968,162806,18598,162806,11978,162806,5370,157437,1,150817,1l,1xe" filled="f" strokecolor="#ffc000">
                    <v:path arrowok="t" o:extrusionok="f" o:connecttype="custom" o:connectlocs="0,0;0,1949;15299,1949;16515,974;15299,0;0,0" o:connectangles="0,0,0,0,0,0"/>
                  </v:shape>
                  <v:group id="Google Shape;901;p19" o:spid="_x0000_s1322" style="position:absolute;width:56782;height:9288" coordsize="56782,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">
                    <v:shape id="Google Shape;903;p19" o:spid="_x0000_s1323" style="position:absolute;width:9563;height:9288;visibility:visible;mso-wrap-style:square;v-text-anchor:middle" coordsize="33540,3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" path="m16766,1v-1270,,-2538,482,-3502,1446l1929,12782c,14711,,17854,1929,19795l13264,31117v964,971,2232,1456,3502,1456c18035,32573,19306,32088,20276,31117l31599,19795v1941,-1941,1941,-5084,,-7013l20276,1447c19306,483,18035,1,16766,1xe" fillcolor="#e09214" stroked="f">
                      <v:path arrowok="t" o:extrusionok="f" o:connecttype="custom" o:connectlocs="1363,0;1078,118;157,1039;157,1609;1078,2530;1363,2648;1648,2530;2569,1609;2569,1039;1648,118;1363,0" o:connectangles="0,0,0,0,0,0,0,0,0,0,0"/>
                    </v:shape>
                    <v:shape id="Google Shape;904;p19" o:spid="_x0000_s1324" style="position:absolute;left:899;top:852;width:7765;height:7585;visibility:visible;mso-wrap-style:square;v-text-anchor:middle" coordsize="27230,265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" adj="-11796480,,5400" path="m13614,v-823,,-1648,316,-2279,947l1262,11019c,12281,,14317,1262,15567l11335,25652v631,631,1456,947,2279,947c14437,26599,15258,26283,15883,25652l25968,15567v1262,-1250,1262,-3286,,-4548l15883,947c15258,316,14437,,13614,xe" fillcolor="#fcbd24" stroked="f">
                      <v:stroke joinstyle="miter"/>
                      <v:formulas/>
                      <v:path arrowok="t" o:extrusionok="f" o:connecttype="custom" o:connectlocs="1107,0;922,77;103,896;103,1266;922,2086;1107,2163;1292,2086;2112,1266;2112,896;1292,77;1107,0" o:connectangles="0,0,0,0,0,0,0,0,0,0,0" textboxrect="0,0,27230,26599"/>
                      <v:textbox inset="2.53958mm,2.53958mm,2.53958mm,2.53958mm">
                        <w:txbxContent>
                          <w:p w14:paraId="66070F97" w14:textId="77777777" w:rsidR="000550BC" w:rsidRDefault="000550BC" w:rsidP="000550BC">
                            <w:pPr>
                              <w:bidi w:val="0"/>
                              <w:jc w:val="center"/>
                              <w:rPr>
                                <w:color w:val="FFFFFF"/>
                                <w:sz w:val="50"/>
                                <w:szCs w:val="50"/>
                              </w:rPr>
                            </w:pPr>
                            <w:r>
                              <w:rPr>
                                <w:color w:val="FFFFFF"/>
                                <w:sz w:val="50"/>
                                <w:szCs w:val="50"/>
                              </w:rPr>
                              <w:t>0</w:t>
                            </w:r>
                            <w:r>
                              <w:rPr>
                                <w:rFonts w:hint="cs"/>
                                <w:color w:val="FFFFFF"/>
                                <w:sz w:val="50"/>
                                <w:szCs w:val="50"/>
                                <w:rtl/>
                              </w:rPr>
                              <w:t>7</w:t>
                            </w:r>
                          </w:p>
                        </w:txbxContent>
                      </v:textbox>
                    </v:shape>
                    <v:shape id="Google Shape;907;p19" o:spid="_x0000_s1325" type="#_x0000_t202" style="position:absolute;left:10078;top:1047;width:46704;height:7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" filled="f" stroked="f">
                      <v:textbox inset="2.53958mm,2.53958mm,2.53958mm,2.53958mm">
                        <w:txbxContent>
                          <w:p w14:paraId="42CF3D45" w14:textId="77777777" w:rsidR="000550BC" w:rsidRPr="004C67A5" w:rsidRDefault="000550BC" w:rsidP="000550BC">
                            <w:pPr>
                              <w:rPr>
                                <w:rFonts w:ascii="Adobe Arabic" w:hAnsi="Adobe Arabic" w:cs="Adobe Arabic"/>
                                <w:color w:val="002060"/>
                                <w:sz w:val="36"/>
                                <w:szCs w:val="36"/>
                              </w:rPr>
                            </w:pPr>
                            <w:r w:rsidRPr="000550BC">
                              <w:rPr>
                                <w:rFonts w:ascii="Adobe Arabic" w:hAnsi="Adobe Arabic" w:cs="Adobe Arabic"/>
                                <w:color w:val="002060"/>
                                <w:sz w:val="36"/>
                                <w:szCs w:val="36"/>
                                <w:rtl/>
                              </w:rPr>
                              <w:t>معالجة الآثار المترتبة على التسرب الوظيفي، وتخفيض حجم العمالة المستقيلة.</w:t>
                            </w:r>
                          </w:p>
                        </w:txbxContent>
                      </v:textbox>
                    </v:shape>
                  </v:group>
                </v:group>
                <v:shape id="Google Shape;930;p19" o:spid="_x0000_s1326" style="position:absolute;left:48396;top:4104;width:214;height:215;visibility:visible;mso-wrap-style:square;v-text-anchor:middle" coordsize="69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" path="m347,1c158,1,,159,,348,,537,158,694,347,694v189,,347,-157,347,-346c694,159,536,1,347,1xe" fillcolor="#fcbd24" stroked="f">
                  <v:path arrowok="t" o:extrusionok="f" o:connecttype="custom" o:connectlocs="33,0;0,33;33,67;66,33;33,0" o:connectangles="0,0,0,0,0"/>
                </v:shape>
                <w10:anchorlock/>
              </v:group>
            </w:pict>
          </mc:Fallback>
        </mc:AlternateContent>
      </w:r>
      <w:bookmarkEnd w:id="5"/>
    </w:p>
    <w:p w14:paraId="3BCB7554" w14:textId="77777777" w:rsidR="00B4310C" w:rsidRPr="0050179E" w:rsidRDefault="000550BC" w:rsidP="0050179E">
      <w:pPr>
        <w:jc w:val="center"/>
        <w:rPr>
          <w:rFonts w:ascii="Adobe Arabic" w:hAnsi="Adobe Arabic" w:cs="Adobe Arabic"/>
          <w:color w:val="002060"/>
          <w:sz w:val="36"/>
          <w:szCs w:val="36"/>
          <w:rtl/>
        </w:rPr>
      </w:pPr>
      <w:r>
        <w:rPr>
          <w:rFonts w:ascii="Adobe Arabic" w:hAnsi="Adobe Arabic" w:cs="Adobe Arabic"/>
          <w:noProof/>
          <w:color w:val="002060"/>
          <w:sz w:val="36"/>
          <w:szCs w:val="36"/>
        </w:rPr>
        <w:lastRenderedPageBreak/>
        <w:drawing>
          <wp:inline distT="0" distB="0" distL="0" distR="0" wp14:anchorId="5362999D" wp14:editId="08ABEF0F">
            <wp:extent cx="2210727" cy="133985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rotWithShape="1">
                    <a:blip r:embed="rId46">
                      <a:extLst>
                        <a:ext uri="{28A0092B-C50C-407E-A947-70E740481C1C}">
                          <a14:useLocalDpi xmlns:a14="http://schemas.microsoft.com/office/drawing/2010/main" val="0"/>
                        </a:ext>
                      </a:extLst>
                    </a:blip>
                    <a:srcRect t="7375"/>
                    <a:stretch/>
                  </pic:blipFill>
                  <pic:spPr bwMode="auto">
                    <a:xfrm>
                      <a:off x="0" y="0"/>
                      <a:ext cx="2279116" cy="1381298"/>
                    </a:xfrm>
                    <a:prstGeom prst="rect">
                      <a:avLst/>
                    </a:prstGeom>
                    <a:ln>
                      <a:noFill/>
                    </a:ln>
                    <a:extLst>
                      <a:ext uri="{53640926-AAD7-44D8-BBD7-CCE9431645EC}">
                        <a14:shadowObscured xmlns:a14="http://schemas.microsoft.com/office/drawing/2010/main"/>
                      </a:ext>
                    </a:extLst>
                  </pic:spPr>
                </pic:pic>
              </a:graphicData>
            </a:graphic>
          </wp:inline>
        </w:drawing>
      </w:r>
    </w:p>
    <w:p w14:paraId="0760D99B" w14:textId="77777777" w:rsidR="00227842" w:rsidRDefault="00227842" w:rsidP="00A96E09">
      <w:pPr>
        <w:keepLines/>
        <w:pageBreakBefore/>
        <w:jc w:val="center"/>
        <w:rPr>
          <w:b/>
          <w:bCs/>
          <w:rtl/>
          <w:lang w:bidi="ar-SY"/>
        </w:rPr>
        <w:sectPr w:rsidR="00227842" w:rsidSect="00DD7CD6">
          <w:headerReference w:type="first" r:id="rId47"/>
          <w:footerReference w:type="first" r:id="rId48"/>
          <w:pgSz w:w="11906" w:h="16838" w:code="9"/>
          <w:pgMar w:top="1440" w:right="1440" w:bottom="1440" w:left="1440" w:header="720" w:footer="397" w:gutter="0"/>
          <w:pgNumType w:start="7"/>
          <w:cols w:space="720"/>
          <w:titlePg/>
          <w:docGrid w:linePitch="381"/>
        </w:sectPr>
      </w:pPr>
    </w:p>
    <w:p w14:paraId="2988D631" w14:textId="77777777" w:rsidR="009E7CAF" w:rsidRDefault="0050179E" w:rsidP="009E7CAF">
      <w:pPr>
        <w:bidi w:val="0"/>
        <w:rPr>
          <w:rFonts w:asciiTheme="majorBidi" w:hAnsiTheme="majorBidi" w:cstheme="majorBidi"/>
          <w:szCs w:val="28"/>
          <w:rtl/>
          <w:lang w:bidi="ar-SY"/>
        </w:rPr>
      </w:pPr>
      <w:r>
        <w:rPr>
          <w:noProof/>
          <w:rtl/>
        </w:rPr>
        <w:lastRenderedPageBreak/>
        <mc:AlternateContent>
          <mc:Choice Requires="wps">
            <w:drawing>
              <wp:anchor distT="0" distB="0" distL="114300" distR="114300" simplePos="0" relativeHeight="252205056" behindDoc="0" locked="0" layoutInCell="1" allowOverlap="1" wp14:anchorId="46FECFD1" wp14:editId="387755B3">
                <wp:simplePos x="0" y="0"/>
                <wp:positionH relativeFrom="margin">
                  <wp:posOffset>3536315</wp:posOffset>
                </wp:positionH>
                <wp:positionV relativeFrom="paragraph">
                  <wp:posOffset>-846455</wp:posOffset>
                </wp:positionV>
                <wp:extent cx="3119120" cy="558800"/>
                <wp:effectExtent l="0" t="0" r="0" b="0"/>
                <wp:wrapNone/>
                <wp:docPr id="379" name="Text 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5A149B1E" w14:textId="77777777" w:rsidR="009E7CAF" w:rsidRPr="00DA1B6F" w:rsidRDefault="009E7CAF" w:rsidP="009E7CAF">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الأول</w:t>
                            </w:r>
                          </w:p>
                          <w:p w14:paraId="638FB7B2" w14:textId="77777777" w:rsidR="009E7CAF" w:rsidRPr="00DA1B6F" w:rsidRDefault="009E7CAF" w:rsidP="009E7CAF">
                            <w:pPr>
                              <w:rPr>
                                <w:rFonts w:asciiTheme="majorBidi" w:hAnsiTheme="majorBidi" w:cstheme="majorBidi"/>
                                <w:b/>
                                <w:bCs/>
                                <w:color w:val="FFFFFF" w:themeColor="background1"/>
                                <w:rtl/>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FECFD1" id="Text Box 379" o:spid="_x0000_s1327" type="#_x0000_t202" style="position:absolute;left:0;text-align:left;margin-left:278.45pt;margin-top:-66.65pt;width:245.6pt;height:44pt;z-index:25220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" filled="f" stroked="f" strokeweight=".5pt">
                <v:textbox>
                  <w:txbxContent>
                    <w:p w14:paraId="5A149B1E" w14:textId="77777777" w:rsidR="009E7CAF" w:rsidRPr="00DA1B6F" w:rsidRDefault="009E7CAF" w:rsidP="009E7CAF">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الأول</w:t>
                      </w:r>
                    </w:p>
                    <w:p w14:paraId="638FB7B2" w14:textId="77777777" w:rsidR="009E7CAF" w:rsidRPr="00DA1B6F" w:rsidRDefault="009E7CAF" w:rsidP="009E7CAF">
                      <w:pPr>
                        <w:rPr>
                          <w:rFonts w:asciiTheme="majorBidi" w:hAnsiTheme="majorBidi" w:cstheme="majorBidi"/>
                          <w:b/>
                          <w:bCs/>
                          <w:color w:val="FFFFFF" w:themeColor="background1"/>
                          <w:rtl/>
                          <w:lang w:bidi="ar-SY"/>
                        </w:rPr>
                      </w:pPr>
                    </w:p>
                  </w:txbxContent>
                </v:textbox>
                <w10:wrap anchorx="margin"/>
              </v:shape>
            </w:pict>
          </mc:Fallback>
        </mc:AlternateContent>
      </w:r>
    </w:p>
    <w:p w14:paraId="018DE933" w14:textId="77777777" w:rsidR="009E7CAF" w:rsidRDefault="009E7CAF" w:rsidP="009E7CAF">
      <w:pPr>
        <w:spacing w:line="240" w:lineRule="auto"/>
        <w:jc w:val="center"/>
        <w:rPr>
          <w:rFonts w:cs="PT Bold Heading"/>
          <w:sz w:val="52"/>
          <w:szCs w:val="56"/>
        </w:rPr>
      </w:pPr>
    </w:p>
    <w:p w14:paraId="3C38035F" w14:textId="77777777" w:rsidR="009E7CAF" w:rsidRDefault="009E7CAF" w:rsidP="009E7CAF">
      <w:pPr>
        <w:spacing w:line="240" w:lineRule="auto"/>
        <w:jc w:val="center"/>
        <w:rPr>
          <w:rFonts w:cs="PT Bold Heading"/>
          <w:sz w:val="52"/>
          <w:szCs w:val="56"/>
          <w:rtl/>
          <w:lang w:bidi="ar-SY"/>
        </w:rPr>
      </w:pPr>
      <w:r>
        <w:rPr>
          <w:rFonts w:cs="PT Bold Heading" w:hint="cs"/>
          <w:sz w:val="52"/>
          <w:szCs w:val="56"/>
          <w:rtl/>
          <w:lang w:bidi="ar-SY"/>
        </w:rPr>
        <w:t>الجلسة الثانية</w:t>
      </w:r>
    </w:p>
    <w:p w14:paraId="4BE6360B" w14:textId="7B067E4E" w:rsidR="00924567" w:rsidRDefault="000A73E5" w:rsidP="00924567">
      <w:pPr>
        <w:spacing w:after="160" w:line="256" w:lineRule="auto"/>
        <w:jc w:val="center"/>
        <w:rPr>
          <w:rFonts w:cs="Monotype Koufi"/>
          <w:sz w:val="52"/>
          <w:szCs w:val="56"/>
          <w:rtl/>
          <w:lang w:bidi="ar-SY"/>
        </w:rPr>
      </w:pPr>
      <w:hyperlink r:id="rId49" w:history="1">
        <w:r w:rsidR="00924567" w:rsidRPr="000A73E5">
          <w:rPr>
            <w:rStyle w:val="Hyperlink"/>
            <w:rFonts w:cs="Monotype Koufi"/>
            <w:sz w:val="52"/>
            <w:szCs w:val="56"/>
            <w:rtl/>
            <w:lang w:bidi="ar-SY"/>
          </w:rPr>
          <w:t>أدوات ومزايا التخطيط للتعاقب القيادي</w:t>
        </w:r>
      </w:hyperlink>
    </w:p>
    <w:p w14:paraId="59B423D4" w14:textId="77777777" w:rsidR="009E7CAF" w:rsidRDefault="009E7CAF" w:rsidP="009E7CAF">
      <w:pPr>
        <w:spacing w:after="160" w:line="256" w:lineRule="auto"/>
        <w:jc w:val="left"/>
        <w:rPr>
          <w:rFonts w:cs="Monotype Koufi"/>
          <w:sz w:val="44"/>
          <w:szCs w:val="48"/>
          <w:rtl/>
        </w:rPr>
      </w:pPr>
      <w:r>
        <w:rPr>
          <w:rFonts w:cs="Monotype Koufi" w:hint="cs"/>
          <w:sz w:val="44"/>
          <w:szCs w:val="48"/>
          <w:rtl/>
        </w:rPr>
        <w:t>محاور الجلسة:</w:t>
      </w:r>
    </w:p>
    <w:p w14:paraId="6ECF6211"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مزايا تخطيط التعاقب.</w:t>
      </w:r>
    </w:p>
    <w:p w14:paraId="24F20F27"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أهداف تخطيط تعاقب القيادات.</w:t>
      </w:r>
    </w:p>
    <w:p w14:paraId="753C1113" w14:textId="77777777" w:rsidR="00924567"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أدوات تخطيط التعاقب.</w:t>
      </w:r>
    </w:p>
    <w:p w14:paraId="1C67F1CD" w14:textId="77777777" w:rsidR="009E7CAF" w:rsidRPr="00924567" w:rsidRDefault="00924567" w:rsidP="00924567">
      <w:pPr>
        <w:pStyle w:val="a5"/>
        <w:numPr>
          <w:ilvl w:val="0"/>
          <w:numId w:val="3"/>
        </w:numPr>
        <w:rPr>
          <w:rFonts w:ascii="Adobe Arabic" w:hAnsi="Adobe Arabic" w:cs="Adobe Arabic"/>
          <w:b/>
          <w:bCs/>
          <w:color w:val="002060"/>
          <w:sz w:val="48"/>
          <w:szCs w:val="36"/>
          <w:rtl/>
        </w:rPr>
      </w:pPr>
      <w:r w:rsidRPr="00924567">
        <w:rPr>
          <w:rFonts w:ascii="Adobe Arabic" w:hAnsi="Adobe Arabic" w:cs="Adobe Arabic"/>
          <w:b/>
          <w:bCs/>
          <w:color w:val="002060"/>
          <w:sz w:val="48"/>
          <w:szCs w:val="36"/>
          <w:rtl/>
        </w:rPr>
        <w:t>متطلبات عملية تخطيط التعاقب القيادي</w:t>
      </w:r>
      <w:r w:rsidR="009E7CAF" w:rsidRPr="00924567">
        <w:rPr>
          <w:rFonts w:ascii="Adobe Arabic" w:hAnsi="Adobe Arabic" w:cs="Adobe Arabic" w:hint="cs"/>
          <w:b/>
          <w:bCs/>
          <w:color w:val="002060"/>
          <w:sz w:val="48"/>
          <w:szCs w:val="36"/>
          <w:rtl/>
        </w:rPr>
        <w:t>.</w:t>
      </w:r>
    </w:p>
    <w:p w14:paraId="5AB40E87" w14:textId="77777777" w:rsidR="009E7CAF" w:rsidRDefault="009E7CAF" w:rsidP="009E7CAF">
      <w:pPr>
        <w:spacing w:after="160" w:line="256" w:lineRule="auto"/>
        <w:jc w:val="left"/>
        <w:rPr>
          <w:rFonts w:cs="Monotype Koufi"/>
          <w:sz w:val="44"/>
          <w:szCs w:val="48"/>
          <w:rtl/>
        </w:rPr>
      </w:pPr>
      <w:r>
        <w:rPr>
          <w:rFonts w:cs="Monotype Koufi" w:hint="cs"/>
          <w:sz w:val="44"/>
          <w:szCs w:val="48"/>
          <w:rtl/>
        </w:rPr>
        <w:t>أهداف الجلسة:</w:t>
      </w:r>
    </w:p>
    <w:p w14:paraId="489E2EB4" w14:textId="77777777" w:rsidR="009E7CAF" w:rsidRPr="002023DE" w:rsidRDefault="00924567" w:rsidP="00D60F5F">
      <w:pPr>
        <w:pStyle w:val="a5"/>
        <w:numPr>
          <w:ilvl w:val="0"/>
          <w:numId w:val="4"/>
        </w:numPr>
        <w:rPr>
          <w:rFonts w:ascii="Adobe Arabic" w:hAnsi="Adobe Arabic" w:cs="Adobe Arabic"/>
          <w:b/>
          <w:bCs/>
          <w:color w:val="002060"/>
          <w:sz w:val="48"/>
          <w:szCs w:val="36"/>
          <w:rtl/>
        </w:rPr>
      </w:pPr>
      <w:r>
        <w:rPr>
          <w:rFonts w:ascii="Adobe Arabic" w:hAnsi="Adobe Arabic" w:cs="Adobe Arabic" w:hint="cs"/>
          <w:b/>
          <w:bCs/>
          <w:color w:val="002060"/>
          <w:sz w:val="48"/>
          <w:szCs w:val="36"/>
          <w:rtl/>
        </w:rPr>
        <w:t>التعرف على أدوات التعاقب الإداري</w:t>
      </w:r>
      <w:r w:rsidR="009E7CAF">
        <w:rPr>
          <w:rFonts w:ascii="Adobe Arabic" w:hAnsi="Adobe Arabic" w:cs="Adobe Arabic" w:hint="cs"/>
          <w:b/>
          <w:bCs/>
          <w:color w:val="002060"/>
          <w:sz w:val="48"/>
          <w:szCs w:val="36"/>
          <w:rtl/>
        </w:rPr>
        <w:t>.</w:t>
      </w:r>
    </w:p>
    <w:p w14:paraId="77728B2D" w14:textId="77777777" w:rsidR="009E7CAF" w:rsidRDefault="009E7CAF" w:rsidP="009E7CAF">
      <w:pPr>
        <w:pStyle w:val="a5"/>
        <w:spacing w:after="0" w:line="276" w:lineRule="auto"/>
        <w:rPr>
          <w:rFonts w:ascii="Adobe Arabic" w:hAnsi="Adobe Arabic" w:cs="Adobe Arabic"/>
          <w:b/>
          <w:bCs/>
          <w:color w:val="002060"/>
          <w:sz w:val="48"/>
          <w:szCs w:val="36"/>
          <w:rtl/>
        </w:rPr>
      </w:pPr>
    </w:p>
    <w:p w14:paraId="00522ABF" w14:textId="77777777" w:rsidR="009E7CAF" w:rsidRDefault="009E7CAF" w:rsidP="009E7CAF">
      <w:pPr>
        <w:pStyle w:val="a5"/>
        <w:spacing w:line="360" w:lineRule="auto"/>
        <w:rPr>
          <w:rFonts w:ascii="Adobe Arabic" w:hAnsi="Adobe Arabic" w:cs="Adobe Arabic"/>
          <w:b/>
          <w:bCs/>
          <w:color w:val="002060"/>
          <w:sz w:val="48"/>
          <w:szCs w:val="36"/>
          <w:rtl/>
        </w:rPr>
      </w:pPr>
    </w:p>
    <w:p w14:paraId="6B3E9C5A" w14:textId="77777777" w:rsidR="009E7CAF" w:rsidRDefault="009E7CAF" w:rsidP="009E7CAF">
      <w:pPr>
        <w:bidi w:val="0"/>
        <w:spacing w:after="160" w:line="256" w:lineRule="auto"/>
        <w:jc w:val="left"/>
        <w:rPr>
          <w:rFonts w:cs="PT Bold Heading"/>
          <w:sz w:val="52"/>
          <w:szCs w:val="56"/>
          <w:rtl/>
        </w:rPr>
      </w:pPr>
      <w:r>
        <w:rPr>
          <w:rFonts w:cs="PT Bold Heading" w:hint="cs"/>
          <w:sz w:val="52"/>
          <w:szCs w:val="56"/>
          <w:rtl/>
        </w:rPr>
        <w:br w:type="page"/>
      </w:r>
    </w:p>
    <w:p w14:paraId="5C012706" w14:textId="77777777" w:rsidR="009E7CAF" w:rsidRDefault="0050179E" w:rsidP="009E7CAF">
      <w:pPr>
        <w:jc w:val="center"/>
        <w:rPr>
          <w:rtl/>
        </w:rPr>
      </w:pPr>
      <w:r>
        <w:rPr>
          <w:noProof/>
          <w:rtl/>
        </w:rPr>
        <w:lastRenderedPageBreak/>
        <mc:AlternateContent>
          <mc:Choice Requires="wpg">
            <w:drawing>
              <wp:anchor distT="0" distB="0" distL="114300" distR="114300" simplePos="0" relativeHeight="252207104" behindDoc="0" locked="0" layoutInCell="1" allowOverlap="1" wp14:anchorId="551F8686" wp14:editId="35789BFF">
                <wp:simplePos x="0" y="0"/>
                <wp:positionH relativeFrom="column">
                  <wp:posOffset>1552575</wp:posOffset>
                </wp:positionH>
                <wp:positionV relativeFrom="paragraph">
                  <wp:posOffset>142875</wp:posOffset>
                </wp:positionV>
                <wp:extent cx="2254250" cy="431800"/>
                <wp:effectExtent l="0" t="0" r="0" b="0"/>
                <wp:wrapNone/>
                <wp:docPr id="377" name="Group 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57150" y="0"/>
                          <a:chExt cx="2254250" cy="431801"/>
                        </a:xfrm>
                      </wpg:grpSpPr>
                      <wps:wsp>
                        <wps:cNvPr id="7998" name="Text Box 70"/>
                        <wps:cNvSpPr txBox="1"/>
                        <wps:spPr>
                          <a:xfrm>
                            <a:off x="1079500" y="1"/>
                            <a:ext cx="1117600" cy="431800"/>
                          </a:xfrm>
                          <a:prstGeom prst="rect">
                            <a:avLst/>
                          </a:prstGeom>
                          <a:noFill/>
                          <a:ln w="6350">
                            <a:noFill/>
                          </a:ln>
                        </wps:spPr>
                        <wps:txbx>
                          <w:txbxContent>
                            <w:p w14:paraId="280EE3FB" w14:textId="77777777" w:rsidR="009E7CAF" w:rsidRDefault="009E7CAF" w:rsidP="009E7CAF">
                              <w:pPr>
                                <w:pStyle w:val="2"/>
                              </w:pPr>
                              <w:r>
                                <w:rPr>
                                  <w:rFonts w:hint="cs"/>
                                  <w:rtl/>
                                </w:rPr>
                                <w:t>اليوم الأول</w:t>
                              </w:r>
                            </w:p>
                            <w:p w14:paraId="5E4CE57B" w14:textId="77777777" w:rsidR="009E7CAF" w:rsidRDefault="009E7CAF" w:rsidP="009E7CAF">
                              <w:pPr>
                                <w:rPr>
                                  <w:rtl/>
                                </w:rPr>
                              </w:pPr>
                            </w:p>
                            <w:p w14:paraId="470C7C98" w14:textId="77777777" w:rsidR="009E7CAF" w:rsidRDefault="009E7CAF" w:rsidP="009E7CAF">
                              <w:pPr>
                                <w:pStyle w:val="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8" name="Text Box 71"/>
                        <wps:cNvSpPr txBox="1"/>
                        <wps:spPr>
                          <a:xfrm>
                            <a:off x="-57150" y="0"/>
                            <a:ext cx="1212850" cy="409575"/>
                          </a:xfrm>
                          <a:prstGeom prst="rect">
                            <a:avLst/>
                          </a:prstGeom>
                          <a:noFill/>
                          <a:ln w="6350">
                            <a:noFill/>
                          </a:ln>
                        </wps:spPr>
                        <wps:txbx>
                          <w:txbxContent>
                            <w:p w14:paraId="4698DA9A" w14:textId="77777777" w:rsidR="009E7CAF" w:rsidRDefault="009E7CAF" w:rsidP="009E7CAF">
                              <w:pPr>
                                <w:pStyle w:val="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1F8686" id="Group 377" o:spid="_x0000_s1328" style="position:absolute;left:0;text-align:left;margin-left:122.25pt;margin-top:11.25pt;width:177.5pt;height:34pt;z-index:252207104;mso-position-horizontal-relative:text;mso-position-vertical-relative:text;mso-width-relative:margin;mso-height-relative:margin" coordorigin="-571"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">
                <v:shape id="Text Box 70" o:spid="_x0000_s1329" type="#_x0000_t202" style="position:absolute;left:10795;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" filled="f" stroked="f" strokeweight=".5pt">
                  <v:textbox>
                    <w:txbxContent>
                      <w:p w14:paraId="280EE3FB" w14:textId="77777777" w:rsidR="009E7CAF" w:rsidRDefault="009E7CAF" w:rsidP="009E7CAF">
                        <w:pPr>
                          <w:pStyle w:val="2"/>
                        </w:pPr>
                        <w:r>
                          <w:rPr>
                            <w:rFonts w:hint="cs"/>
                            <w:rtl/>
                          </w:rPr>
                          <w:t>اليوم الأول</w:t>
                        </w:r>
                      </w:p>
                      <w:p w14:paraId="5E4CE57B" w14:textId="77777777" w:rsidR="009E7CAF" w:rsidRDefault="009E7CAF" w:rsidP="009E7CAF">
                        <w:pPr>
                          <w:rPr>
                            <w:rtl/>
                          </w:rPr>
                        </w:pPr>
                      </w:p>
                      <w:p w14:paraId="470C7C98" w14:textId="77777777" w:rsidR="009E7CAF" w:rsidRDefault="009E7CAF" w:rsidP="009E7CAF">
                        <w:pPr>
                          <w:pStyle w:val="2"/>
                        </w:pPr>
                        <w:r>
                          <w:rPr>
                            <w:rFonts w:hint="cs"/>
                            <w:rtl/>
                          </w:rPr>
                          <w:t>اليوم الأول</w:t>
                        </w:r>
                      </w:p>
                    </w:txbxContent>
                  </v:textbox>
                </v:shape>
                <v:shape id="Text Box 71" o:spid="_x0000_s1330" type="#_x0000_t202" style="position:absolute;left:-571;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" filled="f" stroked="f" strokeweight=".5pt">
                  <v:textbox>
                    <w:txbxContent>
                      <w:p w14:paraId="4698DA9A" w14:textId="77777777" w:rsidR="009E7CAF" w:rsidRDefault="009E7CAF" w:rsidP="009E7CAF">
                        <w:pPr>
                          <w:pStyle w:val="2"/>
                          <w:rPr>
                            <w:color w:val="FFFFFF" w:themeColor="background1"/>
                            <w:lang w:bidi="ar-SY"/>
                          </w:rPr>
                        </w:pPr>
                        <w:r>
                          <w:rPr>
                            <w:rFonts w:hint="cs"/>
                            <w:color w:val="FFFFFF" w:themeColor="background1"/>
                            <w:rtl/>
                            <w:lang w:bidi="ar-SY"/>
                          </w:rPr>
                          <w:t>الجلسة الثانية</w:t>
                        </w:r>
                      </w:p>
                    </w:txbxContent>
                  </v:textbox>
                </v:shape>
              </v:group>
            </w:pict>
          </mc:Fallback>
        </mc:AlternateContent>
      </w:r>
      <w:r w:rsidR="009E7CAF">
        <w:rPr>
          <w:noProof/>
        </w:rPr>
        <w:drawing>
          <wp:inline distT="0" distB="0" distL="0" distR="0" wp14:anchorId="6F054CE4" wp14:editId="6D581781">
            <wp:extent cx="2724785" cy="82042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30"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p>
    <w:p w14:paraId="334302D9" w14:textId="77777777" w:rsidR="0054027D" w:rsidRDefault="0054027D" w:rsidP="009E7CAF">
      <w:pPr>
        <w:jc w:val="center"/>
      </w:pPr>
      <w:r>
        <w:rPr>
          <w:noProof/>
          <w:rtl/>
        </w:rPr>
        <mc:AlternateContent>
          <mc:Choice Requires="wpg">
            <w:drawing>
              <wp:inline distT="0" distB="0" distL="0" distR="0" wp14:anchorId="425900EE" wp14:editId="6B857670">
                <wp:extent cx="5727701" cy="471805"/>
                <wp:effectExtent l="0" t="0" r="6350" b="61595"/>
                <wp:docPr id="256534" name="Group 256534"/>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256535" name="Group 256535"/>
                        <wpg:cNvGrpSpPr/>
                        <wpg:grpSpPr>
                          <a:xfrm>
                            <a:off x="0" y="0"/>
                            <a:ext cx="5727701" cy="471805"/>
                            <a:chOff x="0" y="0"/>
                            <a:chExt cx="6131269" cy="505879"/>
                          </a:xfrm>
                        </wpg:grpSpPr>
                        <wpg:grpSp>
                          <wpg:cNvPr id="256536" name="Group 256536"/>
                          <wpg:cNvGrpSpPr/>
                          <wpg:grpSpPr>
                            <a:xfrm>
                              <a:off x="3881324" y="0"/>
                              <a:ext cx="2249945" cy="505839"/>
                              <a:chOff x="3963985" y="0"/>
                              <a:chExt cx="3282434" cy="711023"/>
                            </a:xfrm>
                          </wpg:grpSpPr>
                          <wps:wsp>
                            <wps:cNvPr id="256537" name="Rectangle: Rounded Corners 256537">
                              <a:extLst>
                                <a:ext uri="{C183D7F6-B498-43B3-948B-1728B52AA6E4}">
                                  <adec:decorative xmlns:adec="http://schemas.microsoft.com/office/drawing/2017/decorative" val="1"/>
                                </a:ext>
                              </a:extLst>
                            </wps:cNvPr>
                            <wps:cNvSpPr/>
                            <wps:spPr>
                              <a:xfrm>
                                <a:off x="3963985" y="0"/>
                                <a:ext cx="328243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EAED3A"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مزايا تخطيط التعاقب</w:t>
                                  </w:r>
                                  <w:r>
                                    <w:rPr>
                                      <w:rFonts w:ascii="Adobe Arabic" w:hAnsi="Adobe Arabic" w:cs="Adobe Arabic"/>
                                      <w:bCs/>
                                      <w:color w:val="auto"/>
                                      <w:sz w:val="36"/>
                                      <w:szCs w:val="36"/>
                                      <w:rtl/>
                                      <w:lang w:bidi="ar-SY"/>
                                    </w:rPr>
                                    <w:t>:</w:t>
                                  </w:r>
                                </w:p>
                              </w:txbxContent>
                            </wps:txbx>
                            <wps:bodyPr tIns="36000" bIns="36000" rtlCol="0" anchor="ctr"/>
                          </wps:wsp>
                          <wps:wsp>
                            <wps:cNvPr id="256538" name="Oval 25653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539" name="Rectangle 25653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6540" name="Group 256540"/>
                        <wpg:cNvGrpSpPr/>
                        <wpg:grpSpPr>
                          <a:xfrm>
                            <a:off x="5343525" y="104775"/>
                            <a:ext cx="209550" cy="249555"/>
                            <a:chOff x="0" y="0"/>
                            <a:chExt cx="273780" cy="327013"/>
                          </a:xfrm>
                          <a:solidFill>
                            <a:schemeClr val="bg1"/>
                          </a:solidFill>
                        </wpg:grpSpPr>
                        <wps:wsp>
                          <wps:cNvPr id="25654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654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654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6544" name="Google Shape;204;p17"/>
                          <wpg:cNvGrpSpPr/>
                          <wpg:grpSpPr>
                            <a:xfrm>
                              <a:off x="0" y="0"/>
                              <a:ext cx="273780" cy="105078"/>
                              <a:chOff x="0" y="0"/>
                              <a:chExt cx="273780" cy="105078"/>
                            </a:xfrm>
                            <a:grpFill/>
                          </wpg:grpSpPr>
                          <wps:wsp>
                            <wps:cNvPr id="25654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654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654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654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4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425900EE" id="Group 256534" o:spid="_x0000_s1331"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">
                <v:group id="Group 256535" o:spid="_x0000_s1332"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">
                  <v:group id="Group 256536" o:spid="_x0000_s1333" style="position:absolute;left:38813;width:22499;height:5058" coordorigin="39639" coordsize="3282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">
                    <v:roundrect id="Rectangle: Rounded Corners 256537" o:spid="_x0000_s1334" alt="&quot;&quot;" style="position:absolute;left:39639;width:3282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" fillcolor="#0070c0" stroked="f" strokeweight="1pt">
                      <v:stroke joinstyle="miter"/>
                      <v:textbox inset=",1mm,,1mm">
                        <w:txbxContent>
                          <w:p w14:paraId="39EAED3A"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550BC">
                              <w:rPr>
                                <w:rFonts w:ascii="Adobe Arabic" w:hAnsi="Adobe Arabic" w:cs="Adobe Arabic"/>
                                <w:bCs/>
                                <w:color w:val="auto"/>
                                <w:sz w:val="36"/>
                                <w:szCs w:val="36"/>
                                <w:rtl/>
                                <w:lang w:bidi="ar-SY"/>
                              </w:rPr>
                              <w:t>مزايا تخطيط التعاقب</w:t>
                            </w:r>
                            <w:r>
                              <w:rPr>
                                <w:rFonts w:ascii="Adobe Arabic" w:hAnsi="Adobe Arabic" w:cs="Adobe Arabic"/>
                                <w:bCs/>
                                <w:color w:val="auto"/>
                                <w:sz w:val="36"/>
                                <w:szCs w:val="36"/>
                                <w:rtl/>
                                <w:lang w:bidi="ar-SY"/>
                              </w:rPr>
                              <w:t>:</w:t>
                            </w:r>
                          </w:p>
                        </w:txbxContent>
                      </v:textbox>
                    </v:roundrect>
                    <v:oval id="Oval 256538" o:spid="_x0000_s1335"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" fillcolor="#272727 [2749]" stroked="f" strokeweight="1pt">
                      <v:stroke joinstyle="miter"/>
                      <v:shadow on="t" color="black" opacity="26214f" origin=",-.5" offset="0,3pt"/>
                    </v:oval>
                  </v:group>
                  <v:rect id="Rectangle 256539" o:spid="_x0000_s1336"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" fillcolor="#0070c0" stroked="f" strokeweight="1pt"/>
                </v:group>
                <v:group id="Group 256540" o:spid="_x0000_s1337"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">
                  <v:shape id="Google Shape;201;p17" o:spid="_x0000_s1338"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339"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340"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" path="m1976,l417,c191,,,131,,369,,596,191,739,417,739r1559,c2203,739,2393,596,2393,369,2393,131,2203,,1976,xe" filled="f" strokecolor="white [3212]">
                    <v:path arrowok="t" o:extrusionok="f"/>
                  </v:shape>
                  <v:group id="Google Shape;204;p17" o:spid="_x0000_s1341"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">
                    <v:shape id="Google Shape;205;p17" o:spid="_x0000_s1342"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" path="m227,1501v107,,226,-72,226,-167l453,167c453,84,322,1,227,1,144,1,1,84,1,167r,1167c1,1429,144,1501,227,1501xe" filled="f" stroked="f">
                      <v:path arrowok="t" o:extrusionok="f"/>
                    </v:shape>
                    <v:shape id="Google Shape;206;p17" o:spid="_x0000_s1343"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344"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" path="m822,1346v24,,60,-12,83,-35c989,1263,1013,1156,953,1072l334,108c286,25,179,1,96,48,12,108,1,215,48,298r619,965c703,1322,763,1346,822,1346xe" filled="f" stroked="f">
                      <v:path arrowok="t" o:extrusionok="f"/>
                    </v:shape>
                    <v:shape id="Google Shape;208;p17" o:spid="_x0000_s1345"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346"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2CD1075D"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تحقيق الولاء والتزام العاملين بالأداء وبقائهم في المنظمة</w:t>
      </w:r>
      <w:r>
        <w:rPr>
          <w:rFonts w:ascii="Adobe Arabic" w:hAnsi="Adobe Arabic" w:cs="Adobe Arabic" w:hint="cs"/>
          <w:color w:val="002060"/>
          <w:sz w:val="36"/>
          <w:szCs w:val="36"/>
          <w:rtl/>
        </w:rPr>
        <w:t>.</w:t>
      </w:r>
    </w:p>
    <w:p w14:paraId="6A144E07"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الاستخدام الأمثل للموارد لإنجاز أهداف المنظمة على المَدَى القصير والطويل</w:t>
      </w:r>
      <w:r>
        <w:rPr>
          <w:rFonts w:ascii="Adobe Arabic" w:hAnsi="Adobe Arabic" w:cs="Adobe Arabic" w:hint="cs"/>
          <w:color w:val="002060"/>
          <w:sz w:val="36"/>
          <w:szCs w:val="36"/>
          <w:rtl/>
        </w:rPr>
        <w:t>.</w:t>
      </w:r>
    </w:p>
    <w:p w14:paraId="28025B2E"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وتقييم وظائف المنظمة والنتائج</w:t>
      </w:r>
      <w:r>
        <w:rPr>
          <w:rFonts w:ascii="Adobe Arabic" w:hAnsi="Adobe Arabic" w:cs="Adobe Arabic" w:hint="cs"/>
          <w:color w:val="002060"/>
          <w:sz w:val="36"/>
          <w:szCs w:val="36"/>
          <w:rtl/>
        </w:rPr>
        <w:t>.</w:t>
      </w:r>
    </w:p>
    <w:p w14:paraId="7D70B81E"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والتغلب على الصعوبات المتزايدة في التعيين الخارجي للموظفين نتيجة زيادة أعداد من يتوقع تقاعدهم.</w:t>
      </w:r>
    </w:p>
    <w:p w14:paraId="685450E1"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وتوفير البديل لسد الفجوة المتوقعة</w:t>
      </w:r>
      <w:r>
        <w:rPr>
          <w:rFonts w:ascii="Adobe Arabic" w:hAnsi="Adobe Arabic" w:cs="Adobe Arabic" w:hint="cs"/>
          <w:color w:val="002060"/>
          <w:sz w:val="36"/>
          <w:szCs w:val="36"/>
          <w:rtl/>
        </w:rPr>
        <w:t>.</w:t>
      </w:r>
    </w:p>
    <w:p w14:paraId="05AFBCDB"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واستمرار القيادات والمشاركة في المعرفة</w:t>
      </w:r>
      <w:r>
        <w:rPr>
          <w:rFonts w:ascii="Adobe Arabic" w:hAnsi="Adobe Arabic" w:cs="Adobe Arabic" w:hint="cs"/>
          <w:color w:val="002060"/>
          <w:sz w:val="36"/>
          <w:szCs w:val="36"/>
          <w:rtl/>
        </w:rPr>
        <w:t>.</w:t>
      </w:r>
    </w:p>
    <w:p w14:paraId="41ECCD5D"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وتقليل التكاليف المالية التي ترتبط بفقدان المنظمة لمعارف مهمة.</w:t>
      </w:r>
    </w:p>
    <w:p w14:paraId="348F3E48" w14:textId="77777777" w:rsidR="00D56A8F" w:rsidRP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فهم أهداف وغايات المنظمة القصيرة الأجل والطويلة منها</w:t>
      </w:r>
      <w:r>
        <w:rPr>
          <w:rFonts w:ascii="Adobe Arabic" w:hAnsi="Adobe Arabic" w:cs="Adobe Arabic" w:hint="cs"/>
          <w:color w:val="002060"/>
          <w:sz w:val="36"/>
          <w:szCs w:val="36"/>
          <w:rtl/>
        </w:rPr>
        <w:t>.</w:t>
      </w:r>
    </w:p>
    <w:p w14:paraId="76550D4B" w14:textId="77777777" w:rsidR="00D56A8F" w:rsidRDefault="00D56A8F">
      <w:pPr>
        <w:pStyle w:val="a5"/>
        <w:numPr>
          <w:ilvl w:val="0"/>
          <w:numId w:val="12"/>
        </w:numPr>
        <w:spacing w:line="276" w:lineRule="auto"/>
        <w:ind w:left="386"/>
        <w:jc w:val="both"/>
        <w:rPr>
          <w:rFonts w:ascii="Adobe Arabic" w:hAnsi="Adobe Arabic" w:cs="Adobe Arabic"/>
          <w:color w:val="002060"/>
          <w:sz w:val="36"/>
          <w:szCs w:val="36"/>
        </w:rPr>
      </w:pPr>
      <w:r w:rsidRPr="00D56A8F">
        <w:rPr>
          <w:rFonts w:ascii="Adobe Arabic" w:hAnsi="Adobe Arabic" w:cs="Adobe Arabic"/>
          <w:color w:val="002060"/>
          <w:sz w:val="36"/>
          <w:szCs w:val="36"/>
          <w:rtl/>
        </w:rPr>
        <w:t>تحديد اتجاهات وتوقعات العاملين</w:t>
      </w:r>
      <w:r>
        <w:rPr>
          <w:rFonts w:ascii="Adobe Arabic" w:hAnsi="Adobe Arabic" w:cs="Adobe Arabic" w:hint="cs"/>
          <w:color w:val="002060"/>
          <w:sz w:val="36"/>
          <w:szCs w:val="36"/>
          <w:rtl/>
        </w:rPr>
        <w:t>.</w:t>
      </w:r>
    </w:p>
    <w:p w14:paraId="37EBFED7" w14:textId="77777777" w:rsidR="0054027D" w:rsidRPr="0054027D" w:rsidRDefault="0054027D" w:rsidP="0054027D">
      <w:pPr>
        <w:rPr>
          <w:rFonts w:ascii="Adobe Arabic" w:hAnsi="Adobe Arabic" w:cs="Adobe Arabic"/>
          <w:color w:val="002060"/>
          <w:sz w:val="36"/>
          <w:szCs w:val="36"/>
        </w:rPr>
      </w:pPr>
      <w:r>
        <w:rPr>
          <w:noProof/>
          <w:rtl/>
        </w:rPr>
        <mc:AlternateContent>
          <mc:Choice Requires="wpg">
            <w:drawing>
              <wp:inline distT="0" distB="0" distL="0" distR="0" wp14:anchorId="7A1D8791" wp14:editId="59E6C0A2">
                <wp:extent cx="5727699" cy="471805"/>
                <wp:effectExtent l="0" t="0" r="6985" b="61595"/>
                <wp:docPr id="256550" name="Group 256550"/>
                <wp:cNvGraphicFramePr/>
                <a:graphic xmlns:a="http://schemas.openxmlformats.org/drawingml/2006/main">
                  <a:graphicData uri="http://schemas.microsoft.com/office/word/2010/wordprocessingGroup">
                    <wpg:wgp>
                      <wpg:cNvGrpSpPr/>
                      <wpg:grpSpPr>
                        <a:xfrm>
                          <a:off x="0" y="0"/>
                          <a:ext cx="5727699" cy="471805"/>
                          <a:chOff x="0" y="0"/>
                          <a:chExt cx="5727699" cy="471805"/>
                        </a:xfrm>
                      </wpg:grpSpPr>
                      <wpg:grpSp>
                        <wpg:cNvPr id="256551" name="Group 256551"/>
                        <wpg:cNvGrpSpPr/>
                        <wpg:grpSpPr>
                          <a:xfrm>
                            <a:off x="0" y="0"/>
                            <a:ext cx="5727699" cy="471805"/>
                            <a:chOff x="0" y="0"/>
                            <a:chExt cx="6131267" cy="505879"/>
                          </a:xfrm>
                        </wpg:grpSpPr>
                        <wpg:grpSp>
                          <wpg:cNvPr id="256552" name="Group 256552"/>
                          <wpg:cNvGrpSpPr/>
                          <wpg:grpSpPr>
                            <a:xfrm>
                              <a:off x="3283151" y="0"/>
                              <a:ext cx="2848116" cy="505839"/>
                              <a:chOff x="3091314" y="0"/>
                              <a:chExt cx="4155104" cy="711023"/>
                            </a:xfrm>
                          </wpg:grpSpPr>
                          <wps:wsp>
                            <wps:cNvPr id="256553" name="Rectangle: Rounded Corners 256553">
                              <a:extLst>
                                <a:ext uri="{C183D7F6-B498-43B3-948B-1728B52AA6E4}">
                                  <adec:decorative xmlns:adec="http://schemas.microsoft.com/office/drawing/2017/decorative" val="1"/>
                                </a:ext>
                              </a:extLst>
                            </wps:cNvPr>
                            <wps:cNvSpPr/>
                            <wps:spPr>
                              <a:xfrm>
                                <a:off x="3091314" y="0"/>
                                <a:ext cx="415510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B88CAA"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D56A8F">
                                    <w:rPr>
                                      <w:rFonts w:ascii="Adobe Arabic" w:hAnsi="Adobe Arabic" w:cs="Adobe Arabic"/>
                                      <w:bCs/>
                                      <w:color w:val="auto"/>
                                      <w:sz w:val="36"/>
                                      <w:szCs w:val="36"/>
                                      <w:rtl/>
                                      <w:lang w:bidi="ar-SY"/>
                                    </w:rPr>
                                    <w:t>أهداف تخطيط تعاقب القيادات</w:t>
                                  </w:r>
                                  <w:r>
                                    <w:rPr>
                                      <w:rFonts w:ascii="Adobe Arabic" w:hAnsi="Adobe Arabic" w:cs="Adobe Arabic"/>
                                      <w:bCs/>
                                      <w:color w:val="auto"/>
                                      <w:sz w:val="36"/>
                                      <w:szCs w:val="36"/>
                                      <w:rtl/>
                                      <w:lang w:bidi="ar-SY"/>
                                    </w:rPr>
                                    <w:t>:</w:t>
                                  </w:r>
                                </w:p>
                              </w:txbxContent>
                            </wps:txbx>
                            <wps:bodyPr tIns="36000" bIns="36000" rtlCol="0" anchor="ctr"/>
                          </wps:wsp>
                          <wps:wsp>
                            <wps:cNvPr id="256554" name="Oval 256554">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555" name="Rectangle 256555"/>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6556" name="Group 256556"/>
                        <wpg:cNvGrpSpPr/>
                        <wpg:grpSpPr>
                          <a:xfrm>
                            <a:off x="5343525" y="104775"/>
                            <a:ext cx="209550" cy="249555"/>
                            <a:chOff x="0" y="0"/>
                            <a:chExt cx="273780" cy="327013"/>
                          </a:xfrm>
                          <a:solidFill>
                            <a:schemeClr val="bg1"/>
                          </a:solidFill>
                        </wpg:grpSpPr>
                        <wps:wsp>
                          <wps:cNvPr id="25655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655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655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6560" name="Google Shape;204;p17"/>
                          <wpg:cNvGrpSpPr/>
                          <wpg:grpSpPr>
                            <a:xfrm>
                              <a:off x="0" y="0"/>
                              <a:ext cx="273780" cy="105078"/>
                              <a:chOff x="0" y="0"/>
                              <a:chExt cx="273780" cy="105078"/>
                            </a:xfrm>
                            <a:grpFill/>
                          </wpg:grpSpPr>
                          <wps:wsp>
                            <wps:cNvPr id="25656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656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656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656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656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A1D8791" id="Group 256550" o:spid="_x0000_s1347"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">
                <v:group id="Group 256551" o:spid="_x0000_s1348" style="position:absolute;width:57276;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">
                  <v:group id="Group 256552" o:spid="_x0000_s1349" style="position:absolute;left:32831;width:28481;height:5058" coordorigin="30913" coordsize="41551,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">
                    <v:roundrect id="Rectangle: Rounded Corners 256553" o:spid="_x0000_s1350" alt="&quot;&quot;" style="position:absolute;left:30913;width:4155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" fillcolor="#0070c0" stroked="f" strokeweight="1pt">
                      <v:stroke joinstyle="miter"/>
                      <v:textbox inset=",1mm,,1mm">
                        <w:txbxContent>
                          <w:p w14:paraId="5FB88CAA"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D56A8F">
                              <w:rPr>
                                <w:rFonts w:ascii="Adobe Arabic" w:hAnsi="Adobe Arabic" w:cs="Adobe Arabic"/>
                                <w:bCs/>
                                <w:color w:val="auto"/>
                                <w:sz w:val="36"/>
                                <w:szCs w:val="36"/>
                                <w:rtl/>
                                <w:lang w:bidi="ar-SY"/>
                              </w:rPr>
                              <w:t>أهداف تخطيط تعاقب القيادات</w:t>
                            </w:r>
                            <w:r>
                              <w:rPr>
                                <w:rFonts w:ascii="Adobe Arabic" w:hAnsi="Adobe Arabic" w:cs="Adobe Arabic"/>
                                <w:bCs/>
                                <w:color w:val="auto"/>
                                <w:sz w:val="36"/>
                                <w:szCs w:val="36"/>
                                <w:rtl/>
                                <w:lang w:bidi="ar-SY"/>
                              </w:rPr>
                              <w:t>:</w:t>
                            </w:r>
                          </w:p>
                        </w:txbxContent>
                      </v:textbox>
                    </v:roundrect>
                    <v:oval id="Oval 256554" o:spid="_x0000_s1351"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" fillcolor="#272727 [2749]" stroked="f" strokeweight="1pt">
                      <v:stroke joinstyle="miter"/>
                      <v:shadow on="t" color="black" opacity="26214f" origin=",-.5" offset="0,3pt"/>
                    </v:oval>
                  </v:group>
                  <v:rect id="Rectangle 256555" o:spid="_x0000_s1352"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" fillcolor="#0070c0" stroked="f" strokeweight="1pt"/>
                </v:group>
                <v:group id="Group 256556" o:spid="_x0000_s1353"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">
                  <v:shape id="Google Shape;201;p17" o:spid="_x0000_s1354"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355"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" path="m2643,1l417,1c191,1,,143,,370,,608,191,751,417,751r2214,c2870,751,3060,608,3060,370,3060,143,2870,1,2643,1xe" filled="f" strokecolor="white [3212]">
                    <v:path arrowok="t" o:extrusionok="f"/>
                  </v:shape>
                  <v:shape id="Google Shape;203;p17" o:spid="_x0000_s1356"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" path="m1976,l417,c191,,,131,,369,,596,191,739,417,739r1559,c2203,739,2393,596,2393,369,2393,131,2203,,1976,xe" filled="f" strokecolor="white [3212]">
                    <v:path arrowok="t" o:extrusionok="f"/>
                  </v:shape>
                  <v:group id="Google Shape;204;p17" o:spid="_x0000_s1357"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">
                    <v:shape id="Google Shape;205;p17" o:spid="_x0000_s1358"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" path="m227,1501v107,,226,-72,226,-167l453,167c453,84,322,1,227,1,144,1,1,84,1,167r,1167c1,1429,144,1501,227,1501xe" filled="f" stroked="f">
                      <v:path arrowok="t" o:extrusionok="f"/>
                    </v:shape>
                    <v:shape id="Google Shape;206;p17" o:spid="_x0000_s1359"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360"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" path="m822,1346v24,,60,-12,83,-35c989,1263,1013,1156,953,1072l334,108c286,25,179,1,96,48,12,108,1,215,48,298r619,965c703,1322,763,1346,822,1346xe" filled="f" stroked="f">
                      <v:path arrowok="t" o:extrusionok="f"/>
                    </v:shape>
                    <v:shape id="Google Shape;208;p17" o:spid="_x0000_s1361"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362"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" path="m1370,120c1322,36,1215,1,1132,48l120,596c36,632,1,751,48,822v24,60,83,95,143,95c227,917,251,905,274,894l1298,346v84,-36,107,-155,72,-226xe" filled="f" stroked="f">
                      <v:path arrowok="t" o:extrusionok="f"/>
                    </v:shape>
                  </v:group>
                </v:group>
                <w10:anchorlock/>
              </v:group>
            </w:pict>
          </mc:Fallback>
        </mc:AlternateContent>
      </w:r>
    </w:p>
    <w:p w14:paraId="739C5D09" w14:textId="4D171771" w:rsidR="00D56A8F" w:rsidRPr="000A73E5" w:rsidRDefault="00D56A8F" w:rsidP="00D56A8F">
      <w:pPr>
        <w:rPr>
          <w:b/>
          <w:bCs/>
          <w:color w:val="C00000"/>
          <w:sz w:val="32"/>
          <w:szCs w:val="32"/>
          <w:rtl/>
        </w:rPr>
      </w:pPr>
      <w:r w:rsidRPr="000A73E5">
        <w:rPr>
          <w:rFonts w:ascii="Sakkal Majalla" w:hAnsi="Sakkal Majalla"/>
          <w:noProof/>
          <w:sz w:val="32"/>
          <w:szCs w:val="32"/>
          <w:rtl/>
        </w:rPr>
        <w:drawing>
          <wp:anchor distT="0" distB="0" distL="114300" distR="114300" simplePos="0" relativeHeight="252249088" behindDoc="0" locked="0" layoutInCell="1" allowOverlap="1" wp14:anchorId="0478E38B" wp14:editId="2CBDF30F">
            <wp:simplePos x="0" y="0"/>
            <wp:positionH relativeFrom="column">
              <wp:posOffset>-22225</wp:posOffset>
            </wp:positionH>
            <wp:positionV relativeFrom="paragraph">
              <wp:posOffset>330200</wp:posOffset>
            </wp:positionV>
            <wp:extent cx="1577975" cy="1301750"/>
            <wp:effectExtent l="0" t="0" r="0" b="0"/>
            <wp:wrapSquare wrapText="bothSides"/>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77975" cy="1301750"/>
                    </a:xfrm>
                    <a:prstGeom prst="rect">
                      <a:avLst/>
                    </a:prstGeom>
                  </pic:spPr>
                </pic:pic>
              </a:graphicData>
            </a:graphic>
            <wp14:sizeRelH relativeFrom="margin">
              <wp14:pctWidth>0</wp14:pctWidth>
            </wp14:sizeRelH>
            <wp14:sizeRelV relativeFrom="margin">
              <wp14:pctHeight>0</wp14:pctHeight>
            </wp14:sizeRelV>
          </wp:anchor>
        </w:drawing>
      </w:r>
      <w:hyperlink r:id="rId51" w:history="1">
        <w:r w:rsidRPr="000A73E5">
          <w:rPr>
            <w:rStyle w:val="Hyperlink"/>
            <w:b/>
            <w:bCs/>
            <w:sz w:val="32"/>
            <w:szCs w:val="32"/>
            <w:rtl/>
          </w:rPr>
          <w:t>المنظمات تستخدم تخطيط التعاقب لتحقيق عدد من الأهداف منها:</w:t>
        </w:r>
      </w:hyperlink>
    </w:p>
    <w:p w14:paraId="50AA27CB" w14:textId="77777777"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تحسين عملية التعيين للمناصب الرئيسية.</w:t>
      </w:r>
    </w:p>
    <w:p w14:paraId="2AC56499" w14:textId="77777777"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تطوير فعال على المدى الطويل للخلفاء المحتملين عن طريق</w:t>
      </w:r>
    </w:p>
    <w:p w14:paraId="71B110DA" w14:textId="77777777"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ضمان النمو الوظيفي وتحليل العمل، والمسؤوليات، والمهارات والمعرفة اللازمة للمستقبل.</w:t>
      </w:r>
    </w:p>
    <w:p w14:paraId="30E08224" w14:textId="77777777"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مراجعة 'المواهب' للمنظمة والذي يساعد في توزيع المسؤوليات واستراتيجيات التنمية وملء الثغرات في المواهب التي تم تحديدها</w:t>
      </w:r>
      <w:r w:rsidRPr="00D56A8F">
        <w:rPr>
          <w:rFonts w:ascii="Sakkal Majalla" w:hAnsi="Sakkal Majalla" w:cs="Sakkal Majalla"/>
          <w:color w:val="0070C0"/>
          <w:sz w:val="34"/>
          <w:szCs w:val="34"/>
          <w:rtl/>
        </w:rPr>
        <w:t>.</w:t>
      </w:r>
    </w:p>
    <w:p w14:paraId="2FED7E2A" w14:textId="77777777" w:rsidR="00D56A8F" w:rsidRPr="00D56A8F" w:rsidRDefault="00D56A8F">
      <w:pPr>
        <w:pStyle w:val="a5"/>
        <w:numPr>
          <w:ilvl w:val="0"/>
          <w:numId w:val="13"/>
        </w:numPr>
        <w:jc w:val="both"/>
        <w:rPr>
          <w:rFonts w:ascii="Sakkal Majalla" w:hAnsi="Sakkal Majalla" w:cs="Sakkal Majalla"/>
          <w:sz w:val="34"/>
          <w:szCs w:val="34"/>
          <w:rtl/>
        </w:rPr>
      </w:pPr>
      <w:r w:rsidRPr="00D56A8F">
        <w:rPr>
          <w:rFonts w:ascii="Sakkal Majalla" w:hAnsi="Sakkal Majalla" w:cs="Sakkal Majalla"/>
          <w:sz w:val="34"/>
          <w:szCs w:val="34"/>
          <w:rtl/>
        </w:rPr>
        <w:t>بناء (موارد للمواهب الرئيسية) من الموظفين الذين يشتركون في المهارات الأساسية والمعرفة والخبرات والقيم تع تبر مهمة بالنسبة لمستقبل المنظمة.</w:t>
      </w:r>
    </w:p>
    <w:p w14:paraId="450DD7FD" w14:textId="77777777" w:rsidR="00D56A8F" w:rsidRPr="00D56A8F" w:rsidRDefault="00D56A8F">
      <w:pPr>
        <w:pStyle w:val="a5"/>
        <w:numPr>
          <w:ilvl w:val="0"/>
          <w:numId w:val="13"/>
        </w:numPr>
        <w:jc w:val="both"/>
        <w:rPr>
          <w:rFonts w:ascii="Sakkal Majalla" w:hAnsi="Sakkal Majalla" w:cs="Sakkal Majalla"/>
          <w:sz w:val="34"/>
          <w:szCs w:val="34"/>
        </w:rPr>
      </w:pPr>
      <w:r w:rsidRPr="00D56A8F">
        <w:rPr>
          <w:rFonts w:ascii="Sakkal Majalla" w:hAnsi="Sakkal Majalla" w:cs="Sakkal Majalla"/>
          <w:sz w:val="34"/>
          <w:szCs w:val="34"/>
          <w:rtl/>
        </w:rPr>
        <w:lastRenderedPageBreak/>
        <w:t>لتلخيص الميزة الرئيسية لتخطيط التعاقب في منظمة ما هي التنمية النشطة 'لموارد المواهب القوية' من أجل المستقبل وهو أمر حيوي لاجتذاب واستبقاء أفضل الأشخاص الرئيسيين والتي ستساعد في الحاضر وأكثر من أجل تحقيق النمو للمنظمة في المستقبل. بوجود الأشخاص المناسبين والمهارات المناسبة في الوظائف المناسبة للقيام بالأشياء الصحيحة. إذا كان الناس يفعلون أشياء خاطئة فأنت حقا تعود حيث بدأت.</w:t>
      </w:r>
    </w:p>
    <w:p w14:paraId="3F23F0BB" w14:textId="77777777" w:rsidR="00D56A8F" w:rsidRDefault="00D56A8F">
      <w:pPr>
        <w:pStyle w:val="a5"/>
        <w:numPr>
          <w:ilvl w:val="0"/>
          <w:numId w:val="13"/>
        </w:numPr>
        <w:jc w:val="both"/>
        <w:rPr>
          <w:rFonts w:ascii="Sakkal Majalla" w:hAnsi="Sakkal Majalla" w:cs="Sakkal Majalla"/>
          <w:sz w:val="34"/>
          <w:szCs w:val="34"/>
        </w:rPr>
      </w:pPr>
      <w:r w:rsidRPr="00D56A8F">
        <w:rPr>
          <w:rFonts w:ascii="Sakkal Majalla" w:hAnsi="Sakkal Majalla" w:cs="Sakkal Majalla"/>
          <w:sz w:val="34"/>
          <w:szCs w:val="34"/>
          <w:rtl/>
        </w:rPr>
        <w:t>المفتاح هو ربط احتياجات المنظمة مع أهداف الفرد. وحفظ الموهوبين في المكان من خلال توفير الفرص لهم التي قد لا يحصلوا عليها في أي مكان آخر هذا سيخلق فريق أقوى وأكثر ولاء من المديرين والمسؤولين التنفيذيين في المستقبل مما يوفر للشركة استقدام وتوظيف التكاليف على المدى الطويل.</w:t>
      </w:r>
    </w:p>
    <w:p w14:paraId="60D71E62" w14:textId="77777777" w:rsidR="0054027D" w:rsidRPr="0054027D" w:rsidRDefault="0054027D" w:rsidP="0054027D">
      <w:pPr>
        <w:rPr>
          <w:rFonts w:ascii="Sakkal Majalla" w:hAnsi="Sakkal Majalla"/>
          <w:sz w:val="34"/>
        </w:rPr>
      </w:pPr>
      <w:r>
        <w:rPr>
          <w:noProof/>
          <w:rtl/>
        </w:rPr>
        <mc:AlternateContent>
          <mc:Choice Requires="wpg">
            <w:drawing>
              <wp:inline distT="0" distB="0" distL="0" distR="0" wp14:anchorId="0E225CB2" wp14:editId="574ACEC3">
                <wp:extent cx="5727700" cy="471805"/>
                <wp:effectExtent l="0" t="0" r="6350" b="61595"/>
                <wp:docPr id="256566" name="Group 256566"/>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256567" name="Group 256567"/>
                        <wpg:cNvGrpSpPr/>
                        <wpg:grpSpPr>
                          <a:xfrm>
                            <a:off x="0" y="0"/>
                            <a:ext cx="5727700" cy="471805"/>
                            <a:chOff x="0" y="0"/>
                            <a:chExt cx="6131268" cy="505879"/>
                          </a:xfrm>
                        </wpg:grpSpPr>
                        <wpg:grpSp>
                          <wpg:cNvPr id="256568" name="Group 256568"/>
                          <wpg:cNvGrpSpPr/>
                          <wpg:grpSpPr>
                            <a:xfrm>
                              <a:off x="3867729" y="0"/>
                              <a:ext cx="2263539" cy="505839"/>
                              <a:chOff x="3944152" y="0"/>
                              <a:chExt cx="3302267" cy="711023"/>
                            </a:xfrm>
                          </wpg:grpSpPr>
                          <wps:wsp>
                            <wps:cNvPr id="256569" name="Rectangle: Rounded Corners 256569">
                              <a:extLst>
                                <a:ext uri="{C183D7F6-B498-43B3-948B-1728B52AA6E4}">
                                  <adec:decorative xmlns:adec="http://schemas.microsoft.com/office/drawing/2017/decorative" val="1"/>
                                </a:ext>
                              </a:extLst>
                            </wps:cNvPr>
                            <wps:cNvSpPr/>
                            <wps:spPr>
                              <a:xfrm>
                                <a:off x="3944152" y="0"/>
                                <a:ext cx="330226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E30F6A"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D56A8F">
                                    <w:rPr>
                                      <w:rFonts w:ascii="Adobe Arabic" w:hAnsi="Adobe Arabic" w:cs="Adobe Arabic"/>
                                      <w:bCs/>
                                      <w:color w:val="auto"/>
                                      <w:sz w:val="36"/>
                                      <w:szCs w:val="36"/>
                                      <w:rtl/>
                                      <w:lang w:bidi="ar-SY"/>
                                    </w:rPr>
                                    <w:t>أدوات تخطيط التعاقب</w:t>
                                  </w:r>
                                  <w:r>
                                    <w:rPr>
                                      <w:rFonts w:ascii="Adobe Arabic" w:hAnsi="Adobe Arabic" w:cs="Adobe Arabic"/>
                                      <w:bCs/>
                                      <w:color w:val="auto"/>
                                      <w:sz w:val="36"/>
                                      <w:szCs w:val="36"/>
                                      <w:rtl/>
                                      <w:lang w:bidi="ar-SY"/>
                                    </w:rPr>
                                    <w:t>:</w:t>
                                  </w:r>
                                </w:p>
                              </w:txbxContent>
                            </wps:txbx>
                            <wps:bodyPr tIns="36000" bIns="36000" rtlCol="0" anchor="ctr"/>
                          </wps:wsp>
                          <wps:wsp>
                            <wps:cNvPr id="256570" name="Oval 256570">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6572" name="Rectangle 25657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6573" name="Group 256573"/>
                        <wpg:cNvGrpSpPr/>
                        <wpg:grpSpPr>
                          <a:xfrm>
                            <a:off x="5343525" y="104775"/>
                            <a:ext cx="209550" cy="249555"/>
                            <a:chOff x="0" y="0"/>
                            <a:chExt cx="273780" cy="327013"/>
                          </a:xfrm>
                          <a:solidFill>
                            <a:schemeClr val="bg1"/>
                          </a:solidFill>
                        </wpg:grpSpPr>
                        <wps:wsp>
                          <wps:cNvPr id="25657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657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45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457" name="Google Shape;204;p17"/>
                          <wpg:cNvGrpSpPr/>
                          <wpg:grpSpPr>
                            <a:xfrm>
                              <a:off x="0" y="0"/>
                              <a:ext cx="273780" cy="105078"/>
                              <a:chOff x="0" y="0"/>
                              <a:chExt cx="273780" cy="105078"/>
                            </a:xfrm>
                            <a:grpFill/>
                          </wpg:grpSpPr>
                          <wps:wsp>
                            <wps:cNvPr id="345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5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6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6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6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0E225CB2" id="Group 256566" o:spid="_x0000_s1363"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">
                <v:group id="Group 256567" o:spid="_x0000_s1364"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">
                  <v:group id="Group 256568" o:spid="_x0000_s1365" style="position:absolute;left:38677;width:22635;height:5058" coordorigin="39441" coordsize="3302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">
                    <v:roundrect id="Rectangle: Rounded Corners 256569" o:spid="_x0000_s1366" alt="&quot;&quot;" style="position:absolute;left:39441;width:3302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" fillcolor="#0070c0" stroked="f" strokeweight="1pt">
                      <v:stroke joinstyle="miter"/>
                      <v:textbox inset=",1mm,,1mm">
                        <w:txbxContent>
                          <w:p w14:paraId="03E30F6A"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D56A8F">
                              <w:rPr>
                                <w:rFonts w:ascii="Adobe Arabic" w:hAnsi="Adobe Arabic" w:cs="Adobe Arabic"/>
                                <w:bCs/>
                                <w:color w:val="auto"/>
                                <w:sz w:val="36"/>
                                <w:szCs w:val="36"/>
                                <w:rtl/>
                                <w:lang w:bidi="ar-SY"/>
                              </w:rPr>
                              <w:t>أدوات تخطيط التعاقب</w:t>
                            </w:r>
                            <w:r>
                              <w:rPr>
                                <w:rFonts w:ascii="Adobe Arabic" w:hAnsi="Adobe Arabic" w:cs="Adobe Arabic"/>
                                <w:bCs/>
                                <w:color w:val="auto"/>
                                <w:sz w:val="36"/>
                                <w:szCs w:val="36"/>
                                <w:rtl/>
                                <w:lang w:bidi="ar-SY"/>
                              </w:rPr>
                              <w:t>:</w:t>
                            </w:r>
                          </w:p>
                        </w:txbxContent>
                      </v:textbox>
                    </v:roundrect>
                    <v:oval id="Oval 256570" o:spid="_x0000_s1367"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" fillcolor="#272727 [2749]" stroked="f" strokeweight="1pt">
                      <v:stroke joinstyle="miter"/>
                      <v:shadow on="t" color="black" opacity="26214f" origin=",-.5" offset="0,3pt"/>
                    </v:oval>
                  </v:group>
                  <v:rect id="Rectangle 256572" o:spid="_x0000_s1368"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" fillcolor="#0070c0" stroked="f" strokeweight="1pt"/>
                </v:group>
                <v:group id="Group 256573" o:spid="_x0000_s1369"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">
                  <v:shape id="Google Shape;201;p17" o:spid="_x0000_s1370"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371"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372"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" path="m1976,l417,c191,,,131,,369,,596,191,739,417,739r1559,c2203,739,2393,596,2393,369,2393,131,2203,,1976,xe" filled="f" strokecolor="white [3212]">
                    <v:path arrowok="t" o:extrusionok="f"/>
                  </v:shape>
                  <v:group id="Google Shape;204;p17" o:spid="_x0000_s1373"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">
                    <v:shape id="Google Shape;205;p17" o:spid="_x0000_s1374"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" path="m227,1501v107,,226,-72,226,-167l453,167c453,84,322,1,227,1,144,1,1,84,1,167r,1167c1,1429,144,1501,227,1501xe" filled="f" stroked="f">
                      <v:path arrowok="t" o:extrusionok="f"/>
                    </v:shape>
                    <v:shape id="Google Shape;206;p17" o:spid="_x0000_s1375"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376"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" path="m822,1346v24,,60,-12,83,-35c989,1263,1013,1156,953,1072l334,108c286,25,179,1,96,48,12,108,1,215,48,298r619,965c703,1322,763,1346,822,1346xe" filled="f" stroked="f">
                      <v:path arrowok="t" o:extrusionok="f"/>
                    </v:shape>
                    <v:shape id="Google Shape;208;p17" o:spid="_x0000_s1377"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378"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37B57762" w14:textId="77777777" w:rsidR="00D56A8F" w:rsidRPr="003F2471" w:rsidRDefault="00D56A8F" w:rsidP="00D56A8F">
      <w:pPr>
        <w:rPr>
          <w:b/>
          <w:bCs/>
          <w:color w:val="000080"/>
        </w:rPr>
      </w:pPr>
      <w:r w:rsidRPr="00852ED8">
        <w:rPr>
          <w:rtl/>
        </w:rPr>
        <w:t xml:space="preserve">التخطيط للخلافة يبدأ عندما يكون بإمكانك عمل قياس دقيق لأداء </w:t>
      </w:r>
      <w:r w:rsidRPr="00852ED8">
        <w:rPr>
          <w:rFonts w:hint="cs"/>
          <w:rtl/>
        </w:rPr>
        <w:t>الموظفين</w:t>
      </w:r>
      <w:r w:rsidRPr="00852ED8">
        <w:rPr>
          <w:rFonts w:hint="eastAsia"/>
          <w:rtl/>
        </w:rPr>
        <w:t>،</w:t>
      </w:r>
      <w:r w:rsidRPr="00852ED8">
        <w:rPr>
          <w:rtl/>
        </w:rPr>
        <w:t xml:space="preserve"> </w:t>
      </w:r>
      <w:r w:rsidRPr="00852ED8">
        <w:rPr>
          <w:rFonts w:hint="cs"/>
          <w:rtl/>
        </w:rPr>
        <w:t>وتقييم المهارات، والنمو الوظيفي، والمعلومات</w:t>
      </w:r>
      <w:r w:rsidRPr="00852ED8">
        <w:rPr>
          <w:rtl/>
        </w:rPr>
        <w:t>. أدوات التخطيط للخلافة تحتاج إلى وجود تكامل واسع النطاق وخيارات التخصيص لدعم كافة الجهود المبذولة لإدارة المواهب الخاصة بك.</w:t>
      </w:r>
    </w:p>
    <w:p w14:paraId="47B1C604" w14:textId="08D2FD1F" w:rsidR="0001549D" w:rsidRPr="0001549D" w:rsidRDefault="000A73E5" w:rsidP="0001549D">
      <w:pPr>
        <w:rPr>
          <w:b/>
          <w:bCs/>
          <w:color w:val="C00000"/>
        </w:rPr>
      </w:pPr>
      <w:hyperlink r:id="rId52" w:history="1">
        <w:r w:rsidR="0001549D" w:rsidRPr="000A73E5">
          <w:rPr>
            <w:rStyle w:val="Hyperlink"/>
            <w:b/>
            <w:bCs/>
            <w:rtl/>
          </w:rPr>
          <w:t>لتحديد خطة تعاقب صحيحة ونظام إدارة المواهب تحتاج إلى برمجيات:</w:t>
        </w:r>
      </w:hyperlink>
    </w:p>
    <w:p w14:paraId="0A065203"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لديها نظام إدارة الأداء من شأنها أن توفر بيانات دقيقة.</w:t>
      </w:r>
    </w:p>
    <w:p w14:paraId="2F84E64D"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نظام السير الذاتية للموظفين عبر الإنترنت.</w:t>
      </w:r>
    </w:p>
    <w:p w14:paraId="1883EE11"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لديها نظام التعيين التي تمكن من نقل معلومات عن التعيينات الجديدة مباشرة إلى حسابك في التخطيط للخلافة وتحليل البيانات.</w:t>
      </w:r>
    </w:p>
    <w:p w14:paraId="1850D0B4"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تتكامل مع نظام معلومات الموارد البشرية الخاص بك/ إدارة البيانات المهمة مع روابط إلى الكفاءات والمؤهلات الأخرى.</w:t>
      </w:r>
    </w:p>
    <w:p w14:paraId="6F634AA7"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تعد مصدرا قويا لقاعدة البدلاء وأداة تقييم، ويمكن أن تشارك وتستعرض وتحلل البيانات لتوفير آخر المعلومات وتحديثها.</w:t>
      </w:r>
    </w:p>
    <w:p w14:paraId="4F33CA86"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يستخدم أدوات تفاعلية سهلة أو مصفوفات لتقييم الموظفين المحتملين، ومخاطر الرحلة، وأثر الخسارة.</w:t>
      </w:r>
    </w:p>
    <w:p w14:paraId="10ED5937"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يزود بإطار العمل اللازم والفعال لتحليل الفجوات.</w:t>
      </w:r>
    </w:p>
    <w:p w14:paraId="7C8440FC"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لديها قدرات البحث بناء على عدة فلترات (تصنيفات) وخصائص الموظف.</w:t>
      </w:r>
    </w:p>
    <w:p w14:paraId="78BDF19D"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lastRenderedPageBreak/>
        <w:t>ويقدم عرض من خطتكم للخلافة في أي شكل، بما في ذلك المخططات التنظيمية مع ابرز مجالات الاهتمام.</w:t>
      </w:r>
    </w:p>
    <w:p w14:paraId="29EB0DCC"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يوفر بيانات كاملة عن المخزون الوظيفي لكل موظف بسهولة بحيث تكون في متناول اليد، يمكن للمديرين تحديد الوظائف المستهدفة في المستقبل لزملائه وتشير إلى وجود جدول زمني للاستعداد.</w:t>
      </w:r>
    </w:p>
    <w:p w14:paraId="397D0508" w14:textId="77777777" w:rsidR="0001549D" w:rsidRP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بريد الكتروني مخصص للتذكير.</w:t>
      </w:r>
    </w:p>
    <w:p w14:paraId="0C36C70C" w14:textId="77777777" w:rsidR="0001549D" w:rsidRDefault="0001549D">
      <w:pPr>
        <w:pStyle w:val="a5"/>
        <w:numPr>
          <w:ilvl w:val="0"/>
          <w:numId w:val="14"/>
        </w:numPr>
        <w:spacing w:line="276" w:lineRule="auto"/>
        <w:ind w:left="360"/>
        <w:jc w:val="both"/>
        <w:rPr>
          <w:rFonts w:ascii="Adobe Arabic" w:hAnsi="Adobe Arabic" w:cs="Adobe Arabic"/>
          <w:color w:val="002060"/>
          <w:sz w:val="36"/>
          <w:szCs w:val="36"/>
        </w:rPr>
      </w:pPr>
      <w:r w:rsidRPr="0001549D">
        <w:rPr>
          <w:rFonts w:ascii="Adobe Arabic" w:hAnsi="Adobe Arabic" w:cs="Adobe Arabic"/>
          <w:color w:val="002060"/>
          <w:sz w:val="36"/>
          <w:szCs w:val="36"/>
          <w:rtl/>
        </w:rPr>
        <w:t>تقارير إعلامية مرئية ولوحة أجهزة القياس</w:t>
      </w:r>
      <w:r>
        <w:rPr>
          <w:rFonts w:ascii="Adobe Arabic" w:hAnsi="Adobe Arabic" w:cs="Adobe Arabic" w:hint="cs"/>
          <w:color w:val="002060"/>
          <w:sz w:val="36"/>
          <w:szCs w:val="36"/>
          <w:rtl/>
        </w:rPr>
        <w:t>.</w:t>
      </w:r>
    </w:p>
    <w:p w14:paraId="2C7EC13F" w14:textId="77777777" w:rsidR="0054027D" w:rsidRPr="0054027D" w:rsidRDefault="0054027D" w:rsidP="0054027D">
      <w:pPr>
        <w:rPr>
          <w:rFonts w:ascii="Adobe Arabic" w:hAnsi="Adobe Arabic" w:cs="Adobe Arabic"/>
          <w:color w:val="002060"/>
          <w:sz w:val="36"/>
          <w:szCs w:val="36"/>
          <w:rtl/>
        </w:rPr>
      </w:pPr>
      <w:r>
        <w:rPr>
          <w:noProof/>
          <w:rtl/>
        </w:rPr>
        <mc:AlternateContent>
          <mc:Choice Requires="wpg">
            <w:drawing>
              <wp:inline distT="0" distB="0" distL="0" distR="0" wp14:anchorId="6BEAEE39" wp14:editId="2EC1E350">
                <wp:extent cx="5727700" cy="471805"/>
                <wp:effectExtent l="0" t="0" r="6350" b="61595"/>
                <wp:docPr id="3463" name="Group 3463"/>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464" name="Group 3464"/>
                        <wpg:cNvGrpSpPr/>
                        <wpg:grpSpPr>
                          <a:xfrm>
                            <a:off x="0" y="0"/>
                            <a:ext cx="5727700" cy="471805"/>
                            <a:chOff x="0" y="0"/>
                            <a:chExt cx="6131268" cy="505879"/>
                          </a:xfrm>
                        </wpg:grpSpPr>
                        <wpg:grpSp>
                          <wpg:cNvPr id="3465" name="Group 3465"/>
                          <wpg:cNvGrpSpPr/>
                          <wpg:grpSpPr>
                            <a:xfrm>
                              <a:off x="2693010" y="0"/>
                              <a:ext cx="3438258" cy="505839"/>
                              <a:chOff x="2230360" y="0"/>
                              <a:chExt cx="5016059" cy="711023"/>
                            </a:xfrm>
                          </wpg:grpSpPr>
                          <wps:wsp>
                            <wps:cNvPr id="3466" name="Rectangle: Rounded Corners 3466">
                              <a:extLst>
                                <a:ext uri="{C183D7F6-B498-43B3-948B-1728B52AA6E4}">
                                  <adec:decorative xmlns:adec="http://schemas.microsoft.com/office/drawing/2017/decorative" val="1"/>
                                </a:ext>
                              </a:extLst>
                            </wps:cNvPr>
                            <wps:cNvSpPr/>
                            <wps:spPr>
                              <a:xfrm>
                                <a:off x="2230360" y="0"/>
                                <a:ext cx="501605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E4960D"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1549D">
                                    <w:rPr>
                                      <w:rFonts w:ascii="Adobe Arabic" w:hAnsi="Adobe Arabic" w:cs="Adobe Arabic"/>
                                      <w:bCs/>
                                      <w:color w:val="auto"/>
                                      <w:sz w:val="36"/>
                                      <w:szCs w:val="36"/>
                                      <w:rtl/>
                                      <w:lang w:bidi="ar-SY"/>
                                    </w:rPr>
                                    <w:t>متطلبات عملية تخطيط التعاقب القيادي</w:t>
                                  </w:r>
                                  <w:r>
                                    <w:rPr>
                                      <w:rFonts w:ascii="Adobe Arabic" w:hAnsi="Adobe Arabic" w:cs="Adobe Arabic"/>
                                      <w:bCs/>
                                      <w:color w:val="auto"/>
                                      <w:sz w:val="36"/>
                                      <w:szCs w:val="36"/>
                                      <w:rtl/>
                                      <w:lang w:bidi="ar-SY"/>
                                    </w:rPr>
                                    <w:t>:</w:t>
                                  </w:r>
                                </w:p>
                              </w:txbxContent>
                            </wps:txbx>
                            <wps:bodyPr tIns="36000" bIns="36000" rtlCol="0" anchor="ctr"/>
                          </wps:wsp>
                          <wps:wsp>
                            <wps:cNvPr id="3467" name="Oval 3467">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468" name="Rectangle 346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469" name="Group 3469"/>
                        <wpg:cNvGrpSpPr/>
                        <wpg:grpSpPr>
                          <a:xfrm>
                            <a:off x="5343525" y="104775"/>
                            <a:ext cx="209550" cy="249555"/>
                            <a:chOff x="0" y="0"/>
                            <a:chExt cx="273780" cy="327013"/>
                          </a:xfrm>
                          <a:solidFill>
                            <a:schemeClr val="bg1"/>
                          </a:solidFill>
                        </wpg:grpSpPr>
                        <wps:wsp>
                          <wps:cNvPr id="347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47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47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473" name="Google Shape;204;p17"/>
                          <wpg:cNvGrpSpPr/>
                          <wpg:grpSpPr>
                            <a:xfrm>
                              <a:off x="0" y="0"/>
                              <a:ext cx="273780" cy="105078"/>
                              <a:chOff x="0" y="0"/>
                              <a:chExt cx="273780" cy="105078"/>
                            </a:xfrm>
                            <a:grpFill/>
                          </wpg:grpSpPr>
                          <wps:wsp>
                            <wps:cNvPr id="347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7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7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7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7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BEAEE39" id="Group 3463" o:spid="_x0000_s1379"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">
                <v:group id="Group 3464" o:spid="_x0000_s1380"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">
                  <v:group id="Group 3465" o:spid="_x0000_s1381" style="position:absolute;left:26930;width:34382;height:5058" coordorigin="22303" coordsize="5016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">
                    <v:roundrect id="Rectangle: Rounded Corners 3466" o:spid="_x0000_s1382" alt="&quot;&quot;" style="position:absolute;left:22303;width:5016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" fillcolor="#0070c0" stroked="f" strokeweight="1pt">
                      <v:stroke joinstyle="miter"/>
                      <v:textbox inset=",1mm,,1mm">
                        <w:txbxContent>
                          <w:p w14:paraId="10E4960D"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01549D">
                              <w:rPr>
                                <w:rFonts w:ascii="Adobe Arabic" w:hAnsi="Adobe Arabic" w:cs="Adobe Arabic"/>
                                <w:bCs/>
                                <w:color w:val="auto"/>
                                <w:sz w:val="36"/>
                                <w:szCs w:val="36"/>
                                <w:rtl/>
                                <w:lang w:bidi="ar-SY"/>
                              </w:rPr>
                              <w:t>متطلبات عملية تخطيط التعاقب القيادي</w:t>
                            </w:r>
                            <w:r>
                              <w:rPr>
                                <w:rFonts w:ascii="Adobe Arabic" w:hAnsi="Adobe Arabic" w:cs="Adobe Arabic"/>
                                <w:bCs/>
                                <w:color w:val="auto"/>
                                <w:sz w:val="36"/>
                                <w:szCs w:val="36"/>
                                <w:rtl/>
                                <w:lang w:bidi="ar-SY"/>
                              </w:rPr>
                              <w:t>:</w:t>
                            </w:r>
                          </w:p>
                        </w:txbxContent>
                      </v:textbox>
                    </v:roundrect>
                    <v:oval id="Oval 3467" o:spid="_x0000_s1383"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" fillcolor="#272727 [2749]" stroked="f" strokeweight="1pt">
                      <v:stroke joinstyle="miter"/>
                      <v:shadow on="t" color="black" opacity="26214f" origin=",-.5" offset="0,3pt"/>
                    </v:oval>
                  </v:group>
                  <v:rect id="Rectangle 3468" o:spid="_x0000_s1384"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" fillcolor="#0070c0" stroked="f" strokeweight="1pt"/>
                </v:group>
                <v:group id="Group 3469" o:spid="_x0000_s1385"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">
                  <v:shape id="Google Shape;201;p17" o:spid="_x0000_s1386"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387"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388"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389"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">
                    <v:shape id="Google Shape;205;p17" o:spid="_x0000_s1390"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" path="m227,1501v107,,226,-72,226,-167l453,167c453,84,322,1,227,1,144,1,1,84,1,167r,1167c1,1429,144,1501,227,1501xe" filled="f" stroked="f">
                      <v:path arrowok="t" o:extrusionok="f"/>
                    </v:shape>
                    <v:shape id="Google Shape;206;p17" o:spid="_x0000_s1391"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392"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393"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394"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" path="m1370,120c1322,36,1215,1,1132,48l120,596c36,632,1,751,48,822v24,60,83,95,143,95c227,917,251,905,274,894l1298,346v84,-36,107,-155,72,-226xe" filled="f" stroked="f">
                      <v:path arrowok="t" o:extrusionok="f"/>
                    </v:shape>
                  </v:group>
                </v:group>
                <w10:anchorlock/>
              </v:group>
            </w:pict>
          </mc:Fallback>
        </mc:AlternateContent>
      </w:r>
    </w:p>
    <w:p w14:paraId="15C855F8" w14:textId="1874B542" w:rsidR="0001549D" w:rsidRPr="0001549D" w:rsidRDefault="000A73E5" w:rsidP="0001549D">
      <w:pPr>
        <w:rPr>
          <w:rFonts w:cstheme="majorBidi"/>
          <w:b/>
          <w:bCs/>
        </w:rPr>
      </w:pPr>
      <w:hyperlink r:id="rId53" w:history="1">
        <w:r w:rsidR="0001549D" w:rsidRPr="000A73E5">
          <w:rPr>
            <w:rStyle w:val="Hyperlink"/>
            <w:b/>
            <w:bCs/>
            <w:rtl/>
          </w:rPr>
          <w:t xml:space="preserve">بعض </w:t>
        </w:r>
        <w:r w:rsidR="0001549D" w:rsidRPr="000A73E5">
          <w:rPr>
            <w:rStyle w:val="Hyperlink"/>
            <w:rFonts w:hint="cs"/>
            <w:b/>
            <w:bCs/>
            <w:rtl/>
          </w:rPr>
          <w:t xml:space="preserve">الاجراءات </w:t>
        </w:r>
        <w:r w:rsidR="0001549D" w:rsidRPr="000A73E5">
          <w:rPr>
            <w:rStyle w:val="Hyperlink"/>
            <w:b/>
            <w:bCs/>
            <w:rtl/>
          </w:rPr>
          <w:t>اللازمة للتخطيط لتعاقب القيادات منها:</w:t>
        </w:r>
      </w:hyperlink>
    </w:p>
    <w:p w14:paraId="4196DAE5" w14:textId="77777777" w:rsidR="009E7CAF" w:rsidRDefault="0050179E" w:rsidP="0001549D">
      <w:pPr>
        <w:jc w:val="center"/>
        <w:rPr>
          <w:rtl/>
        </w:rPr>
      </w:pPr>
      <w:r>
        <w:rPr>
          <w:noProof/>
        </w:rPr>
        <mc:AlternateContent>
          <mc:Choice Requires="wpg">
            <w:drawing>
              <wp:inline distT="0" distB="0" distL="0" distR="0" wp14:anchorId="5F3A4F66" wp14:editId="5B04E601">
                <wp:extent cx="5949950" cy="2697480"/>
                <wp:effectExtent l="6985" t="15875" r="5715" b="10795"/>
                <wp:docPr id="224"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950" cy="2697480"/>
                          <a:chOff x="0" y="0"/>
                          <a:chExt cx="59498" cy="26977"/>
                        </a:xfrm>
                      </wpg:grpSpPr>
                      <wpg:grpSp>
                        <wpg:cNvPr id="225" name="Group 940"/>
                        <wpg:cNvGrpSpPr>
                          <a:grpSpLocks/>
                        </wpg:cNvGrpSpPr>
                        <wpg:grpSpPr bwMode="auto">
                          <a:xfrm>
                            <a:off x="0" y="0"/>
                            <a:ext cx="14655" cy="26977"/>
                            <a:chOff x="0" y="0"/>
                            <a:chExt cx="14655" cy="26977"/>
                          </a:xfrm>
                        </wpg:grpSpPr>
                        <wps:wsp>
                          <wps:cNvPr id="226" name="Google Shape;598;p27"/>
                          <wps:cNvSpPr>
                            <a:spLocks/>
                          </wps:cNvSpPr>
                          <wps:spPr bwMode="auto">
                            <a:xfrm>
                              <a:off x="0" y="4332"/>
                              <a:ext cx="14653" cy="21901"/>
                            </a:xfrm>
                            <a:custGeom>
                              <a:avLst/>
                              <a:gdLst>
                                <a:gd name="T0" fmla="*/ 0 w 58615"/>
                                <a:gd name="T1" fmla="*/ 0 h 94953"/>
                                <a:gd name="T2" fmla="*/ 0 w 58615"/>
                                <a:gd name="T3" fmla="*/ 21901 h 94953"/>
                                <a:gd name="T4" fmla="*/ 14653 w 58615"/>
                                <a:gd name="T5" fmla="*/ 21901 h 94953"/>
                                <a:gd name="T6" fmla="*/ 14653 w 58615"/>
                                <a:gd name="T7" fmla="*/ 0 h 94953"/>
                                <a:gd name="T8" fmla="*/ 0 w 58615"/>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615" h="94953" extrusionOk="0">
                                  <a:moveTo>
                                    <a:pt x="0" y="0"/>
                                  </a:moveTo>
                                  <a:lnTo>
                                    <a:pt x="0" y="94952"/>
                                  </a:lnTo>
                                  <a:lnTo>
                                    <a:pt x="58615" y="94952"/>
                                  </a:lnTo>
                                  <a:lnTo>
                                    <a:pt x="58615" y="0"/>
                                  </a:lnTo>
                                  <a:lnTo>
                                    <a:pt x="0" y="0"/>
                                  </a:lnTo>
                                  <a:close/>
                                </a:path>
                              </a:pathLst>
                            </a:custGeom>
                            <a:noFill/>
                            <a:ln w="9525">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Google Shape;599;p27"/>
                          <wps:cNvSpPr>
                            <a:spLocks/>
                          </wps:cNvSpPr>
                          <wps:spPr bwMode="auto">
                            <a:xfrm>
                              <a:off x="3556"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5EB2FC"/>
                            </a:solidFill>
                            <a:ln w="37199">
                              <a:solidFill>
                                <a:srgbClr val="FFFFFF"/>
                              </a:solidFill>
                              <a:miter lim="11906"/>
                              <a:headEnd type="none" w="sm" len="sm"/>
                              <a:tailEnd type="none" w="sm" len="sm"/>
                            </a:ln>
                          </wps:spPr>
                          <wps:txbx>
                            <w:txbxContent>
                              <w:p w14:paraId="0FC92198"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04</w:t>
                                </w:r>
                              </w:p>
                            </w:txbxContent>
                          </wps:txbx>
                          <wps:bodyPr rot="0" vert="horz" wrap="square" lIns="91425" tIns="91425" rIns="91425" bIns="91425" anchor="ctr" anchorCtr="0" upright="1">
                            <a:noAutofit/>
                          </wps:bodyPr>
                        </wps:wsp>
                        <wps:wsp>
                          <wps:cNvPr id="229" name="Google Shape;603;p27"/>
                          <wps:cNvSpPr txBox="1">
                            <a:spLocks noChangeArrowheads="1"/>
                          </wps:cNvSpPr>
                          <wps:spPr bwMode="auto">
                            <a:xfrm>
                              <a:off x="0" y="7285"/>
                              <a:ext cx="14655"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A2844"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اختيار المرشحين المحتملين لهذه المناصب الذين تتوافر فيهم المعايير من بين الافراد الموجودين حاليا في المنظمة</w:t>
                                </w:r>
                              </w:p>
                            </w:txbxContent>
                          </wps:txbx>
                          <wps:bodyPr rot="0" vert="horz" wrap="square" lIns="72000" tIns="72000" rIns="36000" bIns="0" anchor="ctr" anchorCtr="0" upright="1">
                            <a:noAutofit/>
                          </wps:bodyPr>
                        </wps:wsp>
                        <wps:wsp>
                          <wps:cNvPr id="230" name="Google Shape;605;p27"/>
                          <wps:cNvSpPr>
                            <a:spLocks noChangeArrowheads="1"/>
                          </wps:cNvSpPr>
                          <wps:spPr bwMode="auto">
                            <a:xfrm>
                              <a:off x="6564" y="25453"/>
                              <a:ext cx="1524" cy="1524"/>
                            </a:xfrm>
                            <a:prstGeom prst="ellipse">
                              <a:avLst/>
                            </a:prstGeom>
                            <a:solidFill>
                              <a:srgbClr val="5EB2FC"/>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31" name="Group 283"/>
                        <wpg:cNvGrpSpPr>
                          <a:grpSpLocks/>
                        </wpg:cNvGrpSpPr>
                        <wpg:grpSpPr bwMode="auto">
                          <a:xfrm>
                            <a:off x="15083" y="0"/>
                            <a:ext cx="44415" cy="26977"/>
                            <a:chOff x="15083" y="0"/>
                            <a:chExt cx="44415" cy="26977"/>
                          </a:xfrm>
                        </wpg:grpSpPr>
                        <wpg:grpSp>
                          <wpg:cNvPr id="232" name="Group 946"/>
                          <wpg:cNvGrpSpPr>
                            <a:grpSpLocks/>
                          </wpg:cNvGrpSpPr>
                          <wpg:grpSpPr bwMode="auto">
                            <a:xfrm>
                              <a:off x="15083" y="0"/>
                              <a:ext cx="14627" cy="26977"/>
                              <a:chOff x="15083" y="0"/>
                              <a:chExt cx="14627" cy="26977"/>
                            </a:xfrm>
                          </wpg:grpSpPr>
                          <wps:wsp>
                            <wps:cNvPr id="233" name="Google Shape;578;p27"/>
                            <wps:cNvSpPr>
                              <a:spLocks/>
                            </wps:cNvSpPr>
                            <wps:spPr bwMode="auto">
                              <a:xfrm>
                                <a:off x="15083"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rgbClr val="92D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4" name="Google Shape;579;p27"/>
                            <wps:cNvSpPr>
                              <a:spLocks/>
                            </wps:cNvSpPr>
                            <wps:spPr bwMode="auto">
                              <a:xfrm>
                                <a:off x="18682" y="0"/>
                                <a:ext cx="7254" cy="8022"/>
                              </a:xfrm>
                              <a:custGeom>
                                <a:avLst/>
                                <a:gdLst>
                                  <a:gd name="T0" fmla="*/ 3627 w 29016"/>
                                  <a:gd name="T1" fmla="*/ 0 h 32089"/>
                                  <a:gd name="T2" fmla="*/ 3048 w 29016"/>
                                  <a:gd name="T3" fmla="*/ 156 h 32089"/>
                                  <a:gd name="T4" fmla="*/ 578 w 29016"/>
                                  <a:gd name="T5" fmla="*/ 1582 h 32089"/>
                                  <a:gd name="T6" fmla="*/ 0 w 29016"/>
                                  <a:gd name="T7" fmla="*/ 2585 h 32089"/>
                                  <a:gd name="T8" fmla="*/ 0 w 29016"/>
                                  <a:gd name="T9" fmla="*/ 5437 h 32089"/>
                                  <a:gd name="T10" fmla="*/ 578 w 29016"/>
                                  <a:gd name="T11" fmla="*/ 6440 h 32089"/>
                                  <a:gd name="T12" fmla="*/ 3048 w 29016"/>
                                  <a:gd name="T13" fmla="*/ 7866 h 32089"/>
                                  <a:gd name="T14" fmla="*/ 3627 w 29016"/>
                                  <a:gd name="T15" fmla="*/ 8022 h 32089"/>
                                  <a:gd name="T16" fmla="*/ 4206 w 29016"/>
                                  <a:gd name="T17" fmla="*/ 7866 h 32089"/>
                                  <a:gd name="T18" fmla="*/ 6677 w 29016"/>
                                  <a:gd name="T19" fmla="*/ 6440 h 32089"/>
                                  <a:gd name="T20" fmla="*/ 7254 w 29016"/>
                                  <a:gd name="T21" fmla="*/ 5437 h 32089"/>
                                  <a:gd name="T22" fmla="*/ 7254 w 29016"/>
                                  <a:gd name="T23" fmla="*/ 2585 h 32089"/>
                                  <a:gd name="T24" fmla="*/ 6677 w 29016"/>
                                  <a:gd name="T25" fmla="*/ 1582 h 32089"/>
                                  <a:gd name="T26" fmla="*/ 4206 w 29016"/>
                                  <a:gd name="T27" fmla="*/ 156 h 32089"/>
                                  <a:gd name="T28" fmla="*/ 3627 w 29016"/>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16"/>
                                  <a:gd name="T46" fmla="*/ 0 h 32089"/>
                                  <a:gd name="T47" fmla="*/ 29016 w 29016"/>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16" h="32089" extrusionOk="0">
                                    <a:moveTo>
                                      <a:pt x="14508" y="1"/>
                                    </a:moveTo>
                                    <a:cubicBezTo>
                                      <a:pt x="13708" y="1"/>
                                      <a:pt x="12907" y="209"/>
                                      <a:pt x="12192" y="626"/>
                                    </a:cubicBezTo>
                                    <a:lnTo>
                                      <a:pt x="2310" y="6329"/>
                                    </a:lnTo>
                                    <a:cubicBezTo>
                                      <a:pt x="882" y="7151"/>
                                      <a:pt x="0" y="8686"/>
                                      <a:pt x="0" y="10341"/>
                                    </a:cubicBezTo>
                                    <a:lnTo>
                                      <a:pt x="0" y="21748"/>
                                    </a:lnTo>
                                    <a:cubicBezTo>
                                      <a:pt x="0" y="23403"/>
                                      <a:pt x="882" y="24938"/>
                                      <a:pt x="2310" y="25760"/>
                                    </a:cubicBezTo>
                                    <a:lnTo>
                                      <a:pt x="12192" y="31463"/>
                                    </a:lnTo>
                                    <a:cubicBezTo>
                                      <a:pt x="12907" y="31880"/>
                                      <a:pt x="13708" y="32088"/>
                                      <a:pt x="14508" y="32088"/>
                                    </a:cubicBezTo>
                                    <a:cubicBezTo>
                                      <a:pt x="15309" y="32088"/>
                                      <a:pt x="16110" y="31880"/>
                                      <a:pt x="16824" y="31463"/>
                                    </a:cubicBezTo>
                                    <a:lnTo>
                                      <a:pt x="26706" y="25760"/>
                                    </a:lnTo>
                                    <a:cubicBezTo>
                                      <a:pt x="28135" y="24938"/>
                                      <a:pt x="29016" y="23403"/>
                                      <a:pt x="29016" y="21748"/>
                                    </a:cubicBezTo>
                                    <a:lnTo>
                                      <a:pt x="29016" y="10341"/>
                                    </a:lnTo>
                                    <a:cubicBezTo>
                                      <a:pt x="29016" y="8686"/>
                                      <a:pt x="28135" y="7151"/>
                                      <a:pt x="26706" y="6329"/>
                                    </a:cubicBezTo>
                                    <a:lnTo>
                                      <a:pt x="16824" y="626"/>
                                    </a:lnTo>
                                    <a:cubicBezTo>
                                      <a:pt x="16110" y="209"/>
                                      <a:pt x="15309" y="1"/>
                                      <a:pt x="14508" y="1"/>
                                    </a:cubicBezTo>
                                    <a:close/>
                                  </a:path>
                                </a:pathLst>
                              </a:custGeom>
                              <a:solidFill>
                                <a:srgbClr val="69E781"/>
                              </a:solidFill>
                              <a:ln w="37199">
                                <a:solidFill>
                                  <a:srgbClr val="FFFFFF"/>
                                </a:solidFill>
                                <a:miter lim="11906"/>
                                <a:headEnd type="none" w="sm" len="sm"/>
                                <a:tailEnd type="none" w="sm" len="sm"/>
                              </a:ln>
                            </wps:spPr>
                            <wps:txbx>
                              <w:txbxContent>
                                <w:p w14:paraId="3143FCD8"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03</w:t>
                                  </w:r>
                                </w:p>
                              </w:txbxContent>
                            </wps:txbx>
                            <wps:bodyPr rot="0" vert="horz" wrap="square" lIns="91425" tIns="91425" rIns="91425" bIns="91425" anchor="ctr" anchorCtr="0" upright="1">
                              <a:noAutofit/>
                            </wps:bodyPr>
                          </wps:wsp>
                          <wps:wsp>
                            <wps:cNvPr id="235" name="Google Shape;584;p27"/>
                            <wps:cNvSpPr txBox="1">
                              <a:spLocks noChangeArrowheads="1"/>
                            </wps:cNvSpPr>
                            <wps:spPr bwMode="auto">
                              <a:xfrm>
                                <a:off x="15142"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9FC72" w14:textId="77777777" w:rsidR="0001549D" w:rsidRPr="00CF220D" w:rsidRDefault="0001549D" w:rsidP="0001549D">
                                  <w:pPr>
                                    <w:spacing w:after="160" w:line="256" w:lineRule="auto"/>
                                    <w:jc w:val="center"/>
                                    <w:rPr>
                                      <w:rFonts w:ascii="Calibri" w:eastAsia="Calibri" w:hAnsi="Adobe Arabic" w:cs="Adobe Arabic"/>
                                      <w:sz w:val="36"/>
                                      <w:szCs w:val="36"/>
                                      <w:lang w:bidi="ar-SY"/>
                                    </w:rPr>
                                  </w:pPr>
                                  <w:r w:rsidRPr="0001549D">
                                    <w:rPr>
                                      <w:rFonts w:ascii="Calibri" w:eastAsia="Calibri" w:hAnsi="Adobe Arabic" w:cs="Adobe Arabic"/>
                                      <w:sz w:val="36"/>
                                      <w:szCs w:val="36"/>
                                      <w:rtl/>
                                      <w:lang w:bidi="ar-SY"/>
                                    </w:rPr>
                                    <w:t xml:space="preserve">وضع معايير تولي هذه المناصب وتحديد المهارات والسمات الواجب توافرها في الافراد المرشحين لشغلها </w:t>
                                  </w:r>
                                </w:p>
                              </w:txbxContent>
                            </wps:txbx>
                            <wps:bodyPr rot="0" vert="horz" wrap="square" lIns="36000" tIns="72000" rIns="72000" bIns="36000" anchor="ctr" anchorCtr="0" upright="1">
                              <a:noAutofit/>
                            </wps:bodyPr>
                          </wps:wsp>
                          <wps:wsp>
                            <wps:cNvPr id="236" name="Google Shape;586;p27"/>
                            <wps:cNvSpPr>
                              <a:spLocks noChangeArrowheads="1"/>
                            </wps:cNvSpPr>
                            <wps:spPr bwMode="auto">
                              <a:xfrm>
                                <a:off x="21618" y="25453"/>
                                <a:ext cx="1524" cy="1524"/>
                              </a:xfrm>
                              <a:prstGeom prst="ellipse">
                                <a:avLst/>
                              </a:prstGeom>
                              <a:solidFill>
                                <a:srgbClr val="69E781"/>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37" name="Group 951"/>
                          <wpg:cNvGrpSpPr>
                            <a:grpSpLocks/>
                          </wpg:cNvGrpSpPr>
                          <wpg:grpSpPr bwMode="auto">
                            <a:xfrm>
                              <a:off x="44899" y="0"/>
                              <a:ext cx="14599" cy="26977"/>
                              <a:chOff x="44899" y="0"/>
                              <a:chExt cx="14598" cy="26977"/>
                            </a:xfrm>
                          </wpg:grpSpPr>
                          <wps:wsp>
                            <wps:cNvPr id="238" name="Google Shape;588;p27"/>
                            <wps:cNvSpPr>
                              <a:spLocks/>
                            </wps:cNvSpPr>
                            <wps:spPr bwMode="auto">
                              <a:xfrm>
                                <a:off x="44899"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chemeClr val="accent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9" name="Google Shape;589;p27"/>
                            <wps:cNvSpPr>
                              <a:spLocks/>
                            </wps:cNvSpPr>
                            <wps:spPr bwMode="auto">
                              <a:xfrm>
                                <a:off x="48597"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4949E7"/>
                              </a:solidFill>
                              <a:ln w="37199">
                                <a:solidFill>
                                  <a:srgbClr val="FFFFFF"/>
                                </a:solidFill>
                                <a:miter lim="11906"/>
                                <a:headEnd type="none" w="sm" len="sm"/>
                                <a:tailEnd type="none" w="sm" len="sm"/>
                              </a:ln>
                            </wps:spPr>
                            <wps:txbx>
                              <w:txbxContent>
                                <w:p w14:paraId="302116DC"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01</w:t>
                                  </w:r>
                                </w:p>
                              </w:txbxContent>
                            </wps:txbx>
                            <wps:bodyPr rot="0" vert="horz" wrap="square" lIns="91425" tIns="91425" rIns="91425" bIns="91425" anchor="ctr" anchorCtr="0" upright="1">
                              <a:noAutofit/>
                            </wps:bodyPr>
                          </wps:wsp>
                          <wps:wsp>
                            <wps:cNvPr id="240" name="Google Shape;594;p27"/>
                            <wps:cNvSpPr txBox="1">
                              <a:spLocks noChangeArrowheads="1"/>
                            </wps:cNvSpPr>
                            <wps:spPr bwMode="auto">
                              <a:xfrm>
                                <a:off x="44930"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7E558"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تشكيل لجنة مسئولة عن عملية التخطيط لتعاقب القيادات</w:t>
                                  </w:r>
                                </w:p>
                              </w:txbxContent>
                            </wps:txbx>
                            <wps:bodyPr rot="0" vert="horz" wrap="square" lIns="72000" tIns="36000" rIns="72000" bIns="36000" anchor="ctr" anchorCtr="0" upright="1">
                              <a:noAutofit/>
                            </wps:bodyPr>
                          </wps:wsp>
                          <wps:wsp>
                            <wps:cNvPr id="241" name="Google Shape;596;p27"/>
                            <wps:cNvSpPr>
                              <a:spLocks noChangeArrowheads="1"/>
                            </wps:cNvSpPr>
                            <wps:spPr bwMode="auto">
                              <a:xfrm>
                                <a:off x="51463" y="25453"/>
                                <a:ext cx="1524" cy="1524"/>
                              </a:xfrm>
                              <a:prstGeom prst="ellipse">
                                <a:avLst/>
                              </a:prstGeom>
                              <a:solidFill>
                                <a:srgbClr val="4949E7"/>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42" name="Group 957"/>
                          <wpg:cNvGrpSpPr>
                            <a:grpSpLocks/>
                          </wpg:cNvGrpSpPr>
                          <wpg:grpSpPr bwMode="auto">
                            <a:xfrm>
                              <a:off x="29960" y="0"/>
                              <a:ext cx="14599" cy="26977"/>
                              <a:chOff x="29960" y="0"/>
                              <a:chExt cx="14598" cy="26977"/>
                            </a:xfrm>
                          </wpg:grpSpPr>
                          <wps:wsp>
                            <wps:cNvPr id="243" name="Google Shape;607;p27"/>
                            <wps:cNvSpPr>
                              <a:spLocks/>
                            </wps:cNvSpPr>
                            <wps:spPr bwMode="auto">
                              <a:xfrm>
                                <a:off x="29960"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0" y="0"/>
                                    </a:moveTo>
                                    <a:lnTo>
                                      <a:pt x="0" y="94952"/>
                                    </a:lnTo>
                                    <a:lnTo>
                                      <a:pt x="58270" y="94952"/>
                                    </a:lnTo>
                                    <a:lnTo>
                                      <a:pt x="58270" y="0"/>
                                    </a:lnTo>
                                    <a:lnTo>
                                      <a:pt x="0" y="0"/>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4" name="Google Shape;608;p27"/>
                            <wps:cNvSpPr>
                              <a:spLocks/>
                            </wps:cNvSpPr>
                            <wps:spPr bwMode="auto">
                              <a:xfrm>
                                <a:off x="33657" y="0"/>
                                <a:ext cx="7258" cy="8022"/>
                              </a:xfrm>
                              <a:custGeom>
                                <a:avLst/>
                                <a:gdLst>
                                  <a:gd name="T0" fmla="*/ 3629 w 29029"/>
                                  <a:gd name="T1" fmla="*/ 0 h 32089"/>
                                  <a:gd name="T2" fmla="*/ 3049 w 29029"/>
                                  <a:gd name="T3" fmla="*/ 156 h 32089"/>
                                  <a:gd name="T4" fmla="*/ 581 w 29029"/>
                                  <a:gd name="T5" fmla="*/ 1582 h 32089"/>
                                  <a:gd name="T6" fmla="*/ 0 w 29029"/>
                                  <a:gd name="T7" fmla="*/ 2585 h 32089"/>
                                  <a:gd name="T8" fmla="*/ 0 w 29029"/>
                                  <a:gd name="T9" fmla="*/ 5437 h 32089"/>
                                  <a:gd name="T10" fmla="*/ 581 w 29029"/>
                                  <a:gd name="T11" fmla="*/ 6440 h 32089"/>
                                  <a:gd name="T12" fmla="*/ 3049 w 29029"/>
                                  <a:gd name="T13" fmla="*/ 7866 h 32089"/>
                                  <a:gd name="T14" fmla="*/ 3629 w 29029"/>
                                  <a:gd name="T15" fmla="*/ 8022 h 32089"/>
                                  <a:gd name="T16" fmla="*/ 4209 w 29029"/>
                                  <a:gd name="T17" fmla="*/ 7866 h 32089"/>
                                  <a:gd name="T18" fmla="*/ 6677 w 29029"/>
                                  <a:gd name="T19" fmla="*/ 6440 h 32089"/>
                                  <a:gd name="T20" fmla="*/ 7258 w 29029"/>
                                  <a:gd name="T21" fmla="*/ 5437 h 32089"/>
                                  <a:gd name="T22" fmla="*/ 7258 w 29029"/>
                                  <a:gd name="T23" fmla="*/ 2585 h 32089"/>
                                  <a:gd name="T24" fmla="*/ 6677 w 29029"/>
                                  <a:gd name="T25" fmla="*/ 1582 h 32089"/>
                                  <a:gd name="T26" fmla="*/ 4209 w 29029"/>
                                  <a:gd name="T27" fmla="*/ 156 h 32089"/>
                                  <a:gd name="T28" fmla="*/ 3629 w 29029"/>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9"/>
                                  <a:gd name="T46" fmla="*/ 0 h 32089"/>
                                  <a:gd name="T47" fmla="*/ 29029 w 29029"/>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9" h="32089" extrusionOk="0">
                                    <a:moveTo>
                                      <a:pt x="14515" y="1"/>
                                    </a:moveTo>
                                    <a:cubicBezTo>
                                      <a:pt x="13714" y="1"/>
                                      <a:pt x="12913" y="209"/>
                                      <a:pt x="12193" y="626"/>
                                    </a:cubicBezTo>
                                    <a:lnTo>
                                      <a:pt x="2323" y="6329"/>
                                    </a:lnTo>
                                    <a:cubicBezTo>
                                      <a:pt x="882" y="7151"/>
                                      <a:pt x="1" y="8686"/>
                                      <a:pt x="1" y="10341"/>
                                    </a:cubicBezTo>
                                    <a:lnTo>
                                      <a:pt x="1" y="21748"/>
                                    </a:lnTo>
                                    <a:cubicBezTo>
                                      <a:pt x="1" y="23403"/>
                                      <a:pt x="882" y="24938"/>
                                      <a:pt x="2323" y="25760"/>
                                    </a:cubicBezTo>
                                    <a:lnTo>
                                      <a:pt x="12193" y="31463"/>
                                    </a:lnTo>
                                    <a:cubicBezTo>
                                      <a:pt x="12913" y="31880"/>
                                      <a:pt x="13714" y="32088"/>
                                      <a:pt x="14515" y="32088"/>
                                    </a:cubicBezTo>
                                    <a:cubicBezTo>
                                      <a:pt x="15315" y="32088"/>
                                      <a:pt x="16116" y="31880"/>
                                      <a:pt x="16836" y="31463"/>
                                    </a:cubicBezTo>
                                    <a:lnTo>
                                      <a:pt x="26707" y="25760"/>
                                    </a:lnTo>
                                    <a:cubicBezTo>
                                      <a:pt x="28147" y="24938"/>
                                      <a:pt x="29028" y="23403"/>
                                      <a:pt x="29028" y="21748"/>
                                    </a:cubicBezTo>
                                    <a:lnTo>
                                      <a:pt x="29028" y="10341"/>
                                    </a:lnTo>
                                    <a:cubicBezTo>
                                      <a:pt x="29028" y="8686"/>
                                      <a:pt x="28147" y="7151"/>
                                      <a:pt x="26707" y="6329"/>
                                    </a:cubicBezTo>
                                    <a:lnTo>
                                      <a:pt x="16836" y="626"/>
                                    </a:lnTo>
                                    <a:cubicBezTo>
                                      <a:pt x="16116" y="209"/>
                                      <a:pt x="15315" y="1"/>
                                      <a:pt x="14515" y="1"/>
                                    </a:cubicBezTo>
                                    <a:close/>
                                  </a:path>
                                </a:pathLst>
                              </a:custGeom>
                              <a:solidFill>
                                <a:srgbClr val="FCBD24"/>
                              </a:solidFill>
                              <a:ln w="37199">
                                <a:solidFill>
                                  <a:srgbClr val="FFFFFF"/>
                                </a:solidFill>
                                <a:miter lim="11906"/>
                                <a:headEnd type="none" w="sm" len="sm"/>
                                <a:tailEnd type="none" w="sm" len="sm"/>
                              </a:ln>
                            </wps:spPr>
                            <wps:txbx>
                              <w:txbxContent>
                                <w:p w14:paraId="14B82F6C"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02</w:t>
                                  </w:r>
                                </w:p>
                              </w:txbxContent>
                            </wps:txbx>
                            <wps:bodyPr rot="0" vert="horz" wrap="square" lIns="91425" tIns="91425" rIns="91425" bIns="91425" anchor="ctr" anchorCtr="0" upright="1">
                              <a:noAutofit/>
                            </wps:bodyPr>
                          </wps:wsp>
                          <wps:wsp>
                            <wps:cNvPr id="245" name="Google Shape;615;p27"/>
                            <wps:cNvSpPr txBox="1">
                              <a:spLocks noChangeArrowheads="1"/>
                            </wps:cNvSpPr>
                            <wps:spPr bwMode="auto">
                              <a:xfrm>
                                <a:off x="29991"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44A9F"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تحديد المناصب الرئيسة داخل المؤسسة التي لها اهمية كبيرة في التأثير عليها</w:t>
                                  </w:r>
                                </w:p>
                              </w:txbxContent>
                            </wps:txbx>
                            <wps:bodyPr rot="0" vert="horz" wrap="square" lIns="72000" tIns="72000" rIns="72000" bIns="36000" anchor="ctr" anchorCtr="0" upright="1">
                              <a:noAutofit/>
                            </wps:bodyPr>
                          </wps:wsp>
                          <wps:wsp>
                            <wps:cNvPr id="246" name="Google Shape;617;p27"/>
                            <wps:cNvSpPr>
                              <a:spLocks noChangeArrowheads="1"/>
                            </wps:cNvSpPr>
                            <wps:spPr bwMode="auto">
                              <a:xfrm>
                                <a:off x="36512" y="25453"/>
                                <a:ext cx="1524" cy="1524"/>
                              </a:xfrm>
                              <a:prstGeom prst="ellipse">
                                <a:avLst/>
                              </a:prstGeom>
                              <a:solidFill>
                                <a:srgbClr val="FCBD24"/>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wgp>
                  </a:graphicData>
                </a:graphic>
              </wp:inline>
            </w:drawing>
          </mc:Choice>
          <mc:Fallback>
            <w:pict>
              <v:group w14:anchorId="5F3A4F66" id="Group 277" o:spid="_x0000_s1395" style="width:468.5pt;height:212.4pt;mso-position-horizontal-relative:char;mso-position-vertical-relative:line" coordsize="59498,26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">
                <v:group id="Group 940" o:spid="_x0000_s1396" style="position:absolute;width:14655;height:26977" coordsize="14655,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Google Shape;598;p27" o:spid="_x0000_s1397" style="position:absolute;top:4332;width:14653;height:21901;visibility:visible;mso-wrap-style:square;v-text-anchor:middle" coordsize="58615,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" path="m,l,94952r58615,l58615,,,xe" filled="f" strokecolor="#00b0f0">
                    <v:path arrowok="t" o:extrusionok="f" o:connecttype="custom" o:connectlocs="0,0;0,5051;3663,5051;3663,0;0,0" o:connectangles="0,0,0,0,0"/>
                  </v:shape>
                  <v:shape id="Google Shape;599;p27" o:spid="_x0000_s1398" style="position:absolute;left:3556;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5eb2fc"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0FC92198"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04</w:t>
                          </w:r>
                        </w:p>
                      </w:txbxContent>
                    </v:textbox>
                  </v:shape>
                  <v:shape id="Google Shape;603;p27" o:spid="_x0000_s1399" type="#_x0000_t202" style="position:absolute;top:7285;width:14655;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" filled="f" stroked="f">
                    <v:textbox inset="2mm,2mm,1mm,0">
                      <w:txbxContent>
                        <w:p w14:paraId="3DEA2844"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اختيار المرشحين المحتملين لهذه المناصب الذين تتوافر فيهم المعايير من بين الافراد الموجودين حاليا في المنظمة</w:t>
                          </w:r>
                        </w:p>
                      </w:txbxContent>
                    </v:textbox>
                  </v:shape>
                  <v:oval id="Google Shape;605;p27" o:spid="_x0000_s1400" style="position:absolute;left:6564;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" fillcolor="#5eb2fc" strokecolor="white" strokeweight="1.5pt">
                    <v:stroke startarrowwidth="narrow" startarrowlength="short" endarrowwidth="narrow" endarrowlength="short"/>
                    <v:textbox inset="2.53958mm,2.53958mm,2.53958mm,2.53958mm"/>
                  </v:oval>
                </v:group>
                <v:group id="Group 283" o:spid="_x0000_s1401" style="position:absolute;left:15083;width:44415;height:26977" coordorigin="15083" coordsize="44415,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group id="Group 946" o:spid="_x0000_s1402" style="position:absolute;left:15083;width:14627;height:26977" coordorigin="15083" coordsize="14627,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Google Shape;578;p27" o:spid="_x0000_s1403" style="position:absolute;left:15083;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" path="m1,r,94952l58270,94952,58270,,1,xe" filled="f" strokecolor="#92d050">
                      <v:path arrowok="t" o:extrusionok="f" o:connecttype="custom" o:connectlocs="0,0;0,5051;3642,5051;3642,0;0,0" o:connectangles="0,0,0,0,0"/>
                    </v:shape>
                    <v:shape id="Google Shape;579;p27" o:spid="_x0000_s1404" style="position:absolute;left:18682;width:7254;height:8022;visibility:visible;mso-wrap-style:square;v-text-anchor:middle" coordsize="29016,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" adj="-11796480,,5400" path="m14508,1v-800,,-1601,208,-2316,625l2310,6329c882,7151,,8686,,10341l,21748v,1655,882,3190,2310,4012l12192,31463v715,417,1516,625,2316,625c15309,32088,16110,31880,16824,31463r9882,-5703c28135,24938,29016,23403,29016,21748r,-11407c29016,8686,28135,7151,26706,6329l16824,626c16110,209,15309,1,14508,1xe" fillcolor="#69e781"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16,32089"/>
                      <v:textbox inset="2.53958mm,2.53958mm,2.53958mm,2.53958mm">
                        <w:txbxContent>
                          <w:p w14:paraId="3143FCD8"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03</w:t>
                            </w:r>
                          </w:p>
                        </w:txbxContent>
                      </v:textbox>
                    </v:shape>
                    <v:shape id="Google Shape;584;p27" o:spid="_x0000_s1405" type="#_x0000_t202" style="position:absolute;left:15142;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" filled="f" stroked="f">
                      <v:textbox inset="1mm,2mm,2mm,1mm">
                        <w:txbxContent>
                          <w:p w14:paraId="1179FC72" w14:textId="77777777" w:rsidR="0001549D" w:rsidRPr="00CF220D" w:rsidRDefault="0001549D" w:rsidP="0001549D">
                            <w:pPr>
                              <w:spacing w:after="160" w:line="256" w:lineRule="auto"/>
                              <w:jc w:val="center"/>
                              <w:rPr>
                                <w:rFonts w:ascii="Calibri" w:eastAsia="Calibri" w:hAnsi="Adobe Arabic" w:cs="Adobe Arabic"/>
                                <w:sz w:val="36"/>
                                <w:szCs w:val="36"/>
                                <w:lang w:bidi="ar-SY"/>
                              </w:rPr>
                            </w:pPr>
                            <w:r w:rsidRPr="0001549D">
                              <w:rPr>
                                <w:rFonts w:ascii="Calibri" w:eastAsia="Calibri" w:hAnsi="Adobe Arabic" w:cs="Adobe Arabic"/>
                                <w:sz w:val="36"/>
                                <w:szCs w:val="36"/>
                                <w:rtl/>
                                <w:lang w:bidi="ar-SY"/>
                              </w:rPr>
                              <w:t xml:space="preserve">وضع معايير تولي هذه المناصب وتحديد المهارات والسمات الواجب توافرها في الافراد المرشحين لشغلها </w:t>
                            </w:r>
                          </w:p>
                        </w:txbxContent>
                      </v:textbox>
                    </v:shape>
                    <v:oval id="Google Shape;586;p27" o:spid="_x0000_s1406" style="position:absolute;left:21618;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" fillcolor="#69e781" strokecolor="white" strokeweight="1.5pt">
                      <v:stroke startarrowwidth="narrow" startarrowlength="short" endarrowwidth="narrow" endarrowlength="short"/>
                      <v:textbox inset="2.53958mm,2.53958mm,2.53958mm,2.53958mm"/>
                    </v:oval>
                  </v:group>
                  <v:group id="Group 951" o:spid="_x0000_s1407" style="position:absolute;left:44899;width:14599;height:26977" coordorigin="44899"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shape id="Google Shape;588;p27" o:spid="_x0000_s1408" style="position:absolute;left:44899;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" path="m1,r,94952l58270,94952,58270,,1,xe" filled="f" strokecolor="#4472c4 [3204]">
                      <v:path arrowok="t" o:extrusionok="f" o:connecttype="custom" o:connectlocs="0,0;0,5051;3642,5051;3642,0;0,0" o:connectangles="0,0,0,0,0"/>
                    </v:shape>
                    <v:shape id="Google Shape;589;p27" o:spid="_x0000_s1409" style="position:absolute;left:48597;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4949e7"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302116DC"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01</w:t>
                            </w:r>
                          </w:p>
                        </w:txbxContent>
                      </v:textbox>
                    </v:shape>
                    <v:shape id="Google Shape;594;p27" o:spid="_x0000_s1410" type="#_x0000_t202" style="position:absolute;left:44930;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" filled="f" stroked="f">
                      <v:textbox inset="2mm,1mm,2mm,1mm">
                        <w:txbxContent>
                          <w:p w14:paraId="6597E558"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تشكيل لجنة مسئولة عن عملية التخطيط لتعاقب القيادات</w:t>
                            </w:r>
                          </w:p>
                        </w:txbxContent>
                      </v:textbox>
                    </v:shape>
                    <v:oval id="Google Shape;596;p27" o:spid="_x0000_s1411" style="position:absolute;left:51463;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" fillcolor="#4949e7" strokecolor="white" strokeweight="1.5pt">
                      <v:stroke startarrowwidth="narrow" startarrowlength="short" endarrowwidth="narrow" endarrowlength="short"/>
                      <v:textbox inset="2.53958mm,2.53958mm,2.53958mm,2.53958mm"/>
                    </v:oval>
                  </v:group>
                  <v:group id="Group 957" o:spid="_x0000_s1412" style="position:absolute;left:29960;width:14599;height:26977" coordorigin="29960"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Google Shape;607;p27" o:spid="_x0000_s1413" style="position:absolute;left:29960;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" path="m,l,94952r58270,l58270,,,xe" filled="f" strokecolor="#ffc000">
                      <v:path arrowok="t" o:extrusionok="f" o:connecttype="custom" o:connectlocs="0,0;0,5051;3642,5051;3642,0;0,0" o:connectangles="0,0,0,0,0"/>
                    </v:shape>
                    <v:shape id="Google Shape;608;p27" o:spid="_x0000_s1414" style="position:absolute;left:33657;width:7258;height:8022;visibility:visible;mso-wrap-style:square;v-text-anchor:middle" coordsize="29029,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" adj="-11796480,,5400" path="m14515,1v-801,,-1602,208,-2322,625l2323,6329c882,7151,1,8686,1,10341r,11407c1,23403,882,24938,2323,25760r9870,5703c12913,31880,13714,32088,14515,32088v800,,1601,-208,2321,-625l26707,25760v1440,-822,2321,-2357,2321,-4012l29028,10341v,-1655,-881,-3190,-2321,-4012l16836,626c16116,209,15315,1,14515,1xe" fillcolor="#fcbd24"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5,1359;1815,646;1669,395;1052,39;907,0" o:connectangles="0,0,0,0,0,0,0,0,0,0,0,0,0,0,0" textboxrect="0,0,29029,32089"/>
                      <v:textbox inset="2.53958mm,2.53958mm,2.53958mm,2.53958mm">
                        <w:txbxContent>
                          <w:p w14:paraId="14B82F6C"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02</w:t>
                            </w:r>
                          </w:p>
                        </w:txbxContent>
                      </v:textbox>
                    </v:shape>
                    <v:shape id="Google Shape;615;p27" o:spid="_x0000_s1415" type="#_x0000_t202" style="position:absolute;left:29991;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" filled="f" stroked="f">
                      <v:textbox inset="2mm,2mm,2mm,1mm">
                        <w:txbxContent>
                          <w:p w14:paraId="12844A9F"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تحديد المناصب الرئيسة داخل المؤسسة التي لها اهمية كبيرة في التأثير عليها</w:t>
                            </w:r>
                          </w:p>
                        </w:txbxContent>
                      </v:textbox>
                    </v:shape>
                    <v:oval id="Google Shape;617;p27" o:spid="_x0000_s1416" style="position:absolute;left:36512;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" fillcolor="#fcbd24" strokecolor="white" strokeweight="1.5pt">
                      <v:stroke startarrowwidth="narrow" startarrowlength="short" endarrowwidth="narrow" endarrowlength="short"/>
                      <v:textbox inset="2.53958mm,2.53958mm,2.53958mm,2.53958mm"/>
                    </v:oval>
                  </v:group>
                </v:group>
                <w10:anchorlock/>
              </v:group>
            </w:pict>
          </mc:Fallback>
        </mc:AlternateContent>
      </w:r>
    </w:p>
    <w:p w14:paraId="535847D3" w14:textId="77777777" w:rsidR="009E7CAF" w:rsidRDefault="0050179E" w:rsidP="00227842">
      <w:pPr>
        <w:jc w:val="center"/>
        <w:rPr>
          <w:lang w:bidi="ar-SY"/>
        </w:rPr>
      </w:pPr>
      <w:r>
        <w:rPr>
          <w:noProof/>
        </w:rPr>
        <mc:AlternateContent>
          <mc:Choice Requires="wpg">
            <w:drawing>
              <wp:inline distT="0" distB="0" distL="0" distR="0" wp14:anchorId="65F8880E" wp14:editId="0A887D2C">
                <wp:extent cx="4278630" cy="2598420"/>
                <wp:effectExtent l="2540" t="22860" r="5080" b="7620"/>
                <wp:docPr id="208" name="Group 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78630" cy="2598420"/>
                          <a:chOff x="15083" y="0"/>
                          <a:chExt cx="44415" cy="26977"/>
                        </a:xfrm>
                      </wpg:grpSpPr>
                      <wpg:grpSp>
                        <wpg:cNvPr id="209" name="Group 946"/>
                        <wpg:cNvGrpSpPr>
                          <a:grpSpLocks/>
                        </wpg:cNvGrpSpPr>
                        <wpg:grpSpPr bwMode="auto">
                          <a:xfrm>
                            <a:off x="15083" y="0"/>
                            <a:ext cx="14627" cy="26977"/>
                            <a:chOff x="15083" y="0"/>
                            <a:chExt cx="14627" cy="26977"/>
                          </a:xfrm>
                        </wpg:grpSpPr>
                        <wps:wsp>
                          <wps:cNvPr id="210" name="Google Shape;578;p27"/>
                          <wps:cNvSpPr>
                            <a:spLocks/>
                          </wps:cNvSpPr>
                          <wps:spPr bwMode="auto">
                            <a:xfrm>
                              <a:off x="15083"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rgbClr val="92D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1" name="Google Shape;579;p27"/>
                          <wps:cNvSpPr>
                            <a:spLocks/>
                          </wps:cNvSpPr>
                          <wps:spPr bwMode="auto">
                            <a:xfrm>
                              <a:off x="18682" y="0"/>
                              <a:ext cx="7254" cy="8022"/>
                            </a:xfrm>
                            <a:custGeom>
                              <a:avLst/>
                              <a:gdLst>
                                <a:gd name="T0" fmla="*/ 3627 w 29016"/>
                                <a:gd name="T1" fmla="*/ 0 h 32089"/>
                                <a:gd name="T2" fmla="*/ 3048 w 29016"/>
                                <a:gd name="T3" fmla="*/ 156 h 32089"/>
                                <a:gd name="T4" fmla="*/ 578 w 29016"/>
                                <a:gd name="T5" fmla="*/ 1582 h 32089"/>
                                <a:gd name="T6" fmla="*/ 0 w 29016"/>
                                <a:gd name="T7" fmla="*/ 2585 h 32089"/>
                                <a:gd name="T8" fmla="*/ 0 w 29016"/>
                                <a:gd name="T9" fmla="*/ 5437 h 32089"/>
                                <a:gd name="T10" fmla="*/ 578 w 29016"/>
                                <a:gd name="T11" fmla="*/ 6440 h 32089"/>
                                <a:gd name="T12" fmla="*/ 3048 w 29016"/>
                                <a:gd name="T13" fmla="*/ 7866 h 32089"/>
                                <a:gd name="T14" fmla="*/ 3627 w 29016"/>
                                <a:gd name="T15" fmla="*/ 8022 h 32089"/>
                                <a:gd name="T16" fmla="*/ 4206 w 29016"/>
                                <a:gd name="T17" fmla="*/ 7866 h 32089"/>
                                <a:gd name="T18" fmla="*/ 6677 w 29016"/>
                                <a:gd name="T19" fmla="*/ 6440 h 32089"/>
                                <a:gd name="T20" fmla="*/ 7254 w 29016"/>
                                <a:gd name="T21" fmla="*/ 5437 h 32089"/>
                                <a:gd name="T22" fmla="*/ 7254 w 29016"/>
                                <a:gd name="T23" fmla="*/ 2585 h 32089"/>
                                <a:gd name="T24" fmla="*/ 6677 w 29016"/>
                                <a:gd name="T25" fmla="*/ 1582 h 32089"/>
                                <a:gd name="T26" fmla="*/ 4206 w 29016"/>
                                <a:gd name="T27" fmla="*/ 156 h 32089"/>
                                <a:gd name="T28" fmla="*/ 3627 w 29016"/>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16"/>
                                <a:gd name="T46" fmla="*/ 0 h 32089"/>
                                <a:gd name="T47" fmla="*/ 29016 w 29016"/>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16" h="32089" extrusionOk="0">
                                  <a:moveTo>
                                    <a:pt x="14508" y="1"/>
                                  </a:moveTo>
                                  <a:cubicBezTo>
                                    <a:pt x="13708" y="1"/>
                                    <a:pt x="12907" y="209"/>
                                    <a:pt x="12192" y="626"/>
                                  </a:cubicBezTo>
                                  <a:lnTo>
                                    <a:pt x="2310" y="6329"/>
                                  </a:lnTo>
                                  <a:cubicBezTo>
                                    <a:pt x="882" y="7151"/>
                                    <a:pt x="0" y="8686"/>
                                    <a:pt x="0" y="10341"/>
                                  </a:cubicBezTo>
                                  <a:lnTo>
                                    <a:pt x="0" y="21748"/>
                                  </a:lnTo>
                                  <a:cubicBezTo>
                                    <a:pt x="0" y="23403"/>
                                    <a:pt x="882" y="24938"/>
                                    <a:pt x="2310" y="25760"/>
                                  </a:cubicBezTo>
                                  <a:lnTo>
                                    <a:pt x="12192" y="31463"/>
                                  </a:lnTo>
                                  <a:cubicBezTo>
                                    <a:pt x="12907" y="31880"/>
                                    <a:pt x="13708" y="32088"/>
                                    <a:pt x="14508" y="32088"/>
                                  </a:cubicBezTo>
                                  <a:cubicBezTo>
                                    <a:pt x="15309" y="32088"/>
                                    <a:pt x="16110" y="31880"/>
                                    <a:pt x="16824" y="31463"/>
                                  </a:cubicBezTo>
                                  <a:lnTo>
                                    <a:pt x="26706" y="25760"/>
                                  </a:lnTo>
                                  <a:cubicBezTo>
                                    <a:pt x="28135" y="24938"/>
                                    <a:pt x="29016" y="23403"/>
                                    <a:pt x="29016" y="21748"/>
                                  </a:cubicBezTo>
                                  <a:lnTo>
                                    <a:pt x="29016" y="10341"/>
                                  </a:lnTo>
                                  <a:cubicBezTo>
                                    <a:pt x="29016" y="8686"/>
                                    <a:pt x="28135" y="7151"/>
                                    <a:pt x="26706" y="6329"/>
                                  </a:cubicBezTo>
                                  <a:lnTo>
                                    <a:pt x="16824" y="626"/>
                                  </a:lnTo>
                                  <a:cubicBezTo>
                                    <a:pt x="16110" y="209"/>
                                    <a:pt x="15309" y="1"/>
                                    <a:pt x="14508" y="1"/>
                                  </a:cubicBezTo>
                                  <a:close/>
                                </a:path>
                              </a:pathLst>
                            </a:custGeom>
                            <a:solidFill>
                              <a:srgbClr val="69E781"/>
                            </a:solidFill>
                            <a:ln w="37199">
                              <a:solidFill>
                                <a:srgbClr val="FFFFFF"/>
                              </a:solidFill>
                              <a:miter lim="11906"/>
                              <a:headEnd type="none" w="sm" len="sm"/>
                              <a:tailEnd type="none" w="sm" len="sm"/>
                            </a:ln>
                          </wps:spPr>
                          <wps:txbx>
                            <w:txbxContent>
                              <w:p w14:paraId="5193F06A"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7</w:t>
                                </w:r>
                              </w:p>
                            </w:txbxContent>
                          </wps:txbx>
                          <wps:bodyPr rot="0" vert="horz" wrap="square" lIns="91425" tIns="91425" rIns="91425" bIns="91425" anchor="ctr" anchorCtr="0" upright="1">
                            <a:noAutofit/>
                          </wps:bodyPr>
                        </wps:wsp>
                        <wps:wsp>
                          <wps:cNvPr id="212" name="Google Shape;584;p27"/>
                          <wps:cNvSpPr txBox="1">
                            <a:spLocks noChangeArrowheads="1"/>
                          </wps:cNvSpPr>
                          <wps:spPr bwMode="auto">
                            <a:xfrm>
                              <a:off x="15142"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5740B" w14:textId="77777777" w:rsidR="0001549D" w:rsidRPr="00CF220D" w:rsidRDefault="0001549D" w:rsidP="0001549D">
                                <w:pPr>
                                  <w:spacing w:after="160" w:line="256" w:lineRule="auto"/>
                                  <w:jc w:val="center"/>
                                  <w:rPr>
                                    <w:rFonts w:ascii="Calibri" w:eastAsia="Calibri" w:hAnsi="Adobe Arabic" w:cs="Adobe Arabic"/>
                                    <w:sz w:val="36"/>
                                    <w:szCs w:val="36"/>
                                    <w:lang w:bidi="ar-SY"/>
                                  </w:rPr>
                                </w:pPr>
                                <w:r w:rsidRPr="0001549D">
                                  <w:rPr>
                                    <w:rFonts w:ascii="Calibri" w:eastAsia="Calibri" w:hAnsi="Adobe Arabic" w:cs="Adobe Arabic"/>
                                    <w:sz w:val="36"/>
                                    <w:szCs w:val="36"/>
                                    <w:rtl/>
                                    <w:lang w:bidi="ar-SY"/>
                                  </w:rPr>
                                  <w:t>التقي</w:t>
                                </w:r>
                                <w:r>
                                  <w:rPr>
                                    <w:rFonts w:ascii="Calibri" w:eastAsia="Calibri" w:hAnsi="Adobe Arabic" w:cs="Adobe Arabic" w:hint="cs"/>
                                    <w:sz w:val="36"/>
                                    <w:szCs w:val="36"/>
                                    <w:rtl/>
                                    <w:lang w:bidi="ar-SY"/>
                                  </w:rPr>
                                  <w:t>ي</w:t>
                                </w:r>
                                <w:r w:rsidRPr="0001549D">
                                  <w:rPr>
                                    <w:rFonts w:ascii="Calibri" w:eastAsia="Calibri" w:hAnsi="Adobe Arabic" w:cs="Adobe Arabic"/>
                                    <w:sz w:val="36"/>
                                    <w:szCs w:val="36"/>
                                    <w:rtl/>
                                    <w:lang w:bidi="ar-SY"/>
                                  </w:rPr>
                                  <w:t>م المستمر لفاعلية برامج التخطيط للتعاقب القيادي</w:t>
                                </w:r>
                              </w:p>
                            </w:txbxContent>
                          </wps:txbx>
                          <wps:bodyPr rot="0" vert="horz" wrap="square" lIns="36000" tIns="72000" rIns="72000" bIns="36000" anchor="ctr" anchorCtr="0" upright="1">
                            <a:noAutofit/>
                          </wps:bodyPr>
                        </wps:wsp>
                        <wps:wsp>
                          <wps:cNvPr id="213" name="Google Shape;586;p27"/>
                          <wps:cNvSpPr>
                            <a:spLocks noChangeArrowheads="1"/>
                          </wps:cNvSpPr>
                          <wps:spPr bwMode="auto">
                            <a:xfrm>
                              <a:off x="21618" y="25453"/>
                              <a:ext cx="1524" cy="1524"/>
                            </a:xfrm>
                            <a:prstGeom prst="ellipse">
                              <a:avLst/>
                            </a:prstGeom>
                            <a:solidFill>
                              <a:srgbClr val="69E781"/>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214" name="Group 951"/>
                        <wpg:cNvGrpSpPr>
                          <a:grpSpLocks/>
                        </wpg:cNvGrpSpPr>
                        <wpg:grpSpPr bwMode="auto">
                          <a:xfrm>
                            <a:off x="44899" y="0"/>
                            <a:ext cx="14599" cy="26977"/>
                            <a:chOff x="44899" y="0"/>
                            <a:chExt cx="14598" cy="26977"/>
                          </a:xfrm>
                        </wpg:grpSpPr>
                        <wps:wsp>
                          <wps:cNvPr id="215" name="Google Shape;588;p27"/>
                          <wps:cNvSpPr>
                            <a:spLocks/>
                          </wps:cNvSpPr>
                          <wps:spPr bwMode="auto">
                            <a:xfrm>
                              <a:off x="44899"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1" y="0"/>
                                  </a:moveTo>
                                  <a:lnTo>
                                    <a:pt x="1" y="94952"/>
                                  </a:lnTo>
                                  <a:lnTo>
                                    <a:pt x="58270" y="94952"/>
                                  </a:lnTo>
                                  <a:lnTo>
                                    <a:pt x="58270" y="0"/>
                                  </a:lnTo>
                                  <a:lnTo>
                                    <a:pt x="1" y="0"/>
                                  </a:lnTo>
                                  <a:close/>
                                </a:path>
                              </a:pathLst>
                            </a:custGeom>
                            <a:noFill/>
                            <a:ln w="9525">
                              <a:solidFill>
                                <a:schemeClr val="accent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6" name="Google Shape;589;p27"/>
                          <wps:cNvSpPr>
                            <a:spLocks/>
                          </wps:cNvSpPr>
                          <wps:spPr bwMode="auto">
                            <a:xfrm>
                              <a:off x="48597" y="0"/>
                              <a:ext cx="7257" cy="8022"/>
                            </a:xfrm>
                            <a:custGeom>
                              <a:avLst/>
                              <a:gdLst>
                                <a:gd name="T0" fmla="*/ 3629 w 29028"/>
                                <a:gd name="T1" fmla="*/ 0 h 32089"/>
                                <a:gd name="T2" fmla="*/ 3048 w 29028"/>
                                <a:gd name="T3" fmla="*/ 156 h 32089"/>
                                <a:gd name="T4" fmla="*/ 581 w 29028"/>
                                <a:gd name="T5" fmla="*/ 1582 h 32089"/>
                                <a:gd name="T6" fmla="*/ 0 w 29028"/>
                                <a:gd name="T7" fmla="*/ 2585 h 32089"/>
                                <a:gd name="T8" fmla="*/ 0 w 29028"/>
                                <a:gd name="T9" fmla="*/ 5437 h 32089"/>
                                <a:gd name="T10" fmla="*/ 581 w 29028"/>
                                <a:gd name="T11" fmla="*/ 6440 h 32089"/>
                                <a:gd name="T12" fmla="*/ 3048 w 29028"/>
                                <a:gd name="T13" fmla="*/ 7866 h 32089"/>
                                <a:gd name="T14" fmla="*/ 3629 w 29028"/>
                                <a:gd name="T15" fmla="*/ 8022 h 32089"/>
                                <a:gd name="T16" fmla="*/ 4209 w 29028"/>
                                <a:gd name="T17" fmla="*/ 7866 h 32089"/>
                                <a:gd name="T18" fmla="*/ 6677 w 29028"/>
                                <a:gd name="T19" fmla="*/ 6440 h 32089"/>
                                <a:gd name="T20" fmla="*/ 7257 w 29028"/>
                                <a:gd name="T21" fmla="*/ 5437 h 32089"/>
                                <a:gd name="T22" fmla="*/ 7257 w 29028"/>
                                <a:gd name="T23" fmla="*/ 2585 h 32089"/>
                                <a:gd name="T24" fmla="*/ 6677 w 29028"/>
                                <a:gd name="T25" fmla="*/ 1582 h 32089"/>
                                <a:gd name="T26" fmla="*/ 4209 w 29028"/>
                                <a:gd name="T27" fmla="*/ 156 h 32089"/>
                                <a:gd name="T28" fmla="*/ 3629 w 29028"/>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8"/>
                                <a:gd name="T46" fmla="*/ 0 h 32089"/>
                                <a:gd name="T47" fmla="*/ 29028 w 29028"/>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8" h="32089" extrusionOk="0">
                                  <a:moveTo>
                                    <a:pt x="14514" y="1"/>
                                  </a:moveTo>
                                  <a:cubicBezTo>
                                    <a:pt x="13713" y="1"/>
                                    <a:pt x="12913" y="209"/>
                                    <a:pt x="12192" y="626"/>
                                  </a:cubicBezTo>
                                  <a:lnTo>
                                    <a:pt x="2322" y="6329"/>
                                  </a:lnTo>
                                  <a:cubicBezTo>
                                    <a:pt x="881" y="7151"/>
                                    <a:pt x="0" y="8686"/>
                                    <a:pt x="0" y="10341"/>
                                  </a:cubicBezTo>
                                  <a:lnTo>
                                    <a:pt x="0" y="21748"/>
                                  </a:lnTo>
                                  <a:cubicBezTo>
                                    <a:pt x="0" y="23403"/>
                                    <a:pt x="881" y="24938"/>
                                    <a:pt x="2322" y="25760"/>
                                  </a:cubicBezTo>
                                  <a:lnTo>
                                    <a:pt x="12192" y="31463"/>
                                  </a:lnTo>
                                  <a:cubicBezTo>
                                    <a:pt x="12913" y="31880"/>
                                    <a:pt x="13713" y="32088"/>
                                    <a:pt x="14514" y="32088"/>
                                  </a:cubicBezTo>
                                  <a:cubicBezTo>
                                    <a:pt x="15315" y="32088"/>
                                    <a:pt x="16115" y="31880"/>
                                    <a:pt x="16836" y="31463"/>
                                  </a:cubicBezTo>
                                  <a:lnTo>
                                    <a:pt x="26706" y="25760"/>
                                  </a:lnTo>
                                  <a:cubicBezTo>
                                    <a:pt x="28147" y="24938"/>
                                    <a:pt x="29028" y="23403"/>
                                    <a:pt x="29028" y="21748"/>
                                  </a:cubicBezTo>
                                  <a:lnTo>
                                    <a:pt x="29028" y="10341"/>
                                  </a:lnTo>
                                  <a:cubicBezTo>
                                    <a:pt x="29028" y="8686"/>
                                    <a:pt x="28147" y="7151"/>
                                    <a:pt x="26706" y="6329"/>
                                  </a:cubicBezTo>
                                  <a:lnTo>
                                    <a:pt x="16836" y="626"/>
                                  </a:lnTo>
                                  <a:cubicBezTo>
                                    <a:pt x="16115" y="209"/>
                                    <a:pt x="15315" y="1"/>
                                    <a:pt x="14514" y="1"/>
                                  </a:cubicBezTo>
                                  <a:close/>
                                </a:path>
                              </a:pathLst>
                            </a:custGeom>
                            <a:solidFill>
                              <a:srgbClr val="4949E7"/>
                            </a:solidFill>
                            <a:ln w="37199">
                              <a:solidFill>
                                <a:srgbClr val="FFFFFF"/>
                              </a:solidFill>
                              <a:miter lim="11906"/>
                              <a:headEnd type="none" w="sm" len="sm"/>
                              <a:tailEnd type="none" w="sm" len="sm"/>
                            </a:ln>
                          </wps:spPr>
                          <wps:txbx>
                            <w:txbxContent>
                              <w:p w14:paraId="409D8832"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5</w:t>
                                </w:r>
                              </w:p>
                            </w:txbxContent>
                          </wps:txbx>
                          <wps:bodyPr rot="0" vert="horz" wrap="square" lIns="91425" tIns="91425" rIns="91425" bIns="91425" anchor="ctr" anchorCtr="0" upright="1">
                            <a:noAutofit/>
                          </wps:bodyPr>
                        </wps:wsp>
                        <wps:wsp>
                          <wps:cNvPr id="217" name="Google Shape;594;p27"/>
                          <wps:cNvSpPr txBox="1">
                            <a:spLocks noChangeArrowheads="1"/>
                          </wps:cNvSpPr>
                          <wps:spPr bwMode="auto">
                            <a:xfrm>
                              <a:off x="44930"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FB6FF"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تنظيم برنامج تدريبي وارشادي لهؤلاء المرشحين</w:t>
                                </w:r>
                              </w:p>
                            </w:txbxContent>
                          </wps:txbx>
                          <wps:bodyPr rot="0" vert="horz" wrap="square" lIns="72000" tIns="36000" rIns="72000" bIns="36000" anchor="ctr" anchorCtr="0" upright="1">
                            <a:noAutofit/>
                          </wps:bodyPr>
                        </wps:wsp>
                        <wps:wsp>
                          <wps:cNvPr id="218" name="Google Shape;596;p27"/>
                          <wps:cNvSpPr>
                            <a:spLocks noChangeArrowheads="1"/>
                          </wps:cNvSpPr>
                          <wps:spPr bwMode="auto">
                            <a:xfrm>
                              <a:off x="51463" y="25453"/>
                              <a:ext cx="1524" cy="1524"/>
                            </a:xfrm>
                            <a:prstGeom prst="ellipse">
                              <a:avLst/>
                            </a:prstGeom>
                            <a:solidFill>
                              <a:srgbClr val="4949E7"/>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grpSp>
                        <wpg:cNvPr id="4" name="Group 957"/>
                        <wpg:cNvGrpSpPr>
                          <a:grpSpLocks/>
                        </wpg:cNvGrpSpPr>
                        <wpg:grpSpPr bwMode="auto">
                          <a:xfrm>
                            <a:off x="29960" y="0"/>
                            <a:ext cx="14599" cy="26977"/>
                            <a:chOff x="29960" y="0"/>
                            <a:chExt cx="14598" cy="26977"/>
                          </a:xfrm>
                        </wpg:grpSpPr>
                        <wps:wsp>
                          <wps:cNvPr id="220" name="Google Shape;607;p27"/>
                          <wps:cNvSpPr>
                            <a:spLocks/>
                          </wps:cNvSpPr>
                          <wps:spPr bwMode="auto">
                            <a:xfrm>
                              <a:off x="29960" y="4332"/>
                              <a:ext cx="14567" cy="21901"/>
                            </a:xfrm>
                            <a:custGeom>
                              <a:avLst/>
                              <a:gdLst>
                                <a:gd name="T0" fmla="*/ 0 w 58270"/>
                                <a:gd name="T1" fmla="*/ 0 h 94953"/>
                                <a:gd name="T2" fmla="*/ 0 w 58270"/>
                                <a:gd name="T3" fmla="*/ 21901 h 94953"/>
                                <a:gd name="T4" fmla="*/ 14567 w 58270"/>
                                <a:gd name="T5" fmla="*/ 21901 h 94953"/>
                                <a:gd name="T6" fmla="*/ 14567 w 58270"/>
                                <a:gd name="T7" fmla="*/ 0 h 94953"/>
                                <a:gd name="T8" fmla="*/ 0 w 58270"/>
                                <a:gd name="T9" fmla="*/ 0 h 949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8270" h="94953" extrusionOk="0">
                                  <a:moveTo>
                                    <a:pt x="0" y="0"/>
                                  </a:moveTo>
                                  <a:lnTo>
                                    <a:pt x="0" y="94952"/>
                                  </a:lnTo>
                                  <a:lnTo>
                                    <a:pt x="58270" y="94952"/>
                                  </a:lnTo>
                                  <a:lnTo>
                                    <a:pt x="58270" y="0"/>
                                  </a:lnTo>
                                  <a:lnTo>
                                    <a:pt x="0" y="0"/>
                                  </a:lnTo>
                                  <a:close/>
                                </a:path>
                              </a:pathLst>
                            </a:custGeom>
                            <a:noFill/>
                            <a:ln w="9525">
                              <a:solidFill>
                                <a:srgbClr val="FFC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1" name="Google Shape;608;p27"/>
                          <wps:cNvSpPr>
                            <a:spLocks/>
                          </wps:cNvSpPr>
                          <wps:spPr bwMode="auto">
                            <a:xfrm>
                              <a:off x="33657" y="0"/>
                              <a:ext cx="7258" cy="8022"/>
                            </a:xfrm>
                            <a:custGeom>
                              <a:avLst/>
                              <a:gdLst>
                                <a:gd name="T0" fmla="*/ 3629 w 29029"/>
                                <a:gd name="T1" fmla="*/ 0 h 32089"/>
                                <a:gd name="T2" fmla="*/ 3049 w 29029"/>
                                <a:gd name="T3" fmla="*/ 156 h 32089"/>
                                <a:gd name="T4" fmla="*/ 581 w 29029"/>
                                <a:gd name="T5" fmla="*/ 1582 h 32089"/>
                                <a:gd name="T6" fmla="*/ 0 w 29029"/>
                                <a:gd name="T7" fmla="*/ 2585 h 32089"/>
                                <a:gd name="T8" fmla="*/ 0 w 29029"/>
                                <a:gd name="T9" fmla="*/ 5437 h 32089"/>
                                <a:gd name="T10" fmla="*/ 581 w 29029"/>
                                <a:gd name="T11" fmla="*/ 6440 h 32089"/>
                                <a:gd name="T12" fmla="*/ 3049 w 29029"/>
                                <a:gd name="T13" fmla="*/ 7866 h 32089"/>
                                <a:gd name="T14" fmla="*/ 3629 w 29029"/>
                                <a:gd name="T15" fmla="*/ 8022 h 32089"/>
                                <a:gd name="T16" fmla="*/ 4209 w 29029"/>
                                <a:gd name="T17" fmla="*/ 7866 h 32089"/>
                                <a:gd name="T18" fmla="*/ 6677 w 29029"/>
                                <a:gd name="T19" fmla="*/ 6440 h 32089"/>
                                <a:gd name="T20" fmla="*/ 7258 w 29029"/>
                                <a:gd name="T21" fmla="*/ 5437 h 32089"/>
                                <a:gd name="T22" fmla="*/ 7258 w 29029"/>
                                <a:gd name="T23" fmla="*/ 2585 h 32089"/>
                                <a:gd name="T24" fmla="*/ 6677 w 29029"/>
                                <a:gd name="T25" fmla="*/ 1582 h 32089"/>
                                <a:gd name="T26" fmla="*/ 4209 w 29029"/>
                                <a:gd name="T27" fmla="*/ 156 h 32089"/>
                                <a:gd name="T28" fmla="*/ 3629 w 29029"/>
                                <a:gd name="T29" fmla="*/ 0 h 320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w 29029"/>
                                <a:gd name="T46" fmla="*/ 0 h 32089"/>
                                <a:gd name="T47" fmla="*/ 29029 w 29029"/>
                                <a:gd name="T48" fmla="*/ 32089 h 32089"/>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T45" t="T46" r="T47" b="T48"/>
                              <a:pathLst>
                                <a:path w="29029" h="32089" extrusionOk="0">
                                  <a:moveTo>
                                    <a:pt x="14515" y="1"/>
                                  </a:moveTo>
                                  <a:cubicBezTo>
                                    <a:pt x="13714" y="1"/>
                                    <a:pt x="12913" y="209"/>
                                    <a:pt x="12193" y="626"/>
                                  </a:cubicBezTo>
                                  <a:lnTo>
                                    <a:pt x="2323" y="6329"/>
                                  </a:lnTo>
                                  <a:cubicBezTo>
                                    <a:pt x="882" y="7151"/>
                                    <a:pt x="1" y="8686"/>
                                    <a:pt x="1" y="10341"/>
                                  </a:cubicBezTo>
                                  <a:lnTo>
                                    <a:pt x="1" y="21748"/>
                                  </a:lnTo>
                                  <a:cubicBezTo>
                                    <a:pt x="1" y="23403"/>
                                    <a:pt x="882" y="24938"/>
                                    <a:pt x="2323" y="25760"/>
                                  </a:cubicBezTo>
                                  <a:lnTo>
                                    <a:pt x="12193" y="31463"/>
                                  </a:lnTo>
                                  <a:cubicBezTo>
                                    <a:pt x="12913" y="31880"/>
                                    <a:pt x="13714" y="32088"/>
                                    <a:pt x="14515" y="32088"/>
                                  </a:cubicBezTo>
                                  <a:cubicBezTo>
                                    <a:pt x="15315" y="32088"/>
                                    <a:pt x="16116" y="31880"/>
                                    <a:pt x="16836" y="31463"/>
                                  </a:cubicBezTo>
                                  <a:lnTo>
                                    <a:pt x="26707" y="25760"/>
                                  </a:lnTo>
                                  <a:cubicBezTo>
                                    <a:pt x="28147" y="24938"/>
                                    <a:pt x="29028" y="23403"/>
                                    <a:pt x="29028" y="21748"/>
                                  </a:cubicBezTo>
                                  <a:lnTo>
                                    <a:pt x="29028" y="10341"/>
                                  </a:lnTo>
                                  <a:cubicBezTo>
                                    <a:pt x="29028" y="8686"/>
                                    <a:pt x="28147" y="7151"/>
                                    <a:pt x="26707" y="6329"/>
                                  </a:cubicBezTo>
                                  <a:lnTo>
                                    <a:pt x="16836" y="626"/>
                                  </a:lnTo>
                                  <a:cubicBezTo>
                                    <a:pt x="16116" y="209"/>
                                    <a:pt x="15315" y="1"/>
                                    <a:pt x="14515" y="1"/>
                                  </a:cubicBezTo>
                                  <a:close/>
                                </a:path>
                              </a:pathLst>
                            </a:custGeom>
                            <a:solidFill>
                              <a:srgbClr val="FCBD24"/>
                            </a:solidFill>
                            <a:ln w="37199">
                              <a:solidFill>
                                <a:srgbClr val="FFFFFF"/>
                              </a:solidFill>
                              <a:miter lim="11906"/>
                              <a:headEnd type="none" w="sm" len="sm"/>
                              <a:tailEnd type="none" w="sm" len="sm"/>
                            </a:ln>
                          </wps:spPr>
                          <wps:txbx>
                            <w:txbxContent>
                              <w:p w14:paraId="13E30510"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6</w:t>
                                </w:r>
                              </w:p>
                            </w:txbxContent>
                          </wps:txbx>
                          <wps:bodyPr rot="0" vert="horz" wrap="square" lIns="91425" tIns="91425" rIns="91425" bIns="91425" anchor="ctr" anchorCtr="0" upright="1">
                            <a:noAutofit/>
                          </wps:bodyPr>
                        </wps:wsp>
                        <wps:wsp>
                          <wps:cNvPr id="222" name="Google Shape;615;p27"/>
                          <wps:cNvSpPr txBox="1">
                            <a:spLocks noChangeArrowheads="1"/>
                          </wps:cNvSpPr>
                          <wps:spPr bwMode="auto">
                            <a:xfrm>
                              <a:off x="29991" y="7285"/>
                              <a:ext cx="14568" cy="18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73937B"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تحديد الافراد القادرين على تقديم التوجيه والدعم المطلوب والتأكد من التزامهم بخطة التعاقب القيادي</w:t>
                                </w:r>
                              </w:p>
                            </w:txbxContent>
                          </wps:txbx>
                          <wps:bodyPr rot="0" vert="horz" wrap="square" lIns="72000" tIns="72000" rIns="72000" bIns="36000" anchor="ctr" anchorCtr="0" upright="1">
                            <a:noAutofit/>
                          </wps:bodyPr>
                        </wps:wsp>
                        <wps:wsp>
                          <wps:cNvPr id="223" name="Google Shape;617;p27"/>
                          <wps:cNvSpPr>
                            <a:spLocks noChangeArrowheads="1"/>
                          </wps:cNvSpPr>
                          <wps:spPr bwMode="auto">
                            <a:xfrm>
                              <a:off x="36512" y="25453"/>
                              <a:ext cx="1524" cy="1524"/>
                            </a:xfrm>
                            <a:prstGeom prst="ellipse">
                              <a:avLst/>
                            </a:prstGeom>
                            <a:solidFill>
                              <a:srgbClr val="FCBD24"/>
                            </a:solidFill>
                            <a:ln w="19050">
                              <a:solidFill>
                                <a:srgbClr val="FFFFFF"/>
                              </a:solidFill>
                              <a:round/>
                              <a:headEnd type="none" w="sm" len="sm"/>
                              <a:tailEnd type="none" w="sm" len="sm"/>
                            </a:ln>
                          </wps:spPr>
                          <wps:bodyPr rot="0" vert="horz" wrap="square" lIns="91425" tIns="91425" rIns="91425" bIns="91425" anchor="ctr" anchorCtr="0" upright="1">
                            <a:noAutofit/>
                          </wps:bodyPr>
                        </wps:wsp>
                      </wpg:grpSp>
                    </wpg:wgp>
                  </a:graphicData>
                </a:graphic>
              </wp:inline>
            </w:drawing>
          </mc:Choice>
          <mc:Fallback>
            <w:pict>
              <v:group w14:anchorId="65F8880E" id="Group 945" o:spid="_x0000_s1417" style="width:336.9pt;height:204.6pt;mso-position-horizontal-relative:char;mso-position-vertical-relative:line" coordorigin="15083" coordsize="44415,26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">
                <v:group id="Group 946" o:spid="_x0000_s1418" style="position:absolute;left:15083;width:14627;height:26977" coordorigin="15083" coordsize="14627,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Google Shape;578;p27" o:spid="_x0000_s1419" style="position:absolute;left:15083;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" path="m1,r,94952l58270,94952,58270,,1,xe" filled="f" strokecolor="#92d050">
                    <v:path arrowok="t" o:extrusionok="f" o:connecttype="custom" o:connectlocs="0,0;0,5051;3642,5051;3642,0;0,0" o:connectangles="0,0,0,0,0"/>
                  </v:shape>
                  <v:shape id="Google Shape;579;p27" o:spid="_x0000_s1420" style="position:absolute;left:18682;width:7254;height:8022;visibility:visible;mso-wrap-style:square;v-text-anchor:middle" coordsize="29016,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" adj="-11796480,,5400" path="m14508,1v-800,,-1601,208,-2316,625l2310,6329c882,7151,,8686,,10341l,21748v,1655,882,3190,2310,4012l12192,31463v715,417,1516,625,2316,625c15309,32088,16110,31880,16824,31463r9882,-5703c28135,24938,29016,23403,29016,21748r,-11407c29016,8686,28135,7151,26706,6329l16824,626c16110,209,15309,1,14508,1xe" fillcolor="#69e781"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16,32089"/>
                    <v:textbox inset="2.53958mm,2.53958mm,2.53958mm,2.53958mm">
                      <w:txbxContent>
                        <w:p w14:paraId="5193F06A"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7</w:t>
                          </w:r>
                        </w:p>
                      </w:txbxContent>
                    </v:textbox>
                  </v:shape>
                  <v:shape id="Google Shape;584;p27" o:spid="_x0000_s1421" type="#_x0000_t202" style="position:absolute;left:15142;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" filled="f" stroked="f">
                    <v:textbox inset="1mm,2mm,2mm,1mm">
                      <w:txbxContent>
                        <w:p w14:paraId="0C65740B" w14:textId="77777777" w:rsidR="0001549D" w:rsidRPr="00CF220D" w:rsidRDefault="0001549D" w:rsidP="0001549D">
                          <w:pPr>
                            <w:spacing w:after="160" w:line="256" w:lineRule="auto"/>
                            <w:jc w:val="center"/>
                            <w:rPr>
                              <w:rFonts w:ascii="Calibri" w:eastAsia="Calibri" w:hAnsi="Adobe Arabic" w:cs="Adobe Arabic"/>
                              <w:sz w:val="36"/>
                              <w:szCs w:val="36"/>
                              <w:lang w:bidi="ar-SY"/>
                            </w:rPr>
                          </w:pPr>
                          <w:r w:rsidRPr="0001549D">
                            <w:rPr>
                              <w:rFonts w:ascii="Calibri" w:eastAsia="Calibri" w:hAnsi="Adobe Arabic" w:cs="Adobe Arabic"/>
                              <w:sz w:val="36"/>
                              <w:szCs w:val="36"/>
                              <w:rtl/>
                              <w:lang w:bidi="ar-SY"/>
                            </w:rPr>
                            <w:t>التقي</w:t>
                          </w:r>
                          <w:r>
                            <w:rPr>
                              <w:rFonts w:ascii="Calibri" w:eastAsia="Calibri" w:hAnsi="Adobe Arabic" w:cs="Adobe Arabic" w:hint="cs"/>
                              <w:sz w:val="36"/>
                              <w:szCs w:val="36"/>
                              <w:rtl/>
                              <w:lang w:bidi="ar-SY"/>
                            </w:rPr>
                            <w:t>ي</w:t>
                          </w:r>
                          <w:r w:rsidRPr="0001549D">
                            <w:rPr>
                              <w:rFonts w:ascii="Calibri" w:eastAsia="Calibri" w:hAnsi="Adobe Arabic" w:cs="Adobe Arabic"/>
                              <w:sz w:val="36"/>
                              <w:szCs w:val="36"/>
                              <w:rtl/>
                              <w:lang w:bidi="ar-SY"/>
                            </w:rPr>
                            <w:t>م المستمر لفاعلية برامج التخطيط للتعاقب القيادي</w:t>
                          </w:r>
                        </w:p>
                      </w:txbxContent>
                    </v:textbox>
                  </v:shape>
                  <v:oval id="Google Shape;586;p27" o:spid="_x0000_s1422" style="position:absolute;left:21618;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" fillcolor="#69e781" strokecolor="white" strokeweight="1.5pt">
                    <v:stroke startarrowwidth="narrow" startarrowlength="short" endarrowwidth="narrow" endarrowlength="short"/>
                    <v:textbox inset="2.53958mm,2.53958mm,2.53958mm,2.53958mm"/>
                  </v:oval>
                </v:group>
                <v:group id="Group 951" o:spid="_x0000_s1423" style="position:absolute;left:44899;width:14599;height:26977" coordorigin="44899"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Google Shape;588;p27" o:spid="_x0000_s1424" style="position:absolute;left:44899;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" path="m1,r,94952l58270,94952,58270,,1,xe" filled="f" strokecolor="#4472c4 [3204]">
                    <v:path arrowok="t" o:extrusionok="f" o:connecttype="custom" o:connectlocs="0,0;0,5051;3642,5051;3642,0;0,0" o:connectangles="0,0,0,0,0"/>
                  </v:shape>
                  <v:shape id="Google Shape;589;p27" o:spid="_x0000_s1425" style="position:absolute;left:48597;width:7257;height:8022;visibility:visible;mso-wrap-style:square;v-text-anchor:middle" coordsize="29028,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" adj="-11796480,,5400" path="m14514,1v-801,,-1601,208,-2322,625l2322,6329c881,7151,,8686,,10341l,21748v,1655,881,3190,2322,4012l12192,31463v721,417,1521,625,2322,625c15315,32088,16115,31880,16836,31463r9870,-5703c28147,24938,29028,23403,29028,21748r,-11407c29028,8686,28147,7151,26706,6329l16836,626c16115,209,15315,1,14514,1xe" fillcolor="#4949e7"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4,1359;1814,646;1669,395;1052,39;907,0" o:connectangles="0,0,0,0,0,0,0,0,0,0,0,0,0,0,0" textboxrect="0,0,29028,32089"/>
                    <v:textbox inset="2.53958mm,2.53958mm,2.53958mm,2.53958mm">
                      <w:txbxContent>
                        <w:p w14:paraId="409D8832"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5</w:t>
                          </w:r>
                        </w:p>
                      </w:txbxContent>
                    </v:textbox>
                  </v:shape>
                  <v:shape id="Google Shape;594;p27" o:spid="_x0000_s1426" type="#_x0000_t202" style="position:absolute;left:44930;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" filled="f" stroked="f">
                    <v:textbox inset="2mm,1mm,2mm,1mm">
                      <w:txbxContent>
                        <w:p w14:paraId="77AFB6FF"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تنظيم برنامج تدريبي وارشادي لهؤلاء المرشحين</w:t>
                          </w:r>
                        </w:p>
                      </w:txbxContent>
                    </v:textbox>
                  </v:shape>
                  <v:oval id="Google Shape;596;p27" o:spid="_x0000_s1427" style="position:absolute;left:51463;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" fillcolor="#4949e7" strokecolor="white" strokeweight="1.5pt">
                    <v:stroke startarrowwidth="narrow" startarrowlength="short" endarrowwidth="narrow" endarrowlength="short"/>
                    <v:textbox inset="2.53958mm,2.53958mm,2.53958mm,2.53958mm"/>
                  </v:oval>
                </v:group>
                <v:group id="Group 957" o:spid="_x0000_s1428" style="position:absolute;left:29960;width:14599;height:26977" coordorigin="29960" coordsize="14598,26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Google Shape;607;p27" o:spid="_x0000_s1429" style="position:absolute;left:29960;top:4332;width:14567;height:21901;visibility:visible;mso-wrap-style:square;v-text-anchor:middle" coordsize="58270,94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" path="m,l,94952r58270,l58270,,,xe" filled="f" strokecolor="#ffc000">
                    <v:path arrowok="t" o:extrusionok="f" o:connecttype="custom" o:connectlocs="0,0;0,5051;3642,5051;3642,0;0,0" o:connectangles="0,0,0,0,0"/>
                  </v:shape>
                  <v:shape id="Google Shape;608;p27" o:spid="_x0000_s1430" style="position:absolute;left:33657;width:7258;height:8022;visibility:visible;mso-wrap-style:square;v-text-anchor:middle" coordsize="29029,3208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" adj="-11796480,,5400" path="m14515,1v-801,,-1602,208,-2322,625l2323,6329c882,7151,1,8686,1,10341r,11407c1,23403,882,24938,2323,25760r9870,5703c12913,31880,13714,32088,14515,32088v800,,1601,-208,2321,-625l26707,25760v1440,-822,2321,-2357,2321,-4012l29028,10341v,-1655,-881,-3190,-2321,-4012l16836,626c16116,209,15315,1,14515,1xe" fillcolor="#fcbd24" strokecolor="white" strokeweight="1.0333mm">
                    <v:stroke startarrowwidth="narrow" startarrowlength="short" endarrowwidth="narrow" endarrowlength="short" miterlimit="7803f" joinstyle="miter"/>
                    <v:formulas/>
                    <v:path arrowok="t" o:extrusionok="f" o:connecttype="custom" o:connectlocs="907,0;762,39;145,395;0,646;0,1359;145,1610;762,1966;907,2005;1052,1966;1669,1610;1815,1359;1815,646;1669,395;1052,39;907,0" o:connectangles="0,0,0,0,0,0,0,0,0,0,0,0,0,0,0" textboxrect="0,0,29029,32089"/>
                    <v:textbox inset="2.53958mm,2.53958mm,2.53958mm,2.53958mm">
                      <w:txbxContent>
                        <w:p w14:paraId="13E30510" w14:textId="77777777" w:rsidR="0001549D" w:rsidRDefault="0001549D" w:rsidP="0001549D">
                          <w:pPr>
                            <w:bidi w:val="0"/>
                            <w:jc w:val="center"/>
                            <w:rPr>
                              <w:rFonts w:ascii="Arial" w:eastAsia="Arial" w:hAnsi="Arial" w:cs="Arial"/>
                              <w:b/>
                              <w:bCs/>
                              <w:color w:val="FFFFFF" w:themeColor="background1"/>
                              <w:sz w:val="36"/>
                              <w:szCs w:val="36"/>
                              <w:lang w:bidi="ar-SY"/>
                            </w:rPr>
                          </w:pPr>
                          <w:r>
                            <w:rPr>
                              <w:rFonts w:ascii="Arial" w:eastAsia="Arial" w:hAnsi="Arial" w:cs="Arial"/>
                              <w:b/>
                              <w:bCs/>
                              <w:color w:val="FFFFFF" w:themeColor="background1"/>
                              <w:sz w:val="36"/>
                              <w:szCs w:val="36"/>
                              <w:rtl/>
                              <w:lang w:bidi="ar-SY"/>
                            </w:rPr>
                            <w:t>0</w:t>
                          </w:r>
                          <w:r>
                            <w:rPr>
                              <w:rFonts w:ascii="Arial" w:eastAsia="Arial" w:hAnsi="Arial" w:cs="Arial" w:hint="cs"/>
                              <w:b/>
                              <w:bCs/>
                              <w:color w:val="FFFFFF" w:themeColor="background1"/>
                              <w:sz w:val="36"/>
                              <w:szCs w:val="36"/>
                              <w:rtl/>
                              <w:lang w:bidi="ar-SY"/>
                            </w:rPr>
                            <w:t>6</w:t>
                          </w:r>
                        </w:p>
                      </w:txbxContent>
                    </v:textbox>
                  </v:shape>
                  <v:shape id="Google Shape;615;p27" o:spid="_x0000_s1431" type="#_x0000_t202" style="position:absolute;left:29991;top:7285;width:14568;height:18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" filled="f" stroked="f">
                    <v:textbox inset="2mm,2mm,2mm,1mm">
                      <w:txbxContent>
                        <w:p w14:paraId="1F73937B" w14:textId="77777777" w:rsidR="0001549D" w:rsidRPr="00CF220D" w:rsidRDefault="0001549D" w:rsidP="0001549D">
                          <w:pPr>
                            <w:bidi w:val="0"/>
                            <w:jc w:val="center"/>
                            <w:rPr>
                              <w:rFonts w:ascii="Arial" w:eastAsia="Calibri" w:hAnsi="Adobe Arabic" w:cs="Adobe Arabic"/>
                              <w:sz w:val="36"/>
                              <w:szCs w:val="36"/>
                              <w:lang w:bidi="ar-SY"/>
                            </w:rPr>
                          </w:pPr>
                          <w:r w:rsidRPr="0001549D">
                            <w:rPr>
                              <w:rFonts w:ascii="Arial" w:eastAsia="Calibri" w:hAnsi="Adobe Arabic" w:cs="Adobe Arabic"/>
                              <w:sz w:val="36"/>
                              <w:szCs w:val="36"/>
                              <w:rtl/>
                              <w:lang w:bidi="ar-SY"/>
                            </w:rPr>
                            <w:t>تحديد الافراد القادرين على تقديم التوجيه والدعم المطلوب والتأكد من التزامهم بخطة التعاقب القيادي</w:t>
                          </w:r>
                        </w:p>
                      </w:txbxContent>
                    </v:textbox>
                  </v:shape>
                  <v:oval id="Google Shape;617;p27" o:spid="_x0000_s1432" style="position:absolute;left:36512;top:25453;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" fillcolor="#fcbd24" strokecolor="white" strokeweight="1.5pt">
                    <v:stroke startarrowwidth="narrow" startarrowlength="short" endarrowwidth="narrow" endarrowlength="short"/>
                    <v:textbox inset="2.53958mm,2.53958mm,2.53958mm,2.53958mm"/>
                  </v:oval>
                </v:group>
                <w10:anchorlock/>
              </v:group>
            </w:pict>
          </mc:Fallback>
        </mc:AlternateContent>
      </w:r>
    </w:p>
    <w:p w14:paraId="7CC8522D" w14:textId="77777777" w:rsidR="00227842" w:rsidRDefault="00227842" w:rsidP="00227842">
      <w:pPr>
        <w:jc w:val="center"/>
        <w:rPr>
          <w:rtl/>
          <w:lang w:bidi="ar-SY"/>
        </w:rPr>
      </w:pPr>
    </w:p>
    <w:p w14:paraId="2C057119" w14:textId="70D9C5C8" w:rsidR="0001549D" w:rsidRPr="0001549D" w:rsidRDefault="0001549D" w:rsidP="0001549D">
      <w:pPr>
        <w:rPr>
          <w:rFonts w:cstheme="majorBidi"/>
          <w:b/>
          <w:bCs/>
          <w:color w:val="C00000"/>
          <w:rtl/>
        </w:rPr>
      </w:pPr>
      <w:r w:rsidRPr="0001549D">
        <w:rPr>
          <w:b/>
          <w:bCs/>
          <w:color w:val="C00000"/>
          <w:rtl/>
        </w:rPr>
        <w:lastRenderedPageBreak/>
        <w:t xml:space="preserve">نستطيع القول عبر العديد من المنهجيات التي اسُتخدمت في التعاقب القيادي في المؤسسات والمنظمات بأشكالها المتنوعة </w:t>
      </w:r>
      <w:hyperlink r:id="rId54" w:history="1">
        <w:r w:rsidRPr="000A73E5">
          <w:rPr>
            <w:rStyle w:val="Hyperlink"/>
            <w:b/>
            <w:bCs/>
            <w:rtl/>
          </w:rPr>
          <w:t>تم الاتفاق على الخطوات الأساسية</w:t>
        </w:r>
      </w:hyperlink>
      <w:r w:rsidRPr="0001549D">
        <w:rPr>
          <w:b/>
          <w:bCs/>
          <w:color w:val="C00000"/>
          <w:rtl/>
        </w:rPr>
        <w:t>:</w:t>
      </w:r>
    </w:p>
    <w:p w14:paraId="67D0A385"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تحديد السياق الأساسي والذي يشمل تحديد أهداف البرنامج والمرشحين للأدوار المرجوة في المؤسسة مع ضرورة تكوين فريق متخصص لإدارة عملية التعاقب.</w:t>
      </w:r>
    </w:p>
    <w:p w14:paraId="4A1E248B"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تحديد المرشحين للتعاقب داخل المؤسسة، أو من خارجها مع البحث عن مجموعات مختلفة بمراعاة عملية الاختيار الدقيقة واستخدام أساليب متنوعة في القياس والتطوير.</w:t>
      </w:r>
    </w:p>
    <w:p w14:paraId="016CD2AC"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تصميم دليل الكفاءات الذي يساعد في تحديد المعارف والمهارات الأساسية والسمات الشخصية التي تساعد المرشحين في القيام بأدوارهم على أكمل وجه.</w:t>
      </w:r>
    </w:p>
    <w:p w14:paraId="46DAD2B9"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تصميم التعليم الاحترافي والذي يشمل جملة من برامج التدريب، وتجارب التعلم المساندة التي تعزز بناء الكفاءات عند المرشحين.</w:t>
      </w:r>
    </w:p>
    <w:p w14:paraId="53D2CC90"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إدماج المرشحين في خبرات التوجيه الشخصي، والتدريب في العمل، والانخراط مع القادة، وتقديم مشاريع قيادية تساعد في التمكين القيادي للمرشحين.</w:t>
      </w:r>
    </w:p>
    <w:p w14:paraId="58FE8EF2" w14:textId="77777777" w:rsidR="0001549D" w:rsidRPr="0001549D" w:rsidRDefault="0001549D">
      <w:pPr>
        <w:pStyle w:val="a5"/>
        <w:numPr>
          <w:ilvl w:val="0"/>
          <w:numId w:val="15"/>
        </w:numPr>
        <w:jc w:val="both"/>
        <w:rPr>
          <w:rFonts w:ascii="Sakkal Majalla" w:hAnsi="Sakkal Majalla" w:cs="Sakkal Majalla"/>
          <w:sz w:val="34"/>
          <w:szCs w:val="34"/>
          <w:rtl/>
        </w:rPr>
      </w:pPr>
      <w:r w:rsidRPr="0001549D">
        <w:rPr>
          <w:rFonts w:ascii="Sakkal Majalla" w:hAnsi="Sakkal Majalla" w:cs="Sakkal Majalla"/>
          <w:sz w:val="34"/>
          <w:szCs w:val="34"/>
          <w:rtl/>
        </w:rPr>
        <w:t>تقييم فعالية وأثر عملية التعاقب القيادي بشكلٍ مستمر لكي تحقق الأهداف المرجوة منها.</w:t>
      </w:r>
    </w:p>
    <w:p w14:paraId="38BEC390" w14:textId="4B42AB2D" w:rsidR="0001549D" w:rsidRPr="0001549D" w:rsidRDefault="0001549D" w:rsidP="0001549D">
      <w:pPr>
        <w:rPr>
          <w:rFonts w:cstheme="majorBidi"/>
          <w:b/>
          <w:bCs/>
          <w:color w:val="002060"/>
          <w:rtl/>
        </w:rPr>
      </w:pPr>
      <w:r w:rsidRPr="0001549D">
        <w:rPr>
          <w:rFonts w:hint="cs"/>
          <w:b/>
          <w:bCs/>
          <w:color w:val="002060"/>
          <w:rtl/>
        </w:rPr>
        <w:t xml:space="preserve">ان </w:t>
      </w:r>
      <w:r w:rsidRPr="0001549D">
        <w:rPr>
          <w:b/>
          <w:bCs/>
          <w:color w:val="002060"/>
          <w:rtl/>
        </w:rPr>
        <w:t>تخطيط التعا</w:t>
      </w:r>
      <w:r w:rsidRPr="0001549D">
        <w:rPr>
          <w:rFonts w:hint="cs"/>
          <w:b/>
          <w:bCs/>
          <w:color w:val="002060"/>
          <w:rtl/>
        </w:rPr>
        <w:t xml:space="preserve">قب </w:t>
      </w:r>
      <w:r w:rsidRPr="0001549D">
        <w:rPr>
          <w:b/>
          <w:bCs/>
          <w:color w:val="002060"/>
          <w:rtl/>
        </w:rPr>
        <w:t>يمكن أيضا أن يساعد في تطوير قوة عمل متنوعة</w:t>
      </w:r>
      <w:r w:rsidRPr="0001549D">
        <w:rPr>
          <w:rFonts w:hint="cs"/>
          <w:b/>
          <w:bCs/>
          <w:color w:val="002060"/>
          <w:rtl/>
        </w:rPr>
        <w:t xml:space="preserve"> </w:t>
      </w:r>
      <w:r w:rsidRPr="0001549D">
        <w:rPr>
          <w:b/>
          <w:bCs/>
          <w:color w:val="002060"/>
          <w:rtl/>
        </w:rPr>
        <w:t>من خلال تمكين الإدارة العليا للنظر في الأهداف المستقبلية للمنظمة</w:t>
      </w:r>
      <w:r w:rsidRPr="0001549D">
        <w:rPr>
          <w:rFonts w:cstheme="majorBidi" w:hint="cs"/>
          <w:b/>
          <w:bCs/>
          <w:color w:val="002060"/>
          <w:rtl/>
        </w:rPr>
        <w:t xml:space="preserve"> </w:t>
      </w:r>
      <w:r w:rsidRPr="0001549D">
        <w:rPr>
          <w:b/>
          <w:bCs/>
          <w:color w:val="002060"/>
          <w:rtl/>
        </w:rPr>
        <w:t xml:space="preserve">ككل. حتى في القضايا الرئيسية لخبراء الموارد البشرية </w:t>
      </w:r>
      <w:hyperlink r:id="rId55" w:history="1">
        <w:r w:rsidRPr="000A73E5">
          <w:rPr>
            <w:rStyle w:val="Hyperlink"/>
            <w:b/>
            <w:bCs/>
            <w:rtl/>
          </w:rPr>
          <w:t>وينبغي أن</w:t>
        </w:r>
        <w:r w:rsidRPr="000A73E5">
          <w:rPr>
            <w:rStyle w:val="Hyperlink"/>
            <w:rFonts w:cstheme="majorBidi" w:hint="cs"/>
            <w:b/>
            <w:bCs/>
            <w:rtl/>
          </w:rPr>
          <w:t xml:space="preserve"> </w:t>
        </w:r>
        <w:r w:rsidRPr="000A73E5">
          <w:rPr>
            <w:rStyle w:val="Hyperlink"/>
            <w:b/>
            <w:bCs/>
            <w:rtl/>
          </w:rPr>
          <w:t>تنظر في حين وضع خطة الخلافة إلى ما يلي</w:t>
        </w:r>
      </w:hyperlink>
      <w:r w:rsidRPr="0001549D">
        <w:rPr>
          <w:b/>
          <w:bCs/>
          <w:color w:val="002060"/>
          <w:rtl/>
        </w:rPr>
        <w:t>:</w:t>
      </w:r>
    </w:p>
    <w:p w14:paraId="09614980" w14:textId="77777777" w:rsidR="0001549D" w:rsidRPr="0001549D" w:rsidRDefault="0001549D">
      <w:pPr>
        <w:pStyle w:val="a5"/>
        <w:numPr>
          <w:ilvl w:val="0"/>
          <w:numId w:val="16"/>
        </w:numPr>
        <w:spacing w:before="240" w:line="276" w:lineRule="auto"/>
        <w:ind w:left="386"/>
        <w:rPr>
          <w:rFonts w:ascii="Adobe Arabic" w:hAnsi="Adobe Arabic" w:cs="Adobe Arabic"/>
          <w:sz w:val="36"/>
          <w:szCs w:val="36"/>
          <w:rtl/>
        </w:rPr>
      </w:pPr>
      <w:r w:rsidRPr="0001549D">
        <w:rPr>
          <w:rFonts w:ascii="Adobe Arabic" w:hAnsi="Adobe Arabic" w:cs="Adobe Arabic"/>
          <w:sz w:val="36"/>
          <w:szCs w:val="36"/>
          <w:rtl/>
        </w:rPr>
        <w:t>الخطط الاستراتيجية والأهداف المستقبلية</w:t>
      </w:r>
    </w:p>
    <w:p w14:paraId="744D7356" w14:textId="77777777" w:rsidR="0001549D" w:rsidRPr="0001549D" w:rsidRDefault="0001549D">
      <w:pPr>
        <w:pStyle w:val="a5"/>
        <w:numPr>
          <w:ilvl w:val="0"/>
          <w:numId w:val="16"/>
        </w:numPr>
        <w:spacing w:line="276" w:lineRule="auto"/>
        <w:ind w:left="386"/>
        <w:rPr>
          <w:rFonts w:ascii="Adobe Arabic" w:hAnsi="Adobe Arabic" w:cs="Adobe Arabic"/>
          <w:sz w:val="36"/>
          <w:szCs w:val="36"/>
          <w:rtl/>
        </w:rPr>
      </w:pPr>
      <w:r w:rsidRPr="0001549D">
        <w:rPr>
          <w:rFonts w:ascii="Adobe Arabic" w:hAnsi="Adobe Arabic" w:cs="Adobe Arabic"/>
          <w:sz w:val="36"/>
          <w:szCs w:val="36"/>
          <w:rtl/>
        </w:rPr>
        <w:t>احتياجات القوى العاملة.</w:t>
      </w:r>
    </w:p>
    <w:p w14:paraId="5A4EA127" w14:textId="77777777" w:rsidR="0001549D" w:rsidRPr="0001549D" w:rsidRDefault="0001549D">
      <w:pPr>
        <w:pStyle w:val="a5"/>
        <w:numPr>
          <w:ilvl w:val="0"/>
          <w:numId w:val="16"/>
        </w:numPr>
        <w:spacing w:line="276" w:lineRule="auto"/>
        <w:ind w:left="386"/>
        <w:rPr>
          <w:rFonts w:ascii="Adobe Arabic" w:hAnsi="Adobe Arabic" w:cs="Adobe Arabic"/>
          <w:sz w:val="36"/>
          <w:szCs w:val="36"/>
          <w:rtl/>
        </w:rPr>
      </w:pPr>
      <w:r w:rsidRPr="0001549D">
        <w:rPr>
          <w:rFonts w:ascii="Adobe Arabic" w:hAnsi="Adobe Arabic" w:cs="Adobe Arabic"/>
          <w:sz w:val="36"/>
          <w:szCs w:val="36"/>
          <w:rtl/>
        </w:rPr>
        <w:t>المعرفة والاحتفاظ بالأدوار الحيوية.</w:t>
      </w:r>
    </w:p>
    <w:p w14:paraId="15893933" w14:textId="77777777" w:rsidR="0001549D" w:rsidRPr="00CD4270" w:rsidRDefault="0001549D">
      <w:pPr>
        <w:pStyle w:val="a5"/>
        <w:numPr>
          <w:ilvl w:val="0"/>
          <w:numId w:val="16"/>
        </w:numPr>
        <w:spacing w:line="276" w:lineRule="auto"/>
        <w:ind w:left="386"/>
        <w:rPr>
          <w:rFonts w:ascii="Adobe Arabic" w:hAnsi="Adobe Arabic" w:cs="Adobe Arabic"/>
          <w:sz w:val="36"/>
          <w:szCs w:val="36"/>
          <w:rtl/>
        </w:rPr>
      </w:pPr>
      <w:r w:rsidRPr="0001549D">
        <w:rPr>
          <w:rFonts w:ascii="Adobe Arabic" w:hAnsi="Adobe Arabic" w:cs="Adobe Arabic"/>
          <w:sz w:val="36"/>
          <w:szCs w:val="36"/>
          <w:rtl/>
        </w:rPr>
        <w:t>استراتيجيات لإدارة المواهب.</w:t>
      </w:r>
    </w:p>
    <w:p w14:paraId="4C641FCF" w14:textId="77777777" w:rsidR="00CD4270" w:rsidRDefault="00CD4270" w:rsidP="00CD4270">
      <w:pPr>
        <w:pageBreakBefore/>
        <w:rPr>
          <w:color w:val="C00000"/>
          <w:rtl/>
        </w:rPr>
      </w:pPr>
      <w:r w:rsidRPr="00CD4270">
        <w:rPr>
          <w:rFonts w:hint="cs"/>
          <w:color w:val="C00000"/>
          <w:rtl/>
        </w:rPr>
        <w:lastRenderedPageBreak/>
        <w:t>يرجى مشاهدة الفيديو التالي يتحدث عن تخطيط التعاقب بشكل موسع</w:t>
      </w:r>
      <w:r>
        <w:rPr>
          <w:rFonts w:hint="cs"/>
          <w:color w:val="C00000"/>
          <w:rtl/>
        </w:rPr>
        <w:t>:</w:t>
      </w:r>
    </w:p>
    <w:p w14:paraId="38253093" w14:textId="77777777" w:rsidR="00CD4270" w:rsidRPr="00CD4270" w:rsidRDefault="00CD4270" w:rsidP="00CD4270">
      <w:pPr>
        <w:jc w:val="center"/>
        <w:rPr>
          <w:color w:val="C00000"/>
          <w:lang w:val="en-GB"/>
        </w:rPr>
      </w:pPr>
      <w:r>
        <w:rPr>
          <w:noProof/>
          <w:color w:val="C00000"/>
        </w:rPr>
        <w:drawing>
          <wp:inline distT="0" distB="0" distL="0" distR="0" wp14:anchorId="3136ACAB" wp14:editId="198AF1FE">
            <wp:extent cx="2095500" cy="2181225"/>
            <wp:effectExtent l="0" t="0" r="0"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Picture 369"/>
                    <pic:cNvPicPr/>
                  </pic:nvPicPr>
                  <pic:blipFill>
                    <a:blip r:embed="rId56">
                      <a:extLst>
                        <a:ext uri="{28A0092B-C50C-407E-A947-70E740481C1C}">
                          <a14:useLocalDpi xmlns:a14="http://schemas.microsoft.com/office/drawing/2010/main" val="0"/>
                        </a:ext>
                      </a:extLst>
                    </a:blip>
                    <a:stretch>
                      <a:fillRect/>
                    </a:stretch>
                  </pic:blipFill>
                  <pic:spPr>
                    <a:xfrm>
                      <a:off x="0" y="0"/>
                      <a:ext cx="2095500" cy="2181225"/>
                    </a:xfrm>
                    <a:prstGeom prst="rect">
                      <a:avLst/>
                    </a:prstGeom>
                  </pic:spPr>
                </pic:pic>
              </a:graphicData>
            </a:graphic>
          </wp:inline>
        </w:drawing>
      </w:r>
    </w:p>
    <w:p w14:paraId="05C55238" w14:textId="77777777" w:rsidR="00CD4270" w:rsidRPr="00CD4270" w:rsidRDefault="00CD4270" w:rsidP="00CD4270">
      <w:pPr>
        <w:spacing w:before="100" w:beforeAutospacing="1" w:after="100" w:afterAutospacing="1" w:line="360" w:lineRule="auto"/>
        <w:ind w:left="57"/>
        <w:jc w:val="center"/>
        <w:rPr>
          <w:rFonts w:asciiTheme="majorBidi" w:eastAsia="Times New Roman" w:hAnsiTheme="majorBidi" w:cstheme="majorBidi"/>
          <w:color w:val="333333"/>
          <w:szCs w:val="28"/>
          <w:rtl/>
        </w:rPr>
      </w:pPr>
      <w:hyperlink r:id="rId57" w:history="1">
        <w:r w:rsidRPr="00CD4270">
          <w:rPr>
            <w:rStyle w:val="Hyperlink"/>
            <w:rFonts w:asciiTheme="majorBidi" w:eastAsia="Times New Roman" w:hAnsiTheme="majorBidi" w:cstheme="majorBidi"/>
            <w:szCs w:val="28"/>
          </w:rPr>
          <w:t>https://www.youtube.com/watch?v=bdS7SEXZdKU</w:t>
        </w:r>
      </w:hyperlink>
    </w:p>
    <w:p w14:paraId="7DEFE783" w14:textId="77777777" w:rsidR="00CD4270" w:rsidRPr="00CD4270" w:rsidRDefault="00CD4270" w:rsidP="00CD4270">
      <w:pPr>
        <w:jc w:val="center"/>
        <w:rPr>
          <w:szCs w:val="28"/>
          <w:rtl/>
        </w:rPr>
        <w:sectPr w:rsidR="00CD4270" w:rsidRPr="00CD4270" w:rsidSect="00227842">
          <w:pgSz w:w="11906" w:h="16838" w:code="9"/>
          <w:pgMar w:top="1440" w:right="1440" w:bottom="1440" w:left="1440" w:header="720" w:footer="397" w:gutter="0"/>
          <w:cols w:space="720"/>
          <w:titlePg/>
          <w:docGrid w:linePitch="381"/>
        </w:sectPr>
      </w:pPr>
    </w:p>
    <w:p w14:paraId="77917D21" w14:textId="77777777" w:rsidR="009E7CAF" w:rsidRDefault="0050179E" w:rsidP="009E7CAF">
      <w:pPr>
        <w:bidi w:val="0"/>
        <w:rPr>
          <w:rFonts w:asciiTheme="majorBidi" w:hAnsiTheme="majorBidi" w:cstheme="majorBidi"/>
          <w:szCs w:val="28"/>
          <w:rtl/>
          <w:lang w:bidi="ar-SY"/>
        </w:rPr>
      </w:pPr>
      <w:r>
        <w:rPr>
          <w:noProof/>
          <w:rtl/>
        </w:rPr>
        <w:lastRenderedPageBreak/>
        <mc:AlternateContent>
          <mc:Choice Requires="wps">
            <w:drawing>
              <wp:anchor distT="0" distB="0" distL="114300" distR="114300" simplePos="0" relativeHeight="252209152" behindDoc="0" locked="0" layoutInCell="1" allowOverlap="1" wp14:anchorId="027256E6" wp14:editId="777C5CD0">
                <wp:simplePos x="0" y="0"/>
                <wp:positionH relativeFrom="margin">
                  <wp:posOffset>3536315</wp:posOffset>
                </wp:positionH>
                <wp:positionV relativeFrom="paragraph">
                  <wp:posOffset>-846455</wp:posOffset>
                </wp:positionV>
                <wp:extent cx="3119120" cy="558800"/>
                <wp:effectExtent l="0" t="0" r="0" b="0"/>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4901010E" w14:textId="77777777" w:rsidR="009E7CAF" w:rsidRPr="00DA1B6F" w:rsidRDefault="009E7CAF" w:rsidP="009E7CAF">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الثاني</w:t>
                            </w:r>
                          </w:p>
                          <w:p w14:paraId="46924EA7" w14:textId="77777777" w:rsidR="009E7CAF" w:rsidRPr="00DA1B6F" w:rsidRDefault="009E7CAF" w:rsidP="009E7CAF">
                            <w:pPr>
                              <w:rPr>
                                <w:rFonts w:asciiTheme="majorBidi" w:hAnsiTheme="majorBidi" w:cstheme="majorBidi"/>
                                <w:b/>
                                <w:bCs/>
                                <w:color w:val="FFFFFF" w:themeColor="background1"/>
                                <w:rtl/>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7256E6" id="Text Box 207" o:spid="_x0000_s1433" type="#_x0000_t202" style="position:absolute;left:0;text-align:left;margin-left:278.45pt;margin-top:-66.65pt;width:245.6pt;height:44pt;z-index:252209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" filled="f" stroked="f" strokeweight=".5pt">
                <v:textbox>
                  <w:txbxContent>
                    <w:p w14:paraId="4901010E" w14:textId="77777777" w:rsidR="009E7CAF" w:rsidRPr="00DA1B6F" w:rsidRDefault="009E7CAF" w:rsidP="009E7CAF">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الثاني</w:t>
                      </w:r>
                    </w:p>
                    <w:p w14:paraId="46924EA7" w14:textId="77777777" w:rsidR="009E7CAF" w:rsidRPr="00DA1B6F" w:rsidRDefault="009E7CAF" w:rsidP="009E7CAF">
                      <w:pPr>
                        <w:rPr>
                          <w:rFonts w:asciiTheme="majorBidi" w:hAnsiTheme="majorBidi" w:cstheme="majorBidi"/>
                          <w:b/>
                          <w:bCs/>
                          <w:color w:val="FFFFFF" w:themeColor="background1"/>
                          <w:rtl/>
                          <w:lang w:bidi="ar-SY"/>
                        </w:rPr>
                      </w:pPr>
                    </w:p>
                  </w:txbxContent>
                </v:textbox>
                <w10:wrap anchorx="margin"/>
              </v:shape>
            </w:pict>
          </mc:Fallback>
        </mc:AlternateContent>
      </w:r>
    </w:p>
    <w:p w14:paraId="237A5499" w14:textId="77777777" w:rsidR="009E7CAF" w:rsidRDefault="009E7CAF" w:rsidP="009E7CAF">
      <w:pPr>
        <w:spacing w:line="240" w:lineRule="auto"/>
        <w:jc w:val="center"/>
        <w:rPr>
          <w:rFonts w:cs="PT Bold Heading"/>
          <w:sz w:val="52"/>
          <w:szCs w:val="56"/>
        </w:rPr>
      </w:pPr>
    </w:p>
    <w:p w14:paraId="270C43EE" w14:textId="77777777" w:rsidR="009E7CAF" w:rsidRDefault="009E7CAF" w:rsidP="009E7CAF">
      <w:pPr>
        <w:spacing w:line="240" w:lineRule="auto"/>
        <w:jc w:val="center"/>
        <w:rPr>
          <w:rFonts w:cs="PT Bold Heading"/>
          <w:sz w:val="52"/>
          <w:szCs w:val="56"/>
          <w:rtl/>
          <w:lang w:bidi="ar-SY"/>
        </w:rPr>
      </w:pPr>
      <w:r>
        <w:rPr>
          <w:rFonts w:cs="PT Bold Heading" w:hint="cs"/>
          <w:sz w:val="52"/>
          <w:szCs w:val="56"/>
          <w:rtl/>
          <w:lang w:bidi="ar-SY"/>
        </w:rPr>
        <w:t>الجلسة الأولى</w:t>
      </w:r>
    </w:p>
    <w:p w14:paraId="1C96CCD7" w14:textId="2F93C6A6" w:rsidR="00201848" w:rsidRDefault="000A73E5" w:rsidP="00201848">
      <w:pPr>
        <w:spacing w:after="160" w:line="256" w:lineRule="auto"/>
        <w:jc w:val="center"/>
        <w:rPr>
          <w:rFonts w:cs="Monotype Koufi"/>
          <w:sz w:val="52"/>
          <w:szCs w:val="56"/>
          <w:lang w:bidi="ar-SY"/>
        </w:rPr>
      </w:pPr>
      <w:hyperlink r:id="rId58" w:history="1">
        <w:r w:rsidR="00201848" w:rsidRPr="000A73E5">
          <w:rPr>
            <w:rStyle w:val="Hyperlink"/>
            <w:rFonts w:cs="Monotype Koufi"/>
            <w:sz w:val="52"/>
            <w:szCs w:val="56"/>
            <w:rtl/>
            <w:lang w:bidi="ar-SY"/>
          </w:rPr>
          <w:t>منهجية التعاقب الوظيفي</w:t>
        </w:r>
      </w:hyperlink>
    </w:p>
    <w:p w14:paraId="603D239A" w14:textId="77777777" w:rsidR="009E7CAF" w:rsidRDefault="009E7CAF" w:rsidP="009E7CAF">
      <w:pPr>
        <w:spacing w:after="160" w:line="256" w:lineRule="auto"/>
        <w:jc w:val="left"/>
        <w:rPr>
          <w:rFonts w:cs="Monotype Koufi"/>
          <w:sz w:val="44"/>
          <w:szCs w:val="48"/>
          <w:rtl/>
        </w:rPr>
      </w:pPr>
      <w:r>
        <w:rPr>
          <w:rFonts w:cs="Monotype Koufi" w:hint="cs"/>
          <w:sz w:val="44"/>
          <w:szCs w:val="48"/>
          <w:rtl/>
        </w:rPr>
        <w:t>محاور الجلسة:</w:t>
      </w:r>
    </w:p>
    <w:p w14:paraId="248BC06F"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التحقق من جاهزية الدائرة لإعداد وتنفيذ تخطيط التعاقب الوظيفي.</w:t>
      </w:r>
    </w:p>
    <w:p w14:paraId="206234F9"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تشكيل اللجان.</w:t>
      </w:r>
    </w:p>
    <w:p w14:paraId="7296F558" w14:textId="77777777" w:rsidR="009E7CAF"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خطوات إعداد خطط التعاقب الوظيفي</w:t>
      </w:r>
      <w:r w:rsidR="009E7CAF" w:rsidRPr="00201848">
        <w:rPr>
          <w:rFonts w:ascii="Adobe Arabic" w:hAnsi="Adobe Arabic" w:cs="Adobe Arabic"/>
          <w:b/>
          <w:bCs/>
          <w:color w:val="002060"/>
          <w:sz w:val="48"/>
          <w:szCs w:val="36"/>
          <w:rtl/>
        </w:rPr>
        <w:t xml:space="preserve">. </w:t>
      </w:r>
    </w:p>
    <w:p w14:paraId="244F1659" w14:textId="77777777" w:rsidR="009E7CAF" w:rsidRDefault="009E7CAF" w:rsidP="009E7CAF">
      <w:pPr>
        <w:spacing w:after="160" w:line="256" w:lineRule="auto"/>
        <w:jc w:val="left"/>
        <w:rPr>
          <w:rFonts w:cs="Monotype Koufi"/>
          <w:sz w:val="44"/>
          <w:szCs w:val="48"/>
          <w:rtl/>
        </w:rPr>
      </w:pPr>
      <w:r>
        <w:rPr>
          <w:rFonts w:cs="Monotype Koufi" w:hint="cs"/>
          <w:sz w:val="44"/>
          <w:szCs w:val="48"/>
          <w:rtl/>
        </w:rPr>
        <w:t>أهداف الجلسة:</w:t>
      </w:r>
    </w:p>
    <w:p w14:paraId="09192509" w14:textId="77777777" w:rsidR="009E7CAF" w:rsidRPr="00BD4553" w:rsidRDefault="00201848" w:rsidP="00D60F5F">
      <w:pPr>
        <w:pStyle w:val="a5"/>
        <w:numPr>
          <w:ilvl w:val="0"/>
          <w:numId w:val="4"/>
        </w:numPr>
        <w:rPr>
          <w:rFonts w:ascii="Adobe Arabic" w:hAnsi="Adobe Arabic" w:cs="Adobe Arabic"/>
          <w:b/>
          <w:bCs/>
          <w:color w:val="002060"/>
          <w:sz w:val="48"/>
          <w:szCs w:val="36"/>
          <w:rtl/>
        </w:rPr>
      </w:pPr>
      <w:r>
        <w:rPr>
          <w:rFonts w:ascii="Adobe Arabic" w:hAnsi="Adobe Arabic" w:cs="Adobe Arabic" w:hint="cs"/>
          <w:b/>
          <w:bCs/>
          <w:color w:val="002060"/>
          <w:sz w:val="48"/>
          <w:szCs w:val="36"/>
          <w:rtl/>
          <w:lang w:bidi="ar-SY"/>
        </w:rPr>
        <w:t>التعرف على منهجية التعاقب الوظيفي</w:t>
      </w:r>
      <w:r w:rsidR="009E7CAF" w:rsidRPr="00BD4553">
        <w:rPr>
          <w:rFonts w:ascii="Adobe Arabic" w:hAnsi="Adobe Arabic" w:cs="Adobe Arabic" w:hint="cs"/>
          <w:b/>
          <w:bCs/>
          <w:color w:val="002060"/>
          <w:sz w:val="48"/>
          <w:szCs w:val="36"/>
          <w:rtl/>
        </w:rPr>
        <w:t>.</w:t>
      </w:r>
      <w:r w:rsidR="009E7CAF" w:rsidRPr="00BD4553">
        <w:rPr>
          <w:rFonts w:ascii="Adobe Arabic" w:hAnsi="Adobe Arabic" w:cs="Adobe Arabic"/>
          <w:b/>
          <w:bCs/>
          <w:color w:val="002060"/>
          <w:sz w:val="48"/>
          <w:szCs w:val="36"/>
          <w:rtl/>
        </w:rPr>
        <w:t xml:space="preserve"> </w:t>
      </w:r>
    </w:p>
    <w:p w14:paraId="24AE6F70" w14:textId="77777777" w:rsidR="009E7CAF" w:rsidRDefault="009E7CAF" w:rsidP="009E7CAF">
      <w:pPr>
        <w:pStyle w:val="a5"/>
        <w:spacing w:after="0" w:line="276" w:lineRule="auto"/>
        <w:rPr>
          <w:rFonts w:ascii="Adobe Arabic" w:hAnsi="Adobe Arabic" w:cs="Adobe Arabic"/>
          <w:b/>
          <w:bCs/>
          <w:color w:val="002060"/>
          <w:sz w:val="48"/>
          <w:szCs w:val="36"/>
          <w:rtl/>
        </w:rPr>
      </w:pPr>
    </w:p>
    <w:p w14:paraId="52F5D2C2" w14:textId="77777777" w:rsidR="009E7CAF" w:rsidRDefault="009E7CAF" w:rsidP="009E7CAF">
      <w:pPr>
        <w:pStyle w:val="a5"/>
        <w:spacing w:line="360" w:lineRule="auto"/>
        <w:rPr>
          <w:rFonts w:ascii="Adobe Arabic" w:hAnsi="Adobe Arabic" w:cs="Adobe Arabic"/>
          <w:b/>
          <w:bCs/>
          <w:color w:val="002060"/>
          <w:sz w:val="48"/>
          <w:szCs w:val="36"/>
          <w:rtl/>
        </w:rPr>
      </w:pPr>
    </w:p>
    <w:p w14:paraId="3BA349B9" w14:textId="77777777" w:rsidR="009E7CAF" w:rsidRDefault="009E7CAF" w:rsidP="009E7CAF">
      <w:pPr>
        <w:bidi w:val="0"/>
        <w:spacing w:after="160" w:line="256" w:lineRule="auto"/>
        <w:jc w:val="left"/>
        <w:rPr>
          <w:rFonts w:cs="PT Bold Heading"/>
          <w:sz w:val="52"/>
          <w:szCs w:val="56"/>
          <w:rtl/>
        </w:rPr>
      </w:pPr>
      <w:r>
        <w:rPr>
          <w:rFonts w:cs="PT Bold Heading" w:hint="cs"/>
          <w:sz w:val="52"/>
          <w:szCs w:val="56"/>
          <w:rtl/>
        </w:rPr>
        <w:br w:type="page"/>
      </w:r>
    </w:p>
    <w:p w14:paraId="0250119B" w14:textId="77777777" w:rsidR="009E7CAF" w:rsidRDefault="009E7CAF" w:rsidP="009E7CAF">
      <w:pPr>
        <w:jc w:val="center"/>
        <w:rPr>
          <w:rtl/>
        </w:rPr>
      </w:pPr>
      <w:r>
        <w:rPr>
          <w:noProof/>
        </w:rPr>
        <w:lastRenderedPageBreak/>
        <w:drawing>
          <wp:inline distT="0" distB="0" distL="0" distR="0" wp14:anchorId="79019EA8" wp14:editId="23C23AD7">
            <wp:extent cx="2724785" cy="820420"/>
            <wp:effectExtent l="0" t="0" r="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pic:cNvPicPr>
                  </pic:nvPicPr>
                  <pic:blipFill>
                    <a:blip r:embed="rId30" cstate="print">
                      <a:duotone>
                        <a:prstClr val="black"/>
                        <a:schemeClr val="accent4">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sidR="0050179E">
        <w:rPr>
          <w:noProof/>
          <w:rtl/>
        </w:rPr>
        <mc:AlternateContent>
          <mc:Choice Requires="wpg">
            <w:drawing>
              <wp:anchor distT="0" distB="0" distL="114300" distR="114300" simplePos="0" relativeHeight="252211200" behindDoc="0" locked="0" layoutInCell="1" allowOverlap="1" wp14:anchorId="391CF014" wp14:editId="26330164">
                <wp:simplePos x="0" y="0"/>
                <wp:positionH relativeFrom="column">
                  <wp:posOffset>1552575</wp:posOffset>
                </wp:positionH>
                <wp:positionV relativeFrom="paragraph">
                  <wp:posOffset>142875</wp:posOffset>
                </wp:positionV>
                <wp:extent cx="2254250" cy="431800"/>
                <wp:effectExtent l="0" t="0" r="0" b="0"/>
                <wp:wrapNone/>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0" y="0"/>
                          <a:chExt cx="2254250" cy="431801"/>
                        </a:xfrm>
                      </wpg:grpSpPr>
                      <wps:wsp>
                        <wps:cNvPr id="438" name="Text Box 70"/>
                        <wps:cNvSpPr txBox="1"/>
                        <wps:spPr>
                          <a:xfrm>
                            <a:off x="1136650" y="1"/>
                            <a:ext cx="1117600" cy="431800"/>
                          </a:xfrm>
                          <a:prstGeom prst="rect">
                            <a:avLst/>
                          </a:prstGeom>
                          <a:noFill/>
                          <a:ln w="6350">
                            <a:noFill/>
                          </a:ln>
                        </wps:spPr>
                        <wps:txbx>
                          <w:txbxContent>
                            <w:p w14:paraId="33DD3ED1" w14:textId="77777777" w:rsidR="009E7CAF" w:rsidRDefault="009E7CAF" w:rsidP="009E7CAF">
                              <w:pPr>
                                <w:pStyle w:val="2"/>
                              </w:pPr>
                              <w:r>
                                <w:rPr>
                                  <w:rFonts w:hint="cs"/>
                                  <w:rtl/>
                                </w:rPr>
                                <w:t>اليوم الثاني</w:t>
                              </w:r>
                            </w:p>
                            <w:p w14:paraId="49BF9FC8" w14:textId="77777777" w:rsidR="009E7CAF" w:rsidRDefault="009E7CAF" w:rsidP="009E7CAF">
                              <w:pPr>
                                <w:rPr>
                                  <w:rtl/>
                                </w:rPr>
                              </w:pPr>
                            </w:p>
                            <w:p w14:paraId="57619CE9" w14:textId="77777777" w:rsidR="009E7CAF" w:rsidRDefault="009E7CAF" w:rsidP="009E7CAF">
                              <w:pPr>
                                <w:pStyle w:val="2"/>
                                <w:rPr>
                                  <w:rtl/>
                                </w:rPr>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9" name="Text Box 71"/>
                        <wps:cNvSpPr txBox="1"/>
                        <wps:spPr>
                          <a:xfrm>
                            <a:off x="0" y="0"/>
                            <a:ext cx="1212850" cy="409575"/>
                          </a:xfrm>
                          <a:prstGeom prst="rect">
                            <a:avLst/>
                          </a:prstGeom>
                          <a:noFill/>
                          <a:ln w="6350">
                            <a:noFill/>
                          </a:ln>
                        </wps:spPr>
                        <wps:txbx>
                          <w:txbxContent>
                            <w:p w14:paraId="26CDA3C4" w14:textId="77777777" w:rsidR="009E7CAF" w:rsidRDefault="009E7CAF" w:rsidP="009E7CAF">
                              <w:pPr>
                                <w:pStyle w:val="2"/>
                                <w:rPr>
                                  <w:color w:val="FFFFFF" w:themeColor="background1"/>
                                  <w:lang w:bidi="ar-SY"/>
                                </w:rPr>
                              </w:pPr>
                              <w:r>
                                <w:rPr>
                                  <w:rFonts w:hint="cs"/>
                                  <w:color w:val="FFFFFF" w:themeColor="background1"/>
                                  <w:rtl/>
                                  <w:lang w:bidi="ar-SY"/>
                                </w:rPr>
                                <w:t>الجلسة الأولى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1CF014" id="Group 206" o:spid="_x0000_s1434" style="position:absolute;left:0;text-align:left;margin-left:122.25pt;margin-top:11.25pt;width:177.5pt;height:34pt;z-index:252211200;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">
                <v:shape id="Text Box 70" o:spid="_x0000_s1435" type="#_x0000_t202" style="position:absolute;left:11366;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" filled="f" stroked="f" strokeweight=".5pt">
                  <v:textbox>
                    <w:txbxContent>
                      <w:p w14:paraId="33DD3ED1" w14:textId="77777777" w:rsidR="009E7CAF" w:rsidRDefault="009E7CAF" w:rsidP="009E7CAF">
                        <w:pPr>
                          <w:pStyle w:val="2"/>
                        </w:pPr>
                        <w:r>
                          <w:rPr>
                            <w:rFonts w:hint="cs"/>
                            <w:rtl/>
                          </w:rPr>
                          <w:t>اليوم الثاني</w:t>
                        </w:r>
                      </w:p>
                      <w:p w14:paraId="49BF9FC8" w14:textId="77777777" w:rsidR="009E7CAF" w:rsidRDefault="009E7CAF" w:rsidP="009E7CAF">
                        <w:pPr>
                          <w:rPr>
                            <w:rtl/>
                          </w:rPr>
                        </w:pPr>
                      </w:p>
                      <w:p w14:paraId="57619CE9" w14:textId="77777777" w:rsidR="009E7CAF" w:rsidRDefault="009E7CAF" w:rsidP="009E7CAF">
                        <w:pPr>
                          <w:pStyle w:val="2"/>
                          <w:rPr>
                            <w:rtl/>
                          </w:rPr>
                        </w:pPr>
                        <w:r>
                          <w:rPr>
                            <w:rFonts w:hint="cs"/>
                            <w:rtl/>
                          </w:rPr>
                          <w:t>اليوم الأول</w:t>
                        </w:r>
                      </w:p>
                    </w:txbxContent>
                  </v:textbox>
                </v:shape>
                <v:shape id="Text Box 71" o:spid="_x0000_s1436" type="#_x0000_t202" style="position:absolute;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" filled="f" stroked="f" strokeweight=".5pt">
                  <v:textbox>
                    <w:txbxContent>
                      <w:p w14:paraId="26CDA3C4" w14:textId="77777777" w:rsidR="009E7CAF" w:rsidRDefault="009E7CAF" w:rsidP="009E7CAF">
                        <w:pPr>
                          <w:pStyle w:val="2"/>
                          <w:rPr>
                            <w:color w:val="FFFFFF" w:themeColor="background1"/>
                            <w:lang w:bidi="ar-SY"/>
                          </w:rPr>
                        </w:pPr>
                        <w:r>
                          <w:rPr>
                            <w:rFonts w:hint="cs"/>
                            <w:color w:val="FFFFFF" w:themeColor="background1"/>
                            <w:rtl/>
                            <w:lang w:bidi="ar-SY"/>
                          </w:rPr>
                          <w:t>الجلسة الأولى</w:t>
                        </w:r>
                      </w:p>
                    </w:txbxContent>
                  </v:textbox>
                </v:shape>
              </v:group>
            </w:pict>
          </mc:Fallback>
        </mc:AlternateContent>
      </w:r>
    </w:p>
    <w:p w14:paraId="54C02127" w14:textId="77777777" w:rsidR="0054027D" w:rsidRDefault="0054027D" w:rsidP="009E7CAF">
      <w:pPr>
        <w:jc w:val="center"/>
      </w:pPr>
      <w:r>
        <w:rPr>
          <w:noProof/>
          <w:rtl/>
        </w:rPr>
        <mc:AlternateContent>
          <mc:Choice Requires="wpg">
            <w:drawing>
              <wp:inline distT="0" distB="0" distL="0" distR="0" wp14:anchorId="0DC90FCE" wp14:editId="75700755">
                <wp:extent cx="5727700" cy="471805"/>
                <wp:effectExtent l="0" t="0" r="6350" b="61595"/>
                <wp:docPr id="3479" name="Group 3479"/>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480" name="Group 3480"/>
                        <wpg:cNvGrpSpPr/>
                        <wpg:grpSpPr>
                          <a:xfrm>
                            <a:off x="0" y="0"/>
                            <a:ext cx="5727700" cy="471805"/>
                            <a:chOff x="0" y="0"/>
                            <a:chExt cx="6131268" cy="505879"/>
                          </a:xfrm>
                        </wpg:grpSpPr>
                        <wpg:grpSp>
                          <wpg:cNvPr id="3481" name="Group 3481"/>
                          <wpg:cNvGrpSpPr/>
                          <wpg:grpSpPr>
                            <a:xfrm>
                              <a:off x="1019613" y="0"/>
                              <a:ext cx="5111655" cy="505839"/>
                              <a:chOff x="-210952" y="0"/>
                              <a:chExt cx="7457371" cy="711023"/>
                            </a:xfrm>
                          </wpg:grpSpPr>
                          <wps:wsp>
                            <wps:cNvPr id="3482" name="Rectangle: Rounded Corners 3482">
                              <a:extLst>
                                <a:ext uri="{C183D7F6-B498-43B3-948B-1728B52AA6E4}">
                                  <adec:decorative xmlns:adec="http://schemas.microsoft.com/office/drawing/2017/decorative" val="1"/>
                                </a:ext>
                              </a:extLst>
                            </wps:cNvPr>
                            <wps:cNvSpPr/>
                            <wps:spPr>
                              <a:xfrm>
                                <a:off x="-210952" y="0"/>
                                <a:ext cx="745737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B8BDEA"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201848">
                                    <w:rPr>
                                      <w:rFonts w:ascii="Adobe Arabic" w:hAnsi="Adobe Arabic" w:cs="Adobe Arabic"/>
                                      <w:bCs/>
                                      <w:color w:val="auto"/>
                                      <w:sz w:val="36"/>
                                      <w:szCs w:val="36"/>
                                      <w:rtl/>
                                      <w:lang w:bidi="ar-SY"/>
                                    </w:rPr>
                                    <w:t>التحقق من جاهزية الدائرة لإعداد وتنفيذ تخطيط التعاقب الوظيفي</w:t>
                                  </w:r>
                                  <w:r>
                                    <w:rPr>
                                      <w:rFonts w:ascii="Adobe Arabic" w:hAnsi="Adobe Arabic" w:cs="Adobe Arabic"/>
                                      <w:bCs/>
                                      <w:color w:val="auto"/>
                                      <w:sz w:val="36"/>
                                      <w:szCs w:val="36"/>
                                      <w:rtl/>
                                      <w:lang w:bidi="ar-SY"/>
                                    </w:rPr>
                                    <w:t>:</w:t>
                                  </w:r>
                                </w:p>
                              </w:txbxContent>
                            </wps:txbx>
                            <wps:bodyPr tIns="36000" bIns="36000" rtlCol="0" anchor="ctr"/>
                          </wps:wsp>
                          <wps:wsp>
                            <wps:cNvPr id="3483" name="Oval 3483">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484" name="Rectangle 348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485" name="Group 3485"/>
                        <wpg:cNvGrpSpPr/>
                        <wpg:grpSpPr>
                          <a:xfrm>
                            <a:off x="5343525" y="104775"/>
                            <a:ext cx="209550" cy="249555"/>
                            <a:chOff x="0" y="0"/>
                            <a:chExt cx="273780" cy="327013"/>
                          </a:xfrm>
                          <a:solidFill>
                            <a:schemeClr val="bg1"/>
                          </a:solidFill>
                        </wpg:grpSpPr>
                        <wps:wsp>
                          <wps:cNvPr id="348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48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48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489" name="Google Shape;204;p17"/>
                          <wpg:cNvGrpSpPr/>
                          <wpg:grpSpPr>
                            <a:xfrm>
                              <a:off x="0" y="0"/>
                              <a:ext cx="273780" cy="105078"/>
                              <a:chOff x="0" y="0"/>
                              <a:chExt cx="273780" cy="105078"/>
                            </a:xfrm>
                            <a:grpFill/>
                          </wpg:grpSpPr>
                          <wps:wsp>
                            <wps:cNvPr id="349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49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49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49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49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0DC90FCE" id="Group 3479" o:spid="_x0000_s1437"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">
                <v:group id="Group 3480" o:spid="_x0000_s1438"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">
                  <v:group id="Group 3481" o:spid="_x0000_s1439" style="position:absolute;left:10196;width:51116;height:5058" coordorigin="-2109" coordsize="7457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">
                    <v:roundrect id="Rectangle: Rounded Corners 3482" o:spid="_x0000_s1440" alt="&quot;&quot;" style="position:absolute;left:-2109;width:7457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" fillcolor="#0070c0" stroked="f" strokeweight="1pt">
                      <v:stroke joinstyle="miter"/>
                      <v:textbox inset=",1mm,,1mm">
                        <w:txbxContent>
                          <w:p w14:paraId="21B8BDEA"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201848">
                              <w:rPr>
                                <w:rFonts w:ascii="Adobe Arabic" w:hAnsi="Adobe Arabic" w:cs="Adobe Arabic"/>
                                <w:bCs/>
                                <w:color w:val="auto"/>
                                <w:sz w:val="36"/>
                                <w:szCs w:val="36"/>
                                <w:rtl/>
                                <w:lang w:bidi="ar-SY"/>
                              </w:rPr>
                              <w:t>التحقق من جاهزية الدائرة لإعداد وتنفيذ تخطيط التعاقب الوظيفي</w:t>
                            </w:r>
                            <w:r>
                              <w:rPr>
                                <w:rFonts w:ascii="Adobe Arabic" w:hAnsi="Adobe Arabic" w:cs="Adobe Arabic"/>
                                <w:bCs/>
                                <w:color w:val="auto"/>
                                <w:sz w:val="36"/>
                                <w:szCs w:val="36"/>
                                <w:rtl/>
                                <w:lang w:bidi="ar-SY"/>
                              </w:rPr>
                              <w:t>:</w:t>
                            </w:r>
                          </w:p>
                        </w:txbxContent>
                      </v:textbox>
                    </v:roundrect>
                    <v:oval id="Oval 3483" o:spid="_x0000_s1441"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" fillcolor="#272727 [2749]" stroked="f" strokeweight="1pt">
                      <v:stroke joinstyle="miter"/>
                      <v:shadow on="t" color="black" opacity="26214f" origin=",-.5" offset="0,3pt"/>
                    </v:oval>
                  </v:group>
                  <v:rect id="Rectangle 3484" o:spid="_x0000_s1442"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" fillcolor="#0070c0" stroked="f" strokeweight="1pt"/>
                </v:group>
                <v:group id="Group 3485" o:spid="_x0000_s1443"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">
                  <v:shape id="Google Shape;201;p17" o:spid="_x0000_s1444"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45"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" path="m2643,1l417,1c191,1,,143,,370,,608,191,751,417,751r2214,c2870,751,3060,608,3060,370,3060,143,2870,1,2643,1xe" filled="f" strokecolor="white [3212]">
                    <v:path arrowok="t" o:extrusionok="f"/>
                  </v:shape>
                  <v:shape id="Google Shape;203;p17" o:spid="_x0000_s1446"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" path="m1976,l417,c191,,,131,,369,,596,191,739,417,739r1559,c2203,739,2393,596,2393,369,2393,131,2203,,1976,xe" filled="f" strokecolor="white [3212]">
                    <v:path arrowok="t" o:extrusionok="f"/>
                  </v:shape>
                  <v:group id="Google Shape;204;p17" o:spid="_x0000_s1447"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">
                    <v:shape id="Google Shape;205;p17" o:spid="_x0000_s1448"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" path="m227,1501v107,,226,-72,226,-167l453,167c453,84,322,1,227,1,144,1,1,84,1,167r,1167c1,1429,144,1501,227,1501xe" filled="f" stroked="f">
                      <v:path arrowok="t" o:extrusionok="f"/>
                    </v:shape>
                    <v:shape id="Google Shape;206;p17" o:spid="_x0000_s1449"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450"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451"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452"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69C4B7B3" w14:textId="51D62F20" w:rsidR="00201848" w:rsidRPr="00201848" w:rsidRDefault="000A73E5">
      <w:pPr>
        <w:pStyle w:val="a5"/>
        <w:numPr>
          <w:ilvl w:val="0"/>
          <w:numId w:val="17"/>
        </w:numPr>
        <w:rPr>
          <w:rFonts w:ascii="Sakkal Majalla" w:hAnsi="Sakkal Majalla" w:cs="Sakkal Majalla"/>
          <w:color w:val="C00000"/>
          <w:sz w:val="32"/>
          <w:szCs w:val="36"/>
          <w:rtl/>
        </w:rPr>
      </w:pPr>
      <w:hyperlink r:id="rId59" w:history="1">
        <w:r w:rsidR="00201848" w:rsidRPr="000A73E5">
          <w:rPr>
            <w:rStyle w:val="Hyperlink"/>
            <w:rFonts w:ascii="Sakkal Majalla" w:hAnsi="Sakkal Majalla" w:cs="Sakkal Majalla"/>
            <w:sz w:val="32"/>
            <w:szCs w:val="36"/>
            <w:rtl/>
          </w:rPr>
          <w:t>اولاً: تقييم</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مستوى</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المعرفة</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المتوافرة</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لدى</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الدائرة</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حول</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مفهوم</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تخطيط</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التعاقب</w:t>
        </w:r>
        <w:r w:rsidR="00201848" w:rsidRPr="000A73E5">
          <w:rPr>
            <w:rStyle w:val="Hyperlink"/>
            <w:rFonts w:ascii="Sakkal Majalla" w:hAnsi="Sakkal Majalla" w:cs="Sakkal Majalla"/>
            <w:sz w:val="32"/>
            <w:szCs w:val="36"/>
          </w:rPr>
          <w:t xml:space="preserve"> </w:t>
        </w:r>
        <w:r w:rsidR="00201848" w:rsidRPr="000A73E5">
          <w:rPr>
            <w:rStyle w:val="Hyperlink"/>
            <w:rFonts w:ascii="Sakkal Majalla" w:hAnsi="Sakkal Majalla" w:cs="Sakkal Majalla"/>
            <w:sz w:val="32"/>
            <w:szCs w:val="36"/>
            <w:rtl/>
          </w:rPr>
          <w:t>الوظيفي</w:t>
        </w:r>
        <w:r w:rsidR="00201848" w:rsidRPr="000A73E5">
          <w:rPr>
            <w:rStyle w:val="Hyperlink"/>
            <w:rFonts w:ascii="Sakkal Majalla" w:hAnsi="Sakkal Majalla" w:cs="Sakkal Majalla" w:hint="cs"/>
            <w:sz w:val="32"/>
            <w:szCs w:val="36"/>
            <w:rtl/>
          </w:rPr>
          <w:t>:</w:t>
        </w:r>
      </w:hyperlink>
    </w:p>
    <w:p w14:paraId="3AC83966" w14:textId="77777777" w:rsidR="00201848" w:rsidRPr="00201848" w:rsidRDefault="00201848" w:rsidP="00201848">
      <w:r w:rsidRPr="00201848">
        <w:rPr>
          <w:rtl/>
        </w:rPr>
        <w:t>يتم إعداد استبانة (مرفق) لغايات قياس مدى معرفة والمام جميع موظفي الدائرة بمفهوم تخطيط التعاقب الوظيفي وأهميته وكيفية تطبيقه. كما تعكس مخرجات الاستبانة مدى التزام ودعم الإدارة العليا لعملية تخطيط التعاقب الوظيفي. وتقسم الاستبانة الى أربعة محاور تقيس المفهوم والالتزام، والتطبيق، والمتابعة، والتقييم.</w:t>
      </w:r>
    </w:p>
    <w:p w14:paraId="2E4EE30F" w14:textId="77777777" w:rsidR="00201848" w:rsidRPr="00201848" w:rsidRDefault="00201848" w:rsidP="00201848">
      <w:pPr>
        <w:rPr>
          <w:b/>
          <w:bCs/>
        </w:rPr>
      </w:pPr>
      <w:r w:rsidRPr="00201848">
        <w:rPr>
          <w:b/>
          <w:bCs/>
          <w:rtl/>
        </w:rPr>
        <w:t>تعتبر وحدات إدارة الموارد البشرية هي الجهة المعنية بمتابعة اجراء الدراسة والبناء على نتائجها ويتم إعداد الدراسة وفق الخطوات التالية:</w:t>
      </w:r>
    </w:p>
    <w:p w14:paraId="23698A99" w14:textId="77777777" w:rsidR="00201848" w:rsidRPr="00201848" w:rsidRDefault="00201848">
      <w:pPr>
        <w:pStyle w:val="a5"/>
        <w:numPr>
          <w:ilvl w:val="0"/>
          <w:numId w:val="18"/>
        </w:numPr>
        <w:jc w:val="both"/>
        <w:rPr>
          <w:rFonts w:ascii="Adobe Arabic" w:hAnsi="Adobe Arabic" w:cs="Adobe Arabic"/>
          <w:color w:val="002060"/>
          <w:sz w:val="36"/>
          <w:szCs w:val="36"/>
        </w:rPr>
      </w:pPr>
      <w:r w:rsidRPr="00201848">
        <w:rPr>
          <w:rFonts w:ascii="Adobe Arabic" w:hAnsi="Adobe Arabic" w:cs="Adobe Arabic"/>
          <w:color w:val="002060"/>
          <w:sz w:val="36"/>
          <w:szCs w:val="36"/>
          <w:rtl/>
        </w:rPr>
        <w:t>تعميم الاستبانة على موظفي الدائرة أو من خلال مجموعات العمل المركزة.</w:t>
      </w:r>
    </w:p>
    <w:p w14:paraId="22F6C263" w14:textId="77777777" w:rsidR="00201848" w:rsidRPr="00201848" w:rsidRDefault="00201848">
      <w:pPr>
        <w:pStyle w:val="a5"/>
        <w:numPr>
          <w:ilvl w:val="0"/>
          <w:numId w:val="18"/>
        </w:numPr>
        <w:jc w:val="both"/>
        <w:rPr>
          <w:rFonts w:ascii="Adobe Arabic" w:hAnsi="Adobe Arabic" w:cs="Adobe Arabic"/>
          <w:color w:val="002060"/>
          <w:sz w:val="36"/>
          <w:szCs w:val="36"/>
          <w:rtl/>
        </w:rPr>
      </w:pPr>
      <w:r w:rsidRPr="00201848">
        <w:rPr>
          <w:rFonts w:ascii="Adobe Arabic" w:hAnsi="Adobe Arabic" w:cs="Adobe Arabic"/>
          <w:color w:val="002060"/>
          <w:sz w:val="36"/>
          <w:szCs w:val="36"/>
          <w:rtl/>
        </w:rPr>
        <w:t>تحليل النتائج وتصنيف نتائج التحليل بحيث يوضح التباين في المستوى المعرفي بين فئات المستجيبين:</w:t>
      </w:r>
    </w:p>
    <w:p w14:paraId="6F8C0948" w14:textId="77777777" w:rsidR="00201848" w:rsidRDefault="00201848" w:rsidP="00201848">
      <w:r w:rsidRPr="00036115">
        <w:rPr>
          <w:rtl/>
        </w:rPr>
        <w:t>أ- الإدارة العليا</w:t>
      </w:r>
    </w:p>
    <w:p w14:paraId="6A4D0DA2" w14:textId="77777777" w:rsidR="00201848" w:rsidRDefault="00201848" w:rsidP="00201848">
      <w:r w:rsidRPr="00036115">
        <w:rPr>
          <w:rtl/>
        </w:rPr>
        <w:t>ب- موظفي وحدة الموارد البشرية</w:t>
      </w:r>
    </w:p>
    <w:p w14:paraId="2910F112" w14:textId="77777777" w:rsidR="00201848" w:rsidRDefault="00201848" w:rsidP="00201848">
      <w:r w:rsidRPr="00036115">
        <w:rPr>
          <w:rtl/>
        </w:rPr>
        <w:t>ج- باقي موظفي الدائرة</w:t>
      </w:r>
    </w:p>
    <w:p w14:paraId="09FD04A0" w14:textId="77777777" w:rsidR="00201848" w:rsidRPr="00201848" w:rsidRDefault="00201848">
      <w:pPr>
        <w:pStyle w:val="a5"/>
        <w:numPr>
          <w:ilvl w:val="0"/>
          <w:numId w:val="18"/>
        </w:numPr>
        <w:jc w:val="both"/>
        <w:rPr>
          <w:rFonts w:ascii="Adobe Arabic" w:hAnsi="Adobe Arabic" w:cs="Adobe Arabic"/>
          <w:color w:val="002060"/>
          <w:sz w:val="36"/>
          <w:szCs w:val="36"/>
        </w:rPr>
      </w:pPr>
      <w:r w:rsidRPr="00201848">
        <w:rPr>
          <w:rFonts w:ascii="Adobe Arabic" w:hAnsi="Adobe Arabic" w:cs="Adobe Arabic"/>
          <w:color w:val="002060"/>
          <w:sz w:val="36"/>
          <w:szCs w:val="36"/>
          <w:rtl/>
        </w:rPr>
        <w:t>استخراج النتائج وإعداد التقرير.</w:t>
      </w:r>
    </w:p>
    <w:p w14:paraId="4AA733BC" w14:textId="77777777" w:rsidR="00201848" w:rsidRPr="00036115" w:rsidRDefault="00201848" w:rsidP="00201848">
      <w:r w:rsidRPr="00036115">
        <w:rPr>
          <w:rtl/>
        </w:rPr>
        <w:t>وضع وتنفيذ خطة تتناول معالجة أوجه القصور وفق فئات المستجيبين والتباين المعرفي فيما بينهم، سواء من خال العمل على توفير المتطلبات الأساسية لتنفيذ خطط التعاقب الوظيفي مثل عقد ورش توعوية او الحاق المرشحين بدورات تدريبية لتعريفهم بالمفهوم او كيفية التطبيق</w:t>
      </w:r>
      <w:r>
        <w:rPr>
          <w:rFonts w:hint="cs"/>
          <w:rtl/>
        </w:rPr>
        <w:t>.</w:t>
      </w:r>
    </w:p>
    <w:p w14:paraId="0B788353" w14:textId="77777777" w:rsidR="00201848" w:rsidRPr="00201848" w:rsidRDefault="00201848">
      <w:pPr>
        <w:pStyle w:val="a5"/>
        <w:numPr>
          <w:ilvl w:val="0"/>
          <w:numId w:val="17"/>
        </w:numPr>
        <w:rPr>
          <w:rFonts w:ascii="Sakkal Majalla" w:hAnsi="Sakkal Majalla" w:cs="Sakkal Majalla"/>
          <w:color w:val="C00000"/>
          <w:sz w:val="32"/>
          <w:szCs w:val="36"/>
        </w:rPr>
      </w:pPr>
      <w:r w:rsidRPr="00201848">
        <w:rPr>
          <w:rFonts w:ascii="Sakkal Majalla" w:hAnsi="Sakkal Majalla" w:cs="Sakkal Majalla" w:hint="cs"/>
          <w:color w:val="C00000"/>
          <w:sz w:val="32"/>
          <w:szCs w:val="36"/>
          <w:rtl/>
        </w:rPr>
        <w:t>ثانياً:</w:t>
      </w:r>
      <w:r w:rsidRPr="00201848">
        <w:rPr>
          <w:rFonts w:ascii="Sakkal Majalla" w:hAnsi="Sakkal Majalla" w:cs="Sakkal Majalla"/>
          <w:color w:val="C00000"/>
          <w:sz w:val="32"/>
          <w:szCs w:val="36"/>
          <w:rtl/>
        </w:rPr>
        <w:t xml:space="preserve"> توفير المتطلبات الاولية لعملية تخطيط التعاقب الوظيفي</w:t>
      </w:r>
      <w:r>
        <w:rPr>
          <w:rFonts w:ascii="Sakkal Majalla" w:hAnsi="Sakkal Majalla" w:cs="Sakkal Majalla" w:hint="cs"/>
          <w:color w:val="C00000"/>
          <w:sz w:val="32"/>
          <w:szCs w:val="36"/>
          <w:rtl/>
        </w:rPr>
        <w:t>:</w:t>
      </w:r>
    </w:p>
    <w:p w14:paraId="2952BA55" w14:textId="77777777" w:rsidR="00201848" w:rsidRPr="00036115" w:rsidRDefault="00201848" w:rsidP="00201848">
      <w:r w:rsidRPr="00036115">
        <w:rPr>
          <w:rtl/>
        </w:rPr>
        <w:t>التحقق من توافر العناصر التالية في الدائرة لغايات ضمان نجاح عملية تخطيط التعاقب الوظيفي، وهي:</w:t>
      </w:r>
    </w:p>
    <w:p w14:paraId="65C304AD" w14:textId="77777777" w:rsidR="00AA0F2A" w:rsidRPr="00201848" w:rsidRDefault="00AA0F2A" w:rsidP="00294397">
      <w:pPr>
        <w:ind w:left="-613"/>
        <w:jc w:val="center"/>
        <w:rPr>
          <w:rtl/>
          <w:lang w:bidi="ar-SY"/>
        </w:rPr>
      </w:pPr>
    </w:p>
    <w:p w14:paraId="05974ABA" w14:textId="77777777"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lastRenderedPageBreak/>
        <w:t xml:space="preserve">هيكل تنظيمي وهيكل </w:t>
      </w:r>
      <w:r w:rsidR="00351BFD">
        <w:rPr>
          <w:rFonts w:ascii="Adobe Arabic" w:eastAsia="Times New Roman" w:hAnsi="Adobe Arabic" w:cs="Adobe Arabic" w:hint="cs"/>
          <w:color w:val="002060"/>
          <w:sz w:val="36"/>
          <w:szCs w:val="36"/>
          <w:rtl/>
        </w:rPr>
        <w:t>وظيفي</w:t>
      </w:r>
      <w:r w:rsidRPr="00BD5EA4">
        <w:rPr>
          <w:rFonts w:ascii="Adobe Arabic" w:eastAsia="Times New Roman" w:hAnsi="Adobe Arabic" w:cs="Adobe Arabic"/>
          <w:color w:val="002060"/>
          <w:sz w:val="36"/>
          <w:szCs w:val="36"/>
          <w:rtl/>
        </w:rPr>
        <w:t xml:space="preserve"> للدائرة.</w:t>
      </w:r>
    </w:p>
    <w:p w14:paraId="181A67F0" w14:textId="77777777"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خطة استراتيجية تتضمن البرامج والمشاريع والمسؤوليات وتحدد التوجهات المستقبلية للدائرة.</w:t>
      </w:r>
    </w:p>
    <w:p w14:paraId="481215AA" w14:textId="77777777"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بطاقات وصف وظيفي مبنية على الكفايات.</w:t>
      </w:r>
    </w:p>
    <w:p w14:paraId="78D5EC6D" w14:textId="77777777"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 xml:space="preserve">سياسات واجراءات وخطة تطوير الموارد </w:t>
      </w:r>
      <w:r w:rsidRPr="00BD5EA4">
        <w:rPr>
          <w:rFonts w:ascii="Adobe Arabic" w:eastAsia="Times New Roman" w:hAnsi="Adobe Arabic" w:cs="Adobe Arabic" w:hint="cs"/>
          <w:color w:val="002060"/>
          <w:sz w:val="36"/>
          <w:szCs w:val="36"/>
          <w:rtl/>
        </w:rPr>
        <w:t>البشرية.</w:t>
      </w:r>
    </w:p>
    <w:p w14:paraId="41DC115A" w14:textId="77777777"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سياسات وخطة الاحتفاظ بالكفؤين والتحفيز</w:t>
      </w:r>
    </w:p>
    <w:p w14:paraId="329277FF" w14:textId="77777777"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منهجية لتحديد الاحتياجات التدريبية.</w:t>
      </w:r>
    </w:p>
    <w:p w14:paraId="3812445C" w14:textId="77777777" w:rsidR="00BD5EA4" w:rsidRP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تقييم موضوعي لأداء الموظفين وربط مخرجاته مع خطط التطوير والتدريب.</w:t>
      </w:r>
    </w:p>
    <w:p w14:paraId="2FD54548" w14:textId="77777777" w:rsidR="00BD5EA4" w:rsidRDefault="00BD5EA4">
      <w:pPr>
        <w:pStyle w:val="a5"/>
        <w:numPr>
          <w:ilvl w:val="0"/>
          <w:numId w:val="19"/>
        </w:numPr>
        <w:spacing w:before="100" w:beforeAutospacing="1" w:after="100" w:afterAutospacing="1" w:line="276" w:lineRule="auto"/>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ادارة موارد بشرية مؤهلة ومدربة في مجال تخطيط التعاقب الوظيفي.</w:t>
      </w:r>
    </w:p>
    <w:p w14:paraId="23CF960D" w14:textId="77777777" w:rsidR="0054027D" w:rsidRPr="0054027D" w:rsidRDefault="0054027D" w:rsidP="0054027D">
      <w:pPr>
        <w:spacing w:before="100" w:beforeAutospacing="1" w:after="100" w:afterAutospacing="1"/>
        <w:rPr>
          <w:rFonts w:ascii="Adobe Arabic" w:eastAsia="Times New Roman" w:hAnsi="Adobe Arabic" w:cs="Adobe Arabic"/>
          <w:color w:val="002060"/>
          <w:sz w:val="36"/>
          <w:szCs w:val="36"/>
          <w:rtl/>
        </w:rPr>
      </w:pPr>
      <w:r>
        <w:rPr>
          <w:noProof/>
          <w:rtl/>
        </w:rPr>
        <mc:AlternateContent>
          <mc:Choice Requires="wpg">
            <w:drawing>
              <wp:inline distT="0" distB="0" distL="0" distR="0" wp14:anchorId="65D63C3E" wp14:editId="66D1F3CF">
                <wp:extent cx="5727699" cy="471805"/>
                <wp:effectExtent l="0" t="0" r="6985" b="61595"/>
                <wp:docPr id="3495" name="Group 3495"/>
                <wp:cNvGraphicFramePr/>
                <a:graphic xmlns:a="http://schemas.openxmlformats.org/drawingml/2006/main">
                  <a:graphicData uri="http://schemas.microsoft.com/office/word/2010/wordprocessingGroup">
                    <wpg:wgp>
                      <wpg:cNvGrpSpPr/>
                      <wpg:grpSpPr>
                        <a:xfrm>
                          <a:off x="0" y="0"/>
                          <a:ext cx="5727699" cy="471805"/>
                          <a:chOff x="0" y="0"/>
                          <a:chExt cx="5727699" cy="471805"/>
                        </a:xfrm>
                      </wpg:grpSpPr>
                      <wpg:grpSp>
                        <wpg:cNvPr id="3496" name="Group 3496"/>
                        <wpg:cNvGrpSpPr/>
                        <wpg:grpSpPr>
                          <a:xfrm>
                            <a:off x="0" y="0"/>
                            <a:ext cx="5727699" cy="471805"/>
                            <a:chOff x="0" y="0"/>
                            <a:chExt cx="6131267" cy="505879"/>
                          </a:xfrm>
                        </wpg:grpSpPr>
                        <wpg:grpSp>
                          <wpg:cNvPr id="3497" name="Group 3497"/>
                          <wpg:cNvGrpSpPr/>
                          <wpg:grpSpPr>
                            <a:xfrm>
                              <a:off x="4397927" y="0"/>
                              <a:ext cx="1733340" cy="505839"/>
                              <a:chOff x="4717655" y="0"/>
                              <a:chExt cx="2528762" cy="711023"/>
                            </a:xfrm>
                          </wpg:grpSpPr>
                          <wps:wsp>
                            <wps:cNvPr id="3498" name="Rectangle: Rounded Corners 3498">
                              <a:extLst>
                                <a:ext uri="{C183D7F6-B498-43B3-948B-1728B52AA6E4}">
                                  <adec:decorative xmlns:adec="http://schemas.microsoft.com/office/drawing/2017/decorative" val="1"/>
                                </a:ext>
                              </a:extLst>
                            </wps:cNvPr>
                            <wps:cNvSpPr/>
                            <wps:spPr>
                              <a:xfrm>
                                <a:off x="4717655" y="0"/>
                                <a:ext cx="252876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D320F0"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BD5EA4">
                                    <w:rPr>
                                      <w:rFonts w:ascii="Adobe Arabic" w:hAnsi="Adobe Arabic" w:cs="Adobe Arabic"/>
                                      <w:bCs/>
                                      <w:color w:val="auto"/>
                                      <w:sz w:val="36"/>
                                      <w:szCs w:val="36"/>
                                      <w:rtl/>
                                      <w:lang w:bidi="ar-SY"/>
                                    </w:rPr>
                                    <w:t>تشكيل اللجان</w:t>
                                  </w:r>
                                  <w:r>
                                    <w:rPr>
                                      <w:rFonts w:ascii="Adobe Arabic" w:hAnsi="Adobe Arabic" w:cs="Adobe Arabic"/>
                                      <w:bCs/>
                                      <w:color w:val="auto"/>
                                      <w:sz w:val="36"/>
                                      <w:szCs w:val="36"/>
                                      <w:rtl/>
                                      <w:lang w:bidi="ar-SY"/>
                                    </w:rPr>
                                    <w:t>:</w:t>
                                  </w:r>
                                </w:p>
                              </w:txbxContent>
                            </wps:txbx>
                            <wps:bodyPr tIns="36000" bIns="36000" rtlCol="0" anchor="ctr"/>
                          </wps:wsp>
                          <wps:wsp>
                            <wps:cNvPr id="3499" name="Oval 3499">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500" name="Rectangle 3500"/>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501" name="Group 3501"/>
                        <wpg:cNvGrpSpPr/>
                        <wpg:grpSpPr>
                          <a:xfrm>
                            <a:off x="5343525" y="104775"/>
                            <a:ext cx="209550" cy="249555"/>
                            <a:chOff x="0" y="0"/>
                            <a:chExt cx="273780" cy="327013"/>
                          </a:xfrm>
                          <a:solidFill>
                            <a:schemeClr val="bg1"/>
                          </a:solidFill>
                        </wpg:grpSpPr>
                        <wps:wsp>
                          <wps:cNvPr id="350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50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50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505" name="Google Shape;204;p17"/>
                          <wpg:cNvGrpSpPr/>
                          <wpg:grpSpPr>
                            <a:xfrm>
                              <a:off x="0" y="0"/>
                              <a:ext cx="273780" cy="105078"/>
                              <a:chOff x="0" y="0"/>
                              <a:chExt cx="273780" cy="105078"/>
                            </a:xfrm>
                            <a:grpFill/>
                          </wpg:grpSpPr>
                          <wps:wsp>
                            <wps:cNvPr id="350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50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50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50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51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5D63C3E" id="Group 3495" o:spid="_x0000_s1453" style="width:451pt;height:37.15pt;mso-position-horizontal-relative:char;mso-position-vertical-relative:line" coordsize="57276,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">
                <v:group id="Group 3496" o:spid="_x0000_s1454" style="position:absolute;width:57276;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">
                  <v:group id="Group 3497" o:spid="_x0000_s1455" style="position:absolute;left:43979;width:17333;height:5058" coordorigin="47176" coordsize="2528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">
                    <v:roundrect id="Rectangle: Rounded Corners 3498" o:spid="_x0000_s1456" alt="&quot;&quot;" style="position:absolute;left:47176;width:2528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" fillcolor="#0070c0" stroked="f" strokeweight="1pt">
                      <v:stroke joinstyle="miter"/>
                      <v:textbox inset=",1mm,,1mm">
                        <w:txbxContent>
                          <w:p w14:paraId="75D320F0"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BD5EA4">
                              <w:rPr>
                                <w:rFonts w:ascii="Adobe Arabic" w:hAnsi="Adobe Arabic" w:cs="Adobe Arabic"/>
                                <w:bCs/>
                                <w:color w:val="auto"/>
                                <w:sz w:val="36"/>
                                <w:szCs w:val="36"/>
                                <w:rtl/>
                                <w:lang w:bidi="ar-SY"/>
                              </w:rPr>
                              <w:t>تشكيل اللجان</w:t>
                            </w:r>
                            <w:r>
                              <w:rPr>
                                <w:rFonts w:ascii="Adobe Arabic" w:hAnsi="Adobe Arabic" w:cs="Adobe Arabic"/>
                                <w:bCs/>
                                <w:color w:val="auto"/>
                                <w:sz w:val="36"/>
                                <w:szCs w:val="36"/>
                                <w:rtl/>
                                <w:lang w:bidi="ar-SY"/>
                              </w:rPr>
                              <w:t>:</w:t>
                            </w:r>
                          </w:p>
                        </w:txbxContent>
                      </v:textbox>
                    </v:roundrect>
                    <v:oval id="Oval 3499" o:spid="_x0000_s1457"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" fillcolor="#272727 [2749]" stroked="f" strokeweight="1pt">
                      <v:stroke joinstyle="miter"/>
                      <v:shadow on="t" color="black" opacity="26214f" origin=",-.5" offset="0,3pt"/>
                    </v:oval>
                  </v:group>
                  <v:rect id="Rectangle 3500" o:spid="_x0000_s1458"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" fillcolor="#0070c0" stroked="f" strokeweight="1pt"/>
                </v:group>
                <v:group id="Group 3501" o:spid="_x0000_s1459"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">
                  <v:shape id="Google Shape;201;p17" o:spid="_x0000_s1460"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61"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462"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463"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">
                    <v:shape id="Google Shape;205;p17" o:spid="_x0000_s1464"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" path="m227,1501v107,,226,-72,226,-167l453,167c453,84,322,1,227,1,144,1,1,84,1,167r,1167c1,1429,144,1501,227,1501xe" filled="f" stroked="f">
                      <v:path arrowok="t" o:extrusionok="f"/>
                    </v:shape>
                    <v:shape id="Google Shape;206;p17" o:spid="_x0000_s1465"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466"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" path="m822,1346v24,,60,-12,83,-35c989,1263,1013,1156,953,1072l334,108c286,25,179,1,96,48,12,108,1,215,48,298r619,965c703,1322,763,1346,822,1346xe" filled="f" stroked="f">
                      <v:path arrowok="t" o:extrusionok="f"/>
                    </v:shape>
                    <v:shape id="Google Shape;208;p17" o:spid="_x0000_s1467"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468"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" path="m1370,120c1322,36,1215,1,1132,48l120,596c36,632,1,751,48,822v24,60,83,95,143,95c227,917,251,905,274,894l1298,346v84,-36,107,-155,72,-226xe" filled="f" stroked="f">
                      <v:path arrowok="t" o:extrusionok="f"/>
                    </v:shape>
                  </v:group>
                </v:group>
                <w10:anchorlock/>
              </v:group>
            </w:pict>
          </mc:Fallback>
        </mc:AlternateContent>
      </w:r>
    </w:p>
    <w:p w14:paraId="6DBC41B8" w14:textId="77777777" w:rsidR="00BD5EA4" w:rsidRDefault="0050179E" w:rsidP="00BD5EA4">
      <w:pPr>
        <w:ind w:left="26"/>
        <w:jc w:val="center"/>
        <w:rPr>
          <w:rtl/>
        </w:rPr>
      </w:pPr>
      <w:r>
        <w:rPr>
          <w:noProof/>
        </w:rPr>
        <mc:AlternateContent>
          <mc:Choice Requires="wpg">
            <w:drawing>
              <wp:inline distT="0" distB="0" distL="0" distR="0" wp14:anchorId="1F832B83" wp14:editId="0628F5DE">
                <wp:extent cx="5728970" cy="471805"/>
                <wp:effectExtent l="0" t="0" r="0" b="0"/>
                <wp:docPr id="8425"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5" cy="5058"/>
                        </a:xfrm>
                      </wpg:grpSpPr>
                      <wpg:grpSp>
                        <wpg:cNvPr id="8426" name="Group 21"/>
                        <wpg:cNvGrpSpPr>
                          <a:grpSpLocks/>
                        </wpg:cNvGrpSpPr>
                        <wpg:grpSpPr bwMode="auto">
                          <a:xfrm>
                            <a:off x="42687" y="0"/>
                            <a:ext cx="18638" cy="5058"/>
                            <a:chOff x="33759" y="0"/>
                            <a:chExt cx="27190" cy="7110"/>
                          </a:xfrm>
                        </wpg:grpSpPr>
                        <wps:wsp>
                          <wps:cNvPr id="8427" name="Rectangle: Rounded Corners 55">
                            <a:extLst>
                              <a:ext uri="{C183D7F6-B498-43B3-948B-1728B52AA6E4}">
                                <adec:decorative xmlns:adec="http://schemas.microsoft.com/office/drawing/2017/decorative" val="1"/>
                              </a:ext>
                            </a:extLst>
                          </wps:cNvPr>
                          <wps:cNvSpPr>
                            <a:spLocks noChangeArrowheads="1"/>
                          </wps:cNvSpPr>
                          <wps:spPr bwMode="auto">
                            <a:xfrm>
                              <a:off x="33759" y="0"/>
                              <a:ext cx="27190"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EA0CF5A" w14:textId="77777777"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اللجنة التوجيهية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28"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81AFE92" w14:textId="77777777" w:rsidR="00BD5EA4" w:rsidRPr="0056070B" w:rsidRDefault="00BD5EA4" w:rsidP="00BD5EA4">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8429"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F832B83" id="Group 220" o:spid="_x0000_s1469" style="width:451.1pt;height:37.15pt;mso-position-horizontal-relative:char;mso-position-vertical-relative:line" coordsize="61325,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">
                <v:group id="Group 21" o:spid="_x0000_s1470" style="position:absolute;left:42687;width:18638;height:5058" coordorigin="33759" coordsize="2719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roundrect id="Rectangle: Rounded Corners 55" o:spid="_x0000_s1471" alt="&quot;&quot;" style="position:absolute;left:33759;width:2719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" fillcolor="#c00000" stroked="f" strokeweight="1pt">
                    <v:stroke joinstyle="miter"/>
                    <v:textbox inset=",1mm,,1mm">
                      <w:txbxContent>
                        <w:p w14:paraId="7EA0CF5A" w14:textId="77777777"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اللجنة التوجيهية</w:t>
                          </w:r>
                          <w:r w:rsidRPr="00E152AC">
                            <w:rPr>
                              <w:rFonts w:hint="cs"/>
                              <w:bCs w:val="0"/>
                              <w:color w:val="FFFFFF" w:themeColor="background1"/>
                              <w:rtl/>
                              <w:lang w:bidi="ar-SY"/>
                            </w:rPr>
                            <w:t>:</w:t>
                          </w:r>
                        </w:p>
                      </w:txbxContent>
                    </v:textbox>
                  </v:roundrect>
                  <v:oval id="Oval 61" o:spid="_x0000_s1472"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" fillcolor="#272727 [2749]" stroked="f" strokeweight="1pt">
                    <v:stroke joinstyle="miter"/>
                    <v:shadow on="t" color="black" opacity="26213f" origin=",-.5" offset="0,3pt"/>
                    <v:textbox inset="0,0,0,0">
                      <w:txbxContent>
                        <w:p w14:paraId="781AFE92" w14:textId="77777777" w:rsidR="00BD5EA4" w:rsidRPr="0056070B" w:rsidRDefault="00BD5EA4" w:rsidP="00BD5EA4">
                          <w:pPr>
                            <w:jc w:val="center"/>
                            <w:rPr>
                              <w:color w:val="FFFFFF" w:themeColor="background1"/>
                              <w:lang w:bidi="ar-SY"/>
                            </w:rPr>
                          </w:pPr>
                          <w:r>
                            <w:rPr>
                              <w:rFonts w:hint="cs"/>
                              <w:color w:val="FFFFFF" w:themeColor="background1"/>
                              <w:rtl/>
                              <w:lang w:bidi="ar-SY"/>
                            </w:rPr>
                            <w:t>1</w:t>
                          </w:r>
                        </w:p>
                      </w:txbxContent>
                    </v:textbox>
                  </v:oval>
                </v:group>
                <v:rect id="Rectangle 25" o:spid="_x0000_s1473"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" fillcolor="#c00000" stroked="f" strokeweight="1pt"/>
                <w10:anchorlock/>
              </v:group>
            </w:pict>
          </mc:Fallback>
        </mc:AlternateContent>
      </w:r>
    </w:p>
    <w:p w14:paraId="6A32173E" w14:textId="070E12DA" w:rsidR="00BD5EA4" w:rsidRPr="00036115" w:rsidRDefault="00BD5EA4" w:rsidP="00BD5EA4">
      <w:pPr>
        <w:rPr>
          <w:rtl/>
        </w:rPr>
      </w:pPr>
      <w:r w:rsidRPr="00036115">
        <w:rPr>
          <w:rtl/>
        </w:rPr>
        <w:t>تشكل لجنة توجيهية لغايات التخطيط للتعاقب الوظيفي بقرار من الإدارة العليا بحيث تكون برئاسة</w:t>
      </w:r>
      <w:r w:rsidRPr="00036115">
        <w:rPr>
          <w:rFonts w:hint="cs"/>
          <w:rtl/>
        </w:rPr>
        <w:t xml:space="preserve"> </w:t>
      </w:r>
      <w:r w:rsidRPr="00036115">
        <w:rPr>
          <w:rtl/>
        </w:rPr>
        <w:t>الأمين / المدير العام او من يفوضه من كبار موظفي الدائرة وعضوية مسؤول وحدة الموارد البشرية،</w:t>
      </w:r>
      <w:r w:rsidRPr="00036115">
        <w:rPr>
          <w:rFonts w:hint="cs"/>
          <w:rtl/>
        </w:rPr>
        <w:t xml:space="preserve"> </w:t>
      </w:r>
      <w:r w:rsidRPr="00036115">
        <w:rPr>
          <w:rtl/>
        </w:rPr>
        <w:t>ومسؤول وحدة التطوير المؤسسي، ومسؤول وحدة الرقاب</w:t>
      </w:r>
      <w:r w:rsidRPr="00036115">
        <w:rPr>
          <w:rFonts w:hint="cs"/>
          <w:rtl/>
        </w:rPr>
        <w:t xml:space="preserve"> </w:t>
      </w:r>
      <w:r w:rsidRPr="00036115">
        <w:rPr>
          <w:rtl/>
        </w:rPr>
        <w:t>الداخلية، وعدد من شاغلي الوظائف القيادية</w:t>
      </w:r>
      <w:r w:rsidRPr="00036115">
        <w:rPr>
          <w:rFonts w:hint="cs"/>
          <w:rtl/>
        </w:rPr>
        <w:t xml:space="preserve"> </w:t>
      </w:r>
      <w:r w:rsidRPr="00036115">
        <w:rPr>
          <w:rtl/>
        </w:rPr>
        <w:t>الأساسية في الدائرة، بالإضافة لأحد الموظفين المتخصصين في وحدة الموارد البشرية مقرراً لها.</w:t>
      </w:r>
      <w:r w:rsidRPr="00036115">
        <w:rPr>
          <w:rFonts w:hint="cs"/>
          <w:rtl/>
        </w:rPr>
        <w:t xml:space="preserve"> </w:t>
      </w:r>
      <w:hyperlink r:id="rId60" w:history="1">
        <w:r w:rsidRPr="000A73E5">
          <w:rPr>
            <w:rStyle w:val="Hyperlink"/>
            <w:rtl/>
          </w:rPr>
          <w:t>تتولى اللجنة التوجيهية المهام التالية</w:t>
        </w:r>
      </w:hyperlink>
      <w:r w:rsidRPr="00036115">
        <w:rPr>
          <w:rtl/>
        </w:rPr>
        <w:t>:</w:t>
      </w:r>
    </w:p>
    <w:p w14:paraId="1EB298D7" w14:textId="77777777" w:rsidR="00BD5EA4" w:rsidRPr="00BD5EA4" w:rsidRDefault="00BD5EA4">
      <w:pPr>
        <w:pStyle w:val="a5"/>
        <w:numPr>
          <w:ilvl w:val="0"/>
          <w:numId w:val="20"/>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التأكد من تطبيق منهجية ودليل التعاقب الوظيفي المعتمد من الديوان.</w:t>
      </w:r>
    </w:p>
    <w:p w14:paraId="449E387C" w14:textId="77777777" w:rsidR="00BD5EA4" w:rsidRPr="00BD5EA4" w:rsidRDefault="00BD5EA4">
      <w:pPr>
        <w:pStyle w:val="a5"/>
        <w:numPr>
          <w:ilvl w:val="0"/>
          <w:numId w:val="20"/>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اعتماد الأهمية النسبية(الأوزان) لمعايير تحديد الوظائف الحيوية.</w:t>
      </w:r>
    </w:p>
    <w:p w14:paraId="04E9D8B9" w14:textId="77777777" w:rsidR="00BD5EA4" w:rsidRPr="00BD5EA4" w:rsidRDefault="00BD5EA4">
      <w:pPr>
        <w:pStyle w:val="a5"/>
        <w:numPr>
          <w:ilvl w:val="0"/>
          <w:numId w:val="20"/>
        </w:numPr>
        <w:spacing w:after="0" w:line="276" w:lineRule="auto"/>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اعتماد قائمة الوظائف الحيوية في الدائرة وأولوياتها.</w:t>
      </w:r>
    </w:p>
    <w:p w14:paraId="1A2BE55C" w14:textId="77777777" w:rsidR="00BD5EA4" w:rsidRPr="00BD5EA4" w:rsidRDefault="00BD5EA4">
      <w:pPr>
        <w:pStyle w:val="a5"/>
        <w:numPr>
          <w:ilvl w:val="0"/>
          <w:numId w:val="20"/>
        </w:numPr>
        <w:spacing w:after="0" w:line="276" w:lineRule="auto"/>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اعتماد قائمة المرشحين البدلاء وتقييمهم.</w:t>
      </w:r>
    </w:p>
    <w:p w14:paraId="210ABE16" w14:textId="77777777" w:rsidR="00BD5EA4" w:rsidRPr="00BD5EA4" w:rsidRDefault="00BD5EA4">
      <w:pPr>
        <w:pStyle w:val="a5"/>
        <w:numPr>
          <w:ilvl w:val="0"/>
          <w:numId w:val="20"/>
        </w:numPr>
        <w:spacing w:after="0" w:line="276" w:lineRule="auto"/>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اعتماد خطة التعاقب الوظيفي.</w:t>
      </w:r>
    </w:p>
    <w:p w14:paraId="342B064B" w14:textId="77777777" w:rsidR="00BD5EA4" w:rsidRPr="00BD5EA4" w:rsidRDefault="00BD5EA4">
      <w:pPr>
        <w:pStyle w:val="a5"/>
        <w:numPr>
          <w:ilvl w:val="0"/>
          <w:numId w:val="20"/>
        </w:numPr>
        <w:spacing w:after="0" w:line="276" w:lineRule="auto"/>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المتابعة والتوجيه في تطبيق خطة التعاقب الوظيفي.</w:t>
      </w:r>
    </w:p>
    <w:p w14:paraId="719D3CD7" w14:textId="77777777" w:rsidR="00BD5EA4" w:rsidRDefault="0050179E" w:rsidP="00BD5EA4">
      <w:pPr>
        <w:ind w:left="26"/>
        <w:jc w:val="center"/>
        <w:rPr>
          <w:rtl/>
        </w:rPr>
      </w:pPr>
      <w:r>
        <w:rPr>
          <w:noProof/>
        </w:rPr>
        <mc:AlternateContent>
          <mc:Choice Requires="wpg">
            <w:drawing>
              <wp:inline distT="0" distB="0" distL="0" distR="0" wp14:anchorId="6C6CFEBE" wp14:editId="2C75A899">
                <wp:extent cx="5728970" cy="471805"/>
                <wp:effectExtent l="0" t="0" r="0" b="0"/>
                <wp:docPr id="8420"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5" cy="5058"/>
                        </a:xfrm>
                      </wpg:grpSpPr>
                      <wpg:grpSp>
                        <wpg:cNvPr id="8421" name="Group 21"/>
                        <wpg:cNvGrpSpPr>
                          <a:grpSpLocks/>
                        </wpg:cNvGrpSpPr>
                        <wpg:grpSpPr bwMode="auto">
                          <a:xfrm>
                            <a:off x="42687" y="0"/>
                            <a:ext cx="18638" cy="5058"/>
                            <a:chOff x="33759" y="0"/>
                            <a:chExt cx="27190" cy="7110"/>
                          </a:xfrm>
                        </wpg:grpSpPr>
                        <wps:wsp>
                          <wps:cNvPr id="8422" name="Rectangle: Rounded Corners 55">
                            <a:extLst>
                              <a:ext uri="{C183D7F6-B498-43B3-948B-1728B52AA6E4}">
                                <adec:decorative xmlns:adec="http://schemas.microsoft.com/office/drawing/2017/decorative" val="1"/>
                              </a:ext>
                            </a:extLst>
                          </wps:cNvPr>
                          <wps:cNvSpPr>
                            <a:spLocks noChangeArrowheads="1"/>
                          </wps:cNvSpPr>
                          <wps:spPr bwMode="auto">
                            <a:xfrm>
                              <a:off x="33759" y="0"/>
                              <a:ext cx="27190"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1E7BB5F" w14:textId="77777777"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اللجنة الفنية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23"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3DCAC5A" w14:textId="77777777" w:rsidR="00BD5EA4" w:rsidRPr="0056070B" w:rsidRDefault="00BD5EA4" w:rsidP="00BD5EA4">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8424"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6C6CFEBE" id="Group 215" o:spid="_x0000_s1474" style="width:451.1pt;height:37.15pt;mso-position-horizontal-relative:char;mso-position-vertical-relative:line" coordsize="61325,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">
                <v:group id="Group 21" o:spid="_x0000_s1475" style="position:absolute;left:42687;width:18638;height:5058" coordorigin="33759" coordsize="2719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">
                  <v:roundrect id="Rectangle: Rounded Corners 55" o:spid="_x0000_s1476" alt="&quot;&quot;" style="position:absolute;left:33759;width:2719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" fillcolor="#c00000" stroked="f" strokeweight="1pt">
                    <v:stroke joinstyle="miter"/>
                    <v:textbox inset=",1mm,,1mm">
                      <w:txbxContent>
                        <w:p w14:paraId="61E7BB5F" w14:textId="77777777"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اللجنة الفنية</w:t>
                          </w:r>
                          <w:r w:rsidRPr="00E152AC">
                            <w:rPr>
                              <w:rFonts w:hint="cs"/>
                              <w:bCs w:val="0"/>
                              <w:color w:val="FFFFFF" w:themeColor="background1"/>
                              <w:rtl/>
                              <w:lang w:bidi="ar-SY"/>
                            </w:rPr>
                            <w:t>:</w:t>
                          </w:r>
                        </w:p>
                      </w:txbxContent>
                    </v:textbox>
                  </v:roundrect>
                  <v:oval id="Oval 61" o:spid="_x0000_s1477"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" fillcolor="#272727 [2749]" stroked="f" strokeweight="1pt">
                    <v:stroke joinstyle="miter"/>
                    <v:shadow on="t" color="black" opacity="26213f" origin=",-.5" offset="0,3pt"/>
                    <v:textbox inset="0,0,0,0">
                      <w:txbxContent>
                        <w:p w14:paraId="73DCAC5A" w14:textId="77777777" w:rsidR="00BD5EA4" w:rsidRPr="0056070B" w:rsidRDefault="00BD5EA4" w:rsidP="00BD5EA4">
                          <w:pPr>
                            <w:jc w:val="center"/>
                            <w:rPr>
                              <w:color w:val="FFFFFF" w:themeColor="background1"/>
                              <w:lang w:bidi="ar-SY"/>
                            </w:rPr>
                          </w:pPr>
                          <w:r>
                            <w:rPr>
                              <w:rFonts w:hint="cs"/>
                              <w:color w:val="FFFFFF" w:themeColor="background1"/>
                              <w:rtl/>
                              <w:lang w:bidi="ar-SY"/>
                            </w:rPr>
                            <w:t>2</w:t>
                          </w:r>
                        </w:p>
                      </w:txbxContent>
                    </v:textbox>
                  </v:oval>
                </v:group>
                <v:rect id="Rectangle 25" o:spid="_x0000_s1478"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" fillcolor="#c00000" stroked="f" strokeweight="1pt"/>
                <w10:anchorlock/>
              </v:group>
            </w:pict>
          </mc:Fallback>
        </mc:AlternateContent>
      </w:r>
    </w:p>
    <w:p w14:paraId="3833FCE4" w14:textId="4D0C37C8" w:rsidR="00BD5EA4" w:rsidRPr="006A5DFC" w:rsidRDefault="00BD5EA4" w:rsidP="00BD5EA4">
      <w:pPr>
        <w:rPr>
          <w:rtl/>
        </w:rPr>
      </w:pPr>
      <w:r w:rsidRPr="00036115">
        <w:rPr>
          <w:rtl/>
        </w:rPr>
        <w:t>تشكل لجنة فنية للتعاقب الوظيفي في الدائرة بقرار من الإدارة العليا وبرئاسة مسؤول وحدة الموارد</w:t>
      </w:r>
      <w:r>
        <w:rPr>
          <w:rFonts w:hint="cs"/>
          <w:rtl/>
        </w:rPr>
        <w:t xml:space="preserve"> </w:t>
      </w:r>
      <w:r w:rsidRPr="00036115">
        <w:rPr>
          <w:rtl/>
        </w:rPr>
        <w:t xml:space="preserve">البشرية وعضوية مسؤول الوحدة المعنية بالتدريب وأحد أخصائي تطوير الأداء المؤسسي وخبراء </w:t>
      </w:r>
      <w:r w:rsidRPr="00036115">
        <w:rPr>
          <w:rtl/>
        </w:rPr>
        <w:lastRenderedPageBreak/>
        <w:t>من</w:t>
      </w:r>
      <w:r>
        <w:rPr>
          <w:rFonts w:hint="cs"/>
          <w:rtl/>
        </w:rPr>
        <w:t xml:space="preserve"> </w:t>
      </w:r>
      <w:r w:rsidRPr="006A5DFC">
        <w:rPr>
          <w:rtl/>
        </w:rPr>
        <w:t xml:space="preserve">شاغلي الوظائف الأساسية ممن لهم الخبرة في وظائف الدائرة الأساسية. </w:t>
      </w:r>
      <w:r w:rsidRPr="006A5DFC">
        <w:rPr>
          <w:b/>
          <w:bCs/>
          <w:rtl/>
        </w:rPr>
        <w:t>ويتم تسمية أحد أخصائي</w:t>
      </w:r>
      <w:r w:rsidRPr="006A5DFC">
        <w:rPr>
          <w:rFonts w:hint="cs"/>
          <w:b/>
          <w:bCs/>
          <w:rtl/>
        </w:rPr>
        <w:t xml:space="preserve">. </w:t>
      </w:r>
      <w:hyperlink r:id="rId61" w:history="1">
        <w:r w:rsidRPr="000A73E5">
          <w:rPr>
            <w:rStyle w:val="Hyperlink"/>
            <w:b/>
            <w:bCs/>
            <w:rtl/>
          </w:rPr>
          <w:t>الموارد البشرية مقررا للجنة، وتتولى اللجنة الفنية المهام التالية</w:t>
        </w:r>
      </w:hyperlink>
      <w:r w:rsidRPr="006A5DFC">
        <w:rPr>
          <w:rtl/>
        </w:rPr>
        <w:t>:</w:t>
      </w:r>
    </w:p>
    <w:p w14:paraId="3D79892D"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اقتراح الاهمية النسبية (الأوزان) للمعايير التي سيتم تقييم الوظائف بناءً عليها.</w:t>
      </w:r>
    </w:p>
    <w:p w14:paraId="7A904EB9"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تحديد قائمة مسميات الوظائف الحيوية.</w:t>
      </w:r>
    </w:p>
    <w:p w14:paraId="0D290513"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تحديد كفايات الوظائف الحرجة.</w:t>
      </w:r>
    </w:p>
    <w:p w14:paraId="79B452BC"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تحديد قائمة المرشحين البدلاء.</w:t>
      </w:r>
    </w:p>
    <w:p w14:paraId="15D6F647" w14:textId="77777777" w:rsidR="00BD5EA4" w:rsidRP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التنسيق مع المعنيين في وحدة تنمية وتطوير الموارد البشرية، لغايات إعداد خطة التطوير الفردي للمرشحين البدلاء.</w:t>
      </w:r>
    </w:p>
    <w:p w14:paraId="72B2BE8F" w14:textId="77777777" w:rsidR="00BD5EA4" w:rsidRDefault="00BD5EA4">
      <w:pPr>
        <w:pStyle w:val="a5"/>
        <w:numPr>
          <w:ilvl w:val="0"/>
          <w:numId w:val="21"/>
        </w:numPr>
        <w:spacing w:after="0" w:line="276" w:lineRule="auto"/>
        <w:jc w:val="both"/>
        <w:rPr>
          <w:rFonts w:ascii="Adobe Arabic" w:eastAsia="Times New Roman" w:hAnsi="Adobe Arabic" w:cs="Adobe Arabic"/>
          <w:color w:val="002060"/>
          <w:sz w:val="36"/>
          <w:szCs w:val="36"/>
        </w:rPr>
      </w:pPr>
      <w:r w:rsidRPr="00BD5EA4">
        <w:rPr>
          <w:rFonts w:ascii="Adobe Arabic" w:eastAsia="Times New Roman" w:hAnsi="Adobe Arabic" w:cs="Adobe Arabic"/>
          <w:color w:val="002060"/>
          <w:sz w:val="36"/>
          <w:szCs w:val="36"/>
          <w:rtl/>
        </w:rPr>
        <w:t>إعداد مسودة خطة التعاقب الوظيفي.</w:t>
      </w:r>
    </w:p>
    <w:p w14:paraId="4E4559B4" w14:textId="77777777" w:rsidR="0054027D" w:rsidRPr="0054027D" w:rsidRDefault="0054027D" w:rsidP="0054027D">
      <w:pPr>
        <w:rPr>
          <w:rFonts w:ascii="Adobe Arabic" w:eastAsia="Times New Roman" w:hAnsi="Adobe Arabic" w:cs="Adobe Arabic"/>
          <w:color w:val="002060"/>
          <w:sz w:val="36"/>
          <w:szCs w:val="36"/>
          <w:rtl/>
        </w:rPr>
      </w:pPr>
      <w:r>
        <w:rPr>
          <w:noProof/>
          <w:rtl/>
        </w:rPr>
        <mc:AlternateContent>
          <mc:Choice Requires="wpg">
            <w:drawing>
              <wp:inline distT="0" distB="0" distL="0" distR="0" wp14:anchorId="38D1CCE0" wp14:editId="63AD784D">
                <wp:extent cx="5727700" cy="471805"/>
                <wp:effectExtent l="0" t="0" r="6350" b="61595"/>
                <wp:docPr id="3511" name="Group 3511"/>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512" name="Group 3512"/>
                        <wpg:cNvGrpSpPr/>
                        <wpg:grpSpPr>
                          <a:xfrm>
                            <a:off x="0" y="0"/>
                            <a:ext cx="5727700" cy="471805"/>
                            <a:chOff x="0" y="0"/>
                            <a:chExt cx="6131268" cy="505879"/>
                          </a:xfrm>
                        </wpg:grpSpPr>
                        <wpg:grpSp>
                          <wpg:cNvPr id="3513" name="Group 3513"/>
                          <wpg:cNvGrpSpPr/>
                          <wpg:grpSpPr>
                            <a:xfrm>
                              <a:off x="2868509" y="0"/>
                              <a:ext cx="3262759" cy="505839"/>
                              <a:chOff x="2486394" y="0"/>
                              <a:chExt cx="4760024" cy="711023"/>
                            </a:xfrm>
                          </wpg:grpSpPr>
                          <wps:wsp>
                            <wps:cNvPr id="3514" name="Rectangle: Rounded Corners 3514">
                              <a:extLst>
                                <a:ext uri="{C183D7F6-B498-43B3-948B-1728B52AA6E4}">
                                  <adec:decorative xmlns:adec="http://schemas.microsoft.com/office/drawing/2017/decorative" val="1"/>
                                </a:ext>
                              </a:extLst>
                            </wps:cNvPr>
                            <wps:cNvSpPr/>
                            <wps:spPr>
                              <a:xfrm>
                                <a:off x="2486394" y="0"/>
                                <a:ext cx="476002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97B42B"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BD5EA4">
                                    <w:rPr>
                                      <w:rFonts w:ascii="Adobe Arabic" w:hAnsi="Adobe Arabic" w:cs="Adobe Arabic"/>
                                      <w:bCs/>
                                      <w:color w:val="auto"/>
                                      <w:sz w:val="36"/>
                                      <w:szCs w:val="36"/>
                                      <w:rtl/>
                                      <w:lang w:bidi="ar-SY"/>
                                    </w:rPr>
                                    <w:t>خطوات إعداد خطط التعاقب الوظيفي</w:t>
                                  </w:r>
                                  <w:r>
                                    <w:rPr>
                                      <w:rFonts w:ascii="Adobe Arabic" w:hAnsi="Adobe Arabic" w:cs="Adobe Arabic"/>
                                      <w:bCs/>
                                      <w:color w:val="auto"/>
                                      <w:sz w:val="36"/>
                                      <w:szCs w:val="36"/>
                                      <w:rtl/>
                                      <w:lang w:bidi="ar-SY"/>
                                    </w:rPr>
                                    <w:t>:</w:t>
                                  </w:r>
                                </w:p>
                              </w:txbxContent>
                            </wps:txbx>
                            <wps:bodyPr tIns="36000" bIns="36000" rtlCol="0" anchor="ctr"/>
                          </wps:wsp>
                          <wps:wsp>
                            <wps:cNvPr id="3515" name="Oval 3515">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57" name="Rectangle 365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658" name="Group 3658"/>
                        <wpg:cNvGrpSpPr/>
                        <wpg:grpSpPr>
                          <a:xfrm>
                            <a:off x="5343525" y="104775"/>
                            <a:ext cx="209550" cy="249555"/>
                            <a:chOff x="0" y="0"/>
                            <a:chExt cx="273780" cy="327013"/>
                          </a:xfrm>
                          <a:solidFill>
                            <a:schemeClr val="bg1"/>
                          </a:solidFill>
                        </wpg:grpSpPr>
                        <wps:wsp>
                          <wps:cNvPr id="365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6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6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62" name="Google Shape;204;p17"/>
                          <wpg:cNvGrpSpPr/>
                          <wpg:grpSpPr>
                            <a:xfrm>
                              <a:off x="0" y="0"/>
                              <a:ext cx="273780" cy="105078"/>
                              <a:chOff x="0" y="0"/>
                              <a:chExt cx="273780" cy="105078"/>
                            </a:xfrm>
                            <a:grpFill/>
                          </wpg:grpSpPr>
                          <wps:wsp>
                            <wps:cNvPr id="366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6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6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6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6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8D1CCE0" id="Group 3511" o:spid="_x0000_s1479"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">
                <v:group id="Group 3512" o:spid="_x0000_s1480"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u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RpvIT/N+EJyM0fAAAA//8DAFBLAQItABQABgAIAAAAIQDb4fbL7gAAAIUBAAATAAAAAAAA&#10;AAAAAAAAAAAAAABbQ29udGVudF9UeXBlc10ueG1sUEsBAi0AFAAGAAgAAAAhAFr0LFu/AAAAFQEA&#10;AAsAAAAAAAAAAAAAAAAAHwEAAF9yZWxzLy5yZWxzUEsBAi0AFAAGAAgAAAAhAIkC4X7HAAAA3QAA&#10;AA8AAAAAAAAAAAAAAAAABwIAAGRycy9kb3ducmV2LnhtbFBLBQYAAAAAAwADALcAAAD7AgAAAAA=&#10;">
                  <v:group id="Group 3513" o:spid="_x0000_s1481" style="position:absolute;left:28685;width:32627;height:5058" coordorigin="24863" coordsize="4760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">
                    <v:roundrect id="Rectangle: Rounded Corners 3514" o:spid="_x0000_s1482" alt="&quot;&quot;" style="position:absolute;left:24863;width:4760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" fillcolor="#0070c0" stroked="f" strokeweight="1pt">
                      <v:stroke joinstyle="miter"/>
                      <v:textbox inset=",1mm,,1mm">
                        <w:txbxContent>
                          <w:p w14:paraId="1A97B42B" w14:textId="77777777" w:rsidR="0054027D" w:rsidRDefault="0054027D" w:rsidP="0054027D">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BD5EA4">
                              <w:rPr>
                                <w:rFonts w:ascii="Adobe Arabic" w:hAnsi="Adobe Arabic" w:cs="Adobe Arabic"/>
                                <w:bCs/>
                                <w:color w:val="auto"/>
                                <w:sz w:val="36"/>
                                <w:szCs w:val="36"/>
                                <w:rtl/>
                                <w:lang w:bidi="ar-SY"/>
                              </w:rPr>
                              <w:t>خطوات إعداد خطط التعاقب الوظيفي</w:t>
                            </w:r>
                            <w:r>
                              <w:rPr>
                                <w:rFonts w:ascii="Adobe Arabic" w:hAnsi="Adobe Arabic" w:cs="Adobe Arabic"/>
                                <w:bCs/>
                                <w:color w:val="auto"/>
                                <w:sz w:val="36"/>
                                <w:szCs w:val="36"/>
                                <w:rtl/>
                                <w:lang w:bidi="ar-SY"/>
                              </w:rPr>
                              <w:t>:</w:t>
                            </w:r>
                          </w:p>
                        </w:txbxContent>
                      </v:textbox>
                    </v:roundrect>
                    <v:oval id="Oval 3515" o:spid="_x0000_s1483"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" fillcolor="#272727 [2749]" stroked="f" strokeweight="1pt">
                      <v:stroke joinstyle="miter"/>
                      <v:shadow on="t" color="black" opacity="26214f" origin=",-.5" offset="0,3pt"/>
                    </v:oval>
                  </v:group>
                  <v:rect id="Rectangle 3657" o:spid="_x0000_s1484"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" fillcolor="#0070c0" stroked="f" strokeweight="1pt"/>
                </v:group>
                <v:group id="Group 3658" o:spid="_x0000_s1485"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">
                  <v:shape id="Google Shape;201;p17" o:spid="_x0000_s1486"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487"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" path="m2643,1l417,1c191,1,,143,,370,,608,191,751,417,751r2214,c2870,751,3060,608,3060,370,3060,143,2870,1,2643,1xe" filled="f" strokecolor="white [3212]">
                    <v:path arrowok="t" o:extrusionok="f"/>
                  </v:shape>
                  <v:shape id="Google Shape;203;p17" o:spid="_x0000_s1488"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" path="m1976,l417,c191,,,131,,369,,596,191,739,417,739r1559,c2203,739,2393,596,2393,369,2393,131,2203,,1976,xe" filled="f" strokecolor="white [3212]">
                    <v:path arrowok="t" o:extrusionok="f"/>
                  </v:shape>
                  <v:group id="Google Shape;204;p17" o:spid="_x0000_s1489"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">
                    <v:shape id="Google Shape;205;p17" o:spid="_x0000_s1490"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" path="m227,1501v107,,226,-72,226,-167l453,167c453,84,322,1,227,1,144,1,1,84,1,167r,1167c1,1429,144,1501,227,1501xe" filled="f" stroked="f">
                      <v:path arrowok="t" o:extrusionok="f"/>
                    </v:shape>
                    <v:shape id="Google Shape;206;p17" o:spid="_x0000_s1491"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492"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493"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" path="m1287,596l275,48c191,1,84,36,48,120,1,191,25,310,120,346l1132,894v24,11,48,23,71,23c1263,917,1322,882,1358,822v36,-71,12,-190,-71,-226xe" filled="f" stroked="f">
                      <v:path arrowok="t" o:extrusionok="f"/>
                    </v:shape>
                    <v:shape id="Google Shape;209;p17" o:spid="_x0000_s1494"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558F1BA4" w14:textId="77777777" w:rsidR="00BD5EA4" w:rsidRDefault="00BD5EA4" w:rsidP="00BD5EA4">
      <w:pPr>
        <w:rPr>
          <w:b/>
          <w:bCs/>
          <w:color w:val="C00000"/>
          <w:rtl/>
        </w:rPr>
      </w:pPr>
      <w:r w:rsidRPr="00BD5EA4">
        <w:rPr>
          <w:rFonts w:hint="cs"/>
          <w:b/>
          <w:bCs/>
          <w:color w:val="C00000"/>
          <w:rtl/>
        </w:rPr>
        <w:t xml:space="preserve">الشكل التالي يوضح </w:t>
      </w:r>
      <w:r w:rsidRPr="00BD5EA4">
        <w:rPr>
          <w:b/>
          <w:bCs/>
          <w:color w:val="C00000"/>
          <w:rtl/>
        </w:rPr>
        <w:t>تخطيط التعاقب الوظيفي</w:t>
      </w:r>
      <w:r w:rsidRPr="00BD5EA4">
        <w:rPr>
          <w:rFonts w:hint="cs"/>
          <w:b/>
          <w:bCs/>
          <w:color w:val="C00000"/>
          <w:rtl/>
        </w:rPr>
        <w:t>:</w:t>
      </w:r>
    </w:p>
    <w:p w14:paraId="6E2446D4" w14:textId="77777777" w:rsidR="00BD5EA4" w:rsidRPr="00BD5EA4" w:rsidRDefault="00BD5EA4" w:rsidP="00BD5EA4">
      <w:pPr>
        <w:rPr>
          <w:b/>
          <w:bCs/>
          <w:color w:val="C00000"/>
        </w:rPr>
      </w:pPr>
    </w:p>
    <w:p w14:paraId="00BE3492" w14:textId="77777777" w:rsidR="00B4310C" w:rsidRDefault="00BD5EA4" w:rsidP="00BD5EA4">
      <w:pPr>
        <w:ind w:left="26"/>
        <w:jc w:val="center"/>
        <w:rPr>
          <w:rtl/>
          <w:lang w:bidi="ar-SY"/>
        </w:rPr>
      </w:pPr>
      <w:r>
        <w:rPr>
          <w:noProof/>
        </w:rPr>
        <w:drawing>
          <wp:inline distT="0" distB="0" distL="0" distR="0" wp14:anchorId="10ED1464" wp14:editId="723401D0">
            <wp:extent cx="4124284" cy="3338273"/>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9828" t="2385" r="5639" b="3885"/>
                    <a:stretch/>
                  </pic:blipFill>
                  <pic:spPr bwMode="auto">
                    <a:xfrm>
                      <a:off x="0" y="0"/>
                      <a:ext cx="4133306" cy="3345576"/>
                    </a:xfrm>
                    <a:prstGeom prst="rect">
                      <a:avLst/>
                    </a:prstGeom>
                    <a:ln>
                      <a:noFill/>
                    </a:ln>
                    <a:extLst>
                      <a:ext uri="{53640926-AAD7-44D8-BBD7-CCE9431645EC}">
                        <a14:shadowObscured xmlns:a14="http://schemas.microsoft.com/office/drawing/2010/main"/>
                      </a:ext>
                    </a:extLst>
                  </pic:spPr>
                </pic:pic>
              </a:graphicData>
            </a:graphic>
          </wp:inline>
        </w:drawing>
      </w:r>
    </w:p>
    <w:p w14:paraId="1BF37AC4" w14:textId="77777777" w:rsidR="00BD5EA4" w:rsidRDefault="0050179E" w:rsidP="00BD5EA4">
      <w:pPr>
        <w:pageBreakBefore/>
        <w:ind w:left="29"/>
        <w:jc w:val="center"/>
        <w:rPr>
          <w:rtl/>
          <w:lang w:bidi="ar-SY"/>
        </w:rPr>
      </w:pPr>
      <w:r>
        <w:rPr>
          <w:noProof/>
        </w:rPr>
        <w:lastRenderedPageBreak/>
        <mc:AlternateContent>
          <mc:Choice Requires="wpg">
            <w:drawing>
              <wp:inline distT="0" distB="0" distL="0" distR="0" wp14:anchorId="50367F53" wp14:editId="55BF693E">
                <wp:extent cx="5728970" cy="471805"/>
                <wp:effectExtent l="3175" t="0" r="1905" b="4445"/>
                <wp:docPr id="8398"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8399" name="Group 21"/>
                        <wpg:cNvGrpSpPr>
                          <a:grpSpLocks/>
                        </wpg:cNvGrpSpPr>
                        <wpg:grpSpPr bwMode="auto">
                          <a:xfrm>
                            <a:off x="38201" y="0"/>
                            <a:ext cx="23125" cy="5058"/>
                            <a:chOff x="27214" y="0"/>
                            <a:chExt cx="33735" cy="7110"/>
                          </a:xfrm>
                        </wpg:grpSpPr>
                        <wps:wsp>
                          <wps:cNvPr id="8400" name="Rectangle: Rounded Corners 55">
                            <a:extLst>
                              <a:ext uri="{C183D7F6-B498-43B3-948B-1728B52AA6E4}">
                                <adec:decorative xmlns:adec="http://schemas.microsoft.com/office/drawing/2017/decorative" val="1"/>
                              </a:ext>
                            </a:extLst>
                          </wps:cNvPr>
                          <wps:cNvSpPr>
                            <a:spLocks noChangeArrowheads="1"/>
                          </wps:cNvSpPr>
                          <wps:spPr bwMode="auto">
                            <a:xfrm>
                              <a:off x="27214" y="0"/>
                              <a:ext cx="33735"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6524C70" w14:textId="77777777"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تحديد الوظائف الحيوية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02"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EDFFFC3" w14:textId="77777777" w:rsidR="00BD5EA4" w:rsidRPr="0056070B" w:rsidRDefault="00BD5EA4" w:rsidP="00BD5EA4">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8403"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0367F53" id="Group 194" o:spid="_x0000_s1495"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">
                <v:group id="Group 21" o:spid="_x0000_s1496" style="position:absolute;left:38201;width:23125;height:5058" coordorigin="27214" coordsize="33735,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roundrect id="Rectangle: Rounded Corners 55" o:spid="_x0000_s1497" alt="&quot;&quot;" style="position:absolute;left:27214;width:3373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" fillcolor="#c00000" stroked="f" strokeweight="1pt">
                    <v:stroke joinstyle="miter"/>
                    <v:textbox inset=",1mm,,1mm">
                      <w:txbxContent>
                        <w:p w14:paraId="76524C70" w14:textId="77777777" w:rsidR="00BD5EA4" w:rsidRPr="00E152AC" w:rsidRDefault="00BD5EA4" w:rsidP="00BD5EA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BD5EA4">
                            <w:rPr>
                              <w:bCs w:val="0"/>
                              <w:color w:val="FFFFFF" w:themeColor="background1"/>
                              <w:rtl/>
                            </w:rPr>
                            <w:t>تحديد الوظائف الحيوية</w:t>
                          </w:r>
                          <w:r w:rsidRPr="00E152AC">
                            <w:rPr>
                              <w:rFonts w:hint="cs"/>
                              <w:bCs w:val="0"/>
                              <w:color w:val="FFFFFF" w:themeColor="background1"/>
                              <w:rtl/>
                              <w:lang w:bidi="ar-SY"/>
                            </w:rPr>
                            <w:t>:</w:t>
                          </w:r>
                        </w:p>
                      </w:txbxContent>
                    </v:textbox>
                  </v:roundrect>
                  <v:oval id="Oval 61" o:spid="_x0000_s1498"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" fillcolor="#272727 [2749]" stroked="f" strokeweight="1pt">
                    <v:stroke joinstyle="miter"/>
                    <v:shadow on="t" color="black" opacity="26213f" origin=",-.5" offset="0,3pt"/>
                    <v:textbox inset="0,0,0,0">
                      <w:txbxContent>
                        <w:p w14:paraId="3EDFFFC3" w14:textId="77777777" w:rsidR="00BD5EA4" w:rsidRPr="0056070B" w:rsidRDefault="00BD5EA4" w:rsidP="00BD5EA4">
                          <w:pPr>
                            <w:jc w:val="center"/>
                            <w:rPr>
                              <w:color w:val="FFFFFF" w:themeColor="background1"/>
                              <w:lang w:bidi="ar-SY"/>
                            </w:rPr>
                          </w:pPr>
                          <w:r>
                            <w:rPr>
                              <w:rFonts w:hint="cs"/>
                              <w:color w:val="FFFFFF" w:themeColor="background1"/>
                              <w:rtl/>
                              <w:lang w:bidi="ar-SY"/>
                            </w:rPr>
                            <w:t>1</w:t>
                          </w:r>
                        </w:p>
                      </w:txbxContent>
                    </v:textbox>
                  </v:oval>
                </v:group>
                <v:rect id="Rectangle 25" o:spid="_x0000_s1499"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" fillcolor="#c00000" stroked="f" strokeweight="1pt"/>
                <w10:anchorlock/>
              </v:group>
            </w:pict>
          </mc:Fallback>
        </mc:AlternateContent>
      </w:r>
    </w:p>
    <w:p w14:paraId="66B96DBF" w14:textId="77777777" w:rsidR="00BD5EA4" w:rsidRDefault="00BD5EA4">
      <w:pPr>
        <w:pStyle w:val="a5"/>
        <w:numPr>
          <w:ilvl w:val="0"/>
          <w:numId w:val="22"/>
        </w:numPr>
        <w:ind w:left="386"/>
        <w:rPr>
          <w:rFonts w:ascii="Sakkal Majalla" w:hAnsi="Sakkal Majalla" w:cs="Sakkal Majalla"/>
          <w:b/>
          <w:bCs/>
          <w:color w:val="002060"/>
          <w:sz w:val="36"/>
          <w:szCs w:val="36"/>
          <w:lang w:bidi="ar-SY"/>
        </w:rPr>
      </w:pPr>
      <w:r w:rsidRPr="00BD5EA4">
        <w:rPr>
          <w:rFonts w:ascii="Sakkal Majalla" w:hAnsi="Sakkal Majalla" w:cs="Sakkal Majalla"/>
          <w:b/>
          <w:bCs/>
          <w:color w:val="002060"/>
          <w:sz w:val="36"/>
          <w:szCs w:val="36"/>
          <w:rtl/>
        </w:rPr>
        <w:t>معايير تحديد الوظائف الحيوية:</w:t>
      </w:r>
    </w:p>
    <w:p w14:paraId="72B414BC" w14:textId="77777777" w:rsidR="00BD5EA4" w:rsidRDefault="0050179E" w:rsidP="00BD5EA4">
      <w:pPr>
        <w:rPr>
          <w:rFonts w:ascii="Sakkal Majalla" w:hAnsi="Sakkal Majalla"/>
          <w:b/>
          <w:bCs/>
          <w:color w:val="002060"/>
          <w:sz w:val="36"/>
          <w:szCs w:val="36"/>
          <w:rtl/>
          <w:lang w:bidi="ar-SY"/>
        </w:rPr>
      </w:pPr>
      <w:r>
        <w:rPr>
          <w:noProof/>
        </w:rPr>
        <mc:AlternateContent>
          <mc:Choice Requires="wpg">
            <w:drawing>
              <wp:inline distT="0" distB="0" distL="0" distR="0" wp14:anchorId="2B35646A" wp14:editId="3A59F7C5">
                <wp:extent cx="1905635" cy="467360"/>
                <wp:effectExtent l="0" t="0" r="2540" b="0"/>
                <wp:docPr id="8395" name="Group 74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635" cy="467360"/>
                          <a:chOff x="1235" y="0"/>
                          <a:chExt cx="19058" cy="4673"/>
                        </a:xfrm>
                      </wpg:grpSpPr>
                      <wps:wsp>
                        <wps:cNvPr id="8396" name="Google Shape;1100;p23"/>
                        <wps:cNvSpPr txBox="1">
                          <a:spLocks noChangeArrowheads="1"/>
                        </wps:cNvSpPr>
                        <wps:spPr bwMode="auto">
                          <a:xfrm flipH="1">
                            <a:off x="1235" y="190"/>
                            <a:ext cx="1381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B784E" w14:textId="77777777"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وظيفة أساسية</w:t>
                              </w:r>
                              <w:r>
                                <w:rPr>
                                  <w:rFonts w:ascii="Adobe Arabic" w:hAnsi="Adobe Arabic" w:cs="Adobe Arabic" w:hint="cs"/>
                                  <w:b/>
                                  <w:bCs/>
                                  <w:color w:val="002060"/>
                                  <w:sz w:val="40"/>
                                  <w:szCs w:val="40"/>
                                  <w:shd w:val="clear" w:color="auto" w:fill="FFFFFF"/>
                                  <w:rtl/>
                                </w:rPr>
                                <w:t>:</w:t>
                              </w:r>
                            </w:p>
                          </w:txbxContent>
                        </wps:txbx>
                        <wps:bodyPr rot="0" vert="horz" wrap="square" lIns="36000" tIns="36000" rIns="0" bIns="36000" anchor="ctr" anchorCtr="0" upright="1">
                          <a:noAutofit/>
                        </wps:bodyPr>
                      </wps:wsp>
                      <wps:wsp>
                        <wps:cNvPr id="8397" name="Freeform: Shape 7452"/>
                        <wps:cNvSpPr>
                          <a:spLocks/>
                        </wps:cNvSpPr>
                        <wps:spPr bwMode="auto">
                          <a:xfrm flipH="1">
                            <a:off x="15621" y="0"/>
                            <a:ext cx="4673" cy="4673"/>
                          </a:xfrm>
                          <a:custGeom>
                            <a:avLst/>
                            <a:gdLst>
                              <a:gd name="T0" fmla="*/ 0 w 21408"/>
                              <a:gd name="T1" fmla="*/ 0 h 21337"/>
                              <a:gd name="T2" fmla="*/ 0 w 21408"/>
                              <a:gd name="T3" fmla="*/ 4673 h 21337"/>
                              <a:gd name="T4" fmla="*/ 4673 w 21408"/>
                              <a:gd name="T5" fmla="*/ 4673 h 21337"/>
                              <a:gd name="T6" fmla="*/ 4673 w 21408"/>
                              <a:gd name="T7" fmla="*/ 0 h 21337"/>
                              <a:gd name="T8" fmla="*/ 0 w 21408"/>
                              <a:gd name="T9" fmla="*/ 0 h 21337"/>
                              <a:gd name="T10" fmla="*/ 0 60000 65536"/>
                              <a:gd name="T11" fmla="*/ 0 60000 65536"/>
                              <a:gd name="T12" fmla="*/ 0 60000 65536"/>
                              <a:gd name="T13" fmla="*/ 0 60000 65536"/>
                              <a:gd name="T14" fmla="*/ 0 60000 65536"/>
                              <a:gd name="T15" fmla="*/ 0 w 21408"/>
                              <a:gd name="T16" fmla="*/ 0 h 21337"/>
                              <a:gd name="T17" fmla="*/ 21408 w 21408"/>
                              <a:gd name="T18" fmla="*/ 21337 h 21337"/>
                            </a:gdLst>
                            <a:ahLst/>
                            <a:cxnLst>
                              <a:cxn ang="T10">
                                <a:pos x="T0" y="T1"/>
                              </a:cxn>
                              <a:cxn ang="T11">
                                <a:pos x="T2" y="T3"/>
                              </a:cxn>
                              <a:cxn ang="T12">
                                <a:pos x="T4" y="T5"/>
                              </a:cxn>
                              <a:cxn ang="T13">
                                <a:pos x="T6" y="T7"/>
                              </a:cxn>
                              <a:cxn ang="T14">
                                <a:pos x="T8" y="T9"/>
                              </a:cxn>
                            </a:cxnLst>
                            <a:rect l="T15" t="T16" r="T17" b="T18"/>
                            <a:pathLst>
                              <a:path w="21408" h="21337" extrusionOk="0">
                                <a:moveTo>
                                  <a:pt x="1" y="0"/>
                                </a:moveTo>
                                <a:lnTo>
                                  <a:pt x="1" y="21336"/>
                                </a:lnTo>
                                <a:lnTo>
                                  <a:pt x="21408" y="21336"/>
                                </a:lnTo>
                                <a:lnTo>
                                  <a:pt x="21408" y="0"/>
                                </a:lnTo>
                                <a:lnTo>
                                  <a:pt x="1" y="0"/>
                                </a:lnTo>
                                <a:close/>
                              </a:path>
                            </a:pathLst>
                          </a:cu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C69D49" w14:textId="77777777" w:rsidR="00BD5EA4" w:rsidRDefault="00BD5EA4" w:rsidP="00BD5EA4">
                              <w:pPr>
                                <w:bidi w:val="0"/>
                                <w:jc w:val="center"/>
                                <w:rPr>
                                  <w:color w:val="FFFFFF"/>
                                  <w:sz w:val="40"/>
                                  <w:szCs w:val="40"/>
                                  <w:lang w:bidi="ar-SY"/>
                                </w:rPr>
                              </w:pPr>
                              <w:r>
                                <w:rPr>
                                  <w:rFonts w:hint="cs"/>
                                  <w:color w:val="FFFFFF"/>
                                  <w:sz w:val="40"/>
                                  <w:szCs w:val="40"/>
                                  <w:rtl/>
                                  <w:lang w:bidi="ar-SY"/>
                                </w:rPr>
                                <w:t>أ</w:t>
                              </w:r>
                            </w:p>
                          </w:txbxContent>
                        </wps:txbx>
                        <wps:bodyPr rot="0" vert="horz" wrap="square" lIns="91425" tIns="91425" rIns="91425" bIns="91425" anchor="ctr" anchorCtr="0" upright="1">
                          <a:noAutofit/>
                        </wps:bodyPr>
                      </wps:wsp>
                    </wpg:wgp>
                  </a:graphicData>
                </a:graphic>
              </wp:inline>
            </w:drawing>
          </mc:Choice>
          <mc:Fallback>
            <w:pict>
              <v:group w14:anchorId="2B35646A" id="Group 7450" o:spid="_x0000_s1500" style="width:150.05pt;height:36.8pt;mso-position-horizontal-relative:char;mso-position-vertical-relative:line" coordorigin="1235" coordsize="19058,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">
                <v:shape id="Google Shape;1100;p23" o:spid="_x0000_s1501" type="#_x0000_t202" style="position:absolute;left:1235;top:190;width:13811;height:428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" filled="f" stroked="f">
                  <v:textbox inset="1mm,1mm,0,1mm">
                    <w:txbxContent>
                      <w:p w14:paraId="376B784E" w14:textId="77777777"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وظيفة أساسية</w:t>
                        </w:r>
                        <w:r>
                          <w:rPr>
                            <w:rFonts w:ascii="Adobe Arabic" w:hAnsi="Adobe Arabic" w:cs="Adobe Arabic" w:hint="cs"/>
                            <w:b/>
                            <w:bCs/>
                            <w:color w:val="002060"/>
                            <w:sz w:val="40"/>
                            <w:szCs w:val="40"/>
                            <w:shd w:val="clear" w:color="auto" w:fill="FFFFFF"/>
                            <w:rtl/>
                          </w:rPr>
                          <w:t>:</w:t>
                        </w:r>
                      </w:p>
                    </w:txbxContent>
                  </v:textbox>
                </v:shape>
                <v:shape id="Freeform: Shape 7452" o:spid="_x0000_s1502" style="position:absolute;left:15621;width:4673;height:4673;flip:x;visibility:visible;mso-wrap-style:square;v-text-anchor:middle" coordsize="21408,21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" adj="-11796480,,5400" path="m1,r,21336l21408,21336,21408,,1,xe" fillcolor="#0070c0" stroked="f">
                  <v:stroke joinstyle="miter"/>
                  <v:formulas/>
                  <v:path arrowok="t" o:extrusionok="f" o:connecttype="custom" o:connectlocs="0,0;0,1023;1020,1023;1020,0;0,0" o:connectangles="0,0,0,0,0" textboxrect="0,0,21408,21337"/>
                  <v:textbox inset="2.53958mm,2.53958mm,2.53958mm,2.53958mm">
                    <w:txbxContent>
                      <w:p w14:paraId="78C69D49" w14:textId="77777777" w:rsidR="00BD5EA4" w:rsidRDefault="00BD5EA4" w:rsidP="00BD5EA4">
                        <w:pPr>
                          <w:bidi w:val="0"/>
                          <w:jc w:val="center"/>
                          <w:rPr>
                            <w:color w:val="FFFFFF"/>
                            <w:sz w:val="40"/>
                            <w:szCs w:val="40"/>
                            <w:lang w:bidi="ar-SY"/>
                          </w:rPr>
                        </w:pPr>
                        <w:r>
                          <w:rPr>
                            <w:rFonts w:hint="cs"/>
                            <w:color w:val="FFFFFF"/>
                            <w:sz w:val="40"/>
                            <w:szCs w:val="40"/>
                            <w:rtl/>
                            <w:lang w:bidi="ar-SY"/>
                          </w:rPr>
                          <w:t>أ</w:t>
                        </w:r>
                      </w:p>
                    </w:txbxContent>
                  </v:textbox>
                </v:shape>
                <w10:anchorlock/>
              </v:group>
            </w:pict>
          </mc:Fallback>
        </mc:AlternateContent>
      </w:r>
    </w:p>
    <w:p w14:paraId="018C5874" w14:textId="77777777" w:rsidR="00BD5EA4" w:rsidRPr="00002AE8" w:rsidRDefault="00BD5EA4" w:rsidP="00BD5EA4">
      <w:pPr>
        <w:rPr>
          <w:rtl/>
        </w:rPr>
      </w:pPr>
      <w:r w:rsidRPr="00002AE8">
        <w:rPr>
          <w:rtl/>
        </w:rPr>
        <w:t>هي الوظائف التي ترتبط بشكل مباشر بالعمليات الأساسية والجوهرية لعمل الدائرة.</w:t>
      </w:r>
    </w:p>
    <w:p w14:paraId="0029F9D7" w14:textId="77777777" w:rsidR="00BD5EA4" w:rsidRDefault="0050179E" w:rsidP="00BD5EA4">
      <w:pPr>
        <w:rPr>
          <w:rtl/>
        </w:rPr>
      </w:pPr>
      <w:r>
        <w:rPr>
          <w:noProof/>
        </w:rPr>
        <mc:AlternateContent>
          <mc:Choice Requires="wpg">
            <w:drawing>
              <wp:inline distT="0" distB="0" distL="0" distR="0" wp14:anchorId="2883226D" wp14:editId="49CC6B9D">
                <wp:extent cx="2413635" cy="467360"/>
                <wp:effectExtent l="3175" t="4445" r="2540" b="4445"/>
                <wp:docPr id="8392" name="Group 7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3635" cy="467360"/>
                          <a:chOff x="-3845" y="0"/>
                          <a:chExt cx="24139" cy="4673"/>
                        </a:xfrm>
                      </wpg:grpSpPr>
                      <wps:wsp>
                        <wps:cNvPr id="8393" name="Google Shape;1100;p23"/>
                        <wps:cNvSpPr txBox="1">
                          <a:spLocks noChangeArrowheads="1"/>
                        </wps:cNvSpPr>
                        <wps:spPr bwMode="auto">
                          <a:xfrm flipH="1">
                            <a:off x="-3845" y="190"/>
                            <a:ext cx="18918"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C6045" w14:textId="77777777" w:rsidR="00BD5EA4" w:rsidRPr="00EF0A50" w:rsidRDefault="00EA07C6" w:rsidP="00BD5EA4">
                              <w:pPr>
                                <w:rPr>
                                  <w:rFonts w:ascii="Adobe Arabic" w:eastAsia="Roboto" w:hAnsi="Adobe Arabic" w:cs="Adobe Arabic"/>
                                  <w:color w:val="002060"/>
                                  <w:sz w:val="32"/>
                                  <w:szCs w:val="32"/>
                                  <w:lang w:bidi="ar-SY"/>
                                </w:rPr>
                              </w:pPr>
                              <w:r>
                                <w:rPr>
                                  <w:rFonts w:ascii="Adobe Arabic" w:hAnsi="Adobe Arabic" w:cs="Adobe Arabic" w:hint="cs"/>
                                  <w:b/>
                                  <w:bCs/>
                                  <w:color w:val="002060"/>
                                  <w:sz w:val="40"/>
                                  <w:szCs w:val="40"/>
                                  <w:shd w:val="clear" w:color="auto" w:fill="FFFFFF"/>
                                  <w:rtl/>
                                </w:rPr>
                                <w:t xml:space="preserve">وظيفة </w:t>
                              </w:r>
                              <w:r w:rsidR="00BD5EA4" w:rsidRPr="00BD5EA4">
                                <w:rPr>
                                  <w:rFonts w:ascii="Adobe Arabic" w:hAnsi="Adobe Arabic" w:cs="Adobe Arabic"/>
                                  <w:b/>
                                  <w:bCs/>
                                  <w:color w:val="002060"/>
                                  <w:sz w:val="40"/>
                                  <w:szCs w:val="40"/>
                                  <w:shd w:val="clear" w:color="auto" w:fill="FFFFFF"/>
                                  <w:rtl/>
                                </w:rPr>
                                <w:t>ذات طابع استراتيجي</w:t>
                              </w:r>
                              <w:r w:rsidR="00BD5EA4">
                                <w:rPr>
                                  <w:rFonts w:ascii="Adobe Arabic" w:hAnsi="Adobe Arabic" w:cs="Adobe Arabic" w:hint="cs"/>
                                  <w:b/>
                                  <w:bCs/>
                                  <w:color w:val="002060"/>
                                  <w:sz w:val="40"/>
                                  <w:szCs w:val="40"/>
                                  <w:shd w:val="clear" w:color="auto" w:fill="FFFFFF"/>
                                  <w:rtl/>
                                </w:rPr>
                                <w:t>:</w:t>
                              </w:r>
                            </w:p>
                          </w:txbxContent>
                        </wps:txbx>
                        <wps:bodyPr rot="0" vert="horz" wrap="square" lIns="36000" tIns="36000" rIns="0" bIns="36000" anchor="ctr" anchorCtr="0" upright="1">
                          <a:noAutofit/>
                        </wps:bodyPr>
                      </wps:wsp>
                      <wps:wsp>
                        <wps:cNvPr id="8394" name="Freeform: Shape 7455"/>
                        <wps:cNvSpPr>
                          <a:spLocks/>
                        </wps:cNvSpPr>
                        <wps:spPr bwMode="auto">
                          <a:xfrm flipH="1">
                            <a:off x="15621" y="0"/>
                            <a:ext cx="4673" cy="4673"/>
                          </a:xfrm>
                          <a:custGeom>
                            <a:avLst/>
                            <a:gdLst>
                              <a:gd name="T0" fmla="*/ 0 w 21408"/>
                              <a:gd name="T1" fmla="*/ 0 h 21337"/>
                              <a:gd name="T2" fmla="*/ 0 w 21408"/>
                              <a:gd name="T3" fmla="*/ 4673 h 21337"/>
                              <a:gd name="T4" fmla="*/ 4673 w 21408"/>
                              <a:gd name="T5" fmla="*/ 4673 h 21337"/>
                              <a:gd name="T6" fmla="*/ 4673 w 21408"/>
                              <a:gd name="T7" fmla="*/ 0 h 21337"/>
                              <a:gd name="T8" fmla="*/ 0 w 21408"/>
                              <a:gd name="T9" fmla="*/ 0 h 21337"/>
                              <a:gd name="T10" fmla="*/ 0 60000 65536"/>
                              <a:gd name="T11" fmla="*/ 0 60000 65536"/>
                              <a:gd name="T12" fmla="*/ 0 60000 65536"/>
                              <a:gd name="T13" fmla="*/ 0 60000 65536"/>
                              <a:gd name="T14" fmla="*/ 0 60000 65536"/>
                              <a:gd name="T15" fmla="*/ 0 w 21408"/>
                              <a:gd name="T16" fmla="*/ 0 h 21337"/>
                              <a:gd name="T17" fmla="*/ 21408 w 21408"/>
                              <a:gd name="T18" fmla="*/ 21337 h 21337"/>
                            </a:gdLst>
                            <a:ahLst/>
                            <a:cxnLst>
                              <a:cxn ang="T10">
                                <a:pos x="T0" y="T1"/>
                              </a:cxn>
                              <a:cxn ang="T11">
                                <a:pos x="T2" y="T3"/>
                              </a:cxn>
                              <a:cxn ang="T12">
                                <a:pos x="T4" y="T5"/>
                              </a:cxn>
                              <a:cxn ang="T13">
                                <a:pos x="T6" y="T7"/>
                              </a:cxn>
                              <a:cxn ang="T14">
                                <a:pos x="T8" y="T9"/>
                              </a:cxn>
                            </a:cxnLst>
                            <a:rect l="T15" t="T16" r="T17" b="T18"/>
                            <a:pathLst>
                              <a:path w="21408" h="21337" extrusionOk="0">
                                <a:moveTo>
                                  <a:pt x="1" y="0"/>
                                </a:moveTo>
                                <a:lnTo>
                                  <a:pt x="1" y="21336"/>
                                </a:lnTo>
                                <a:lnTo>
                                  <a:pt x="21408" y="21336"/>
                                </a:lnTo>
                                <a:lnTo>
                                  <a:pt x="21408" y="0"/>
                                </a:lnTo>
                                <a:lnTo>
                                  <a:pt x="1" y="0"/>
                                </a:lnTo>
                                <a:close/>
                              </a:path>
                            </a:pathLst>
                          </a:cu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9F937A" w14:textId="77777777" w:rsidR="00BD5EA4" w:rsidRDefault="00BD5EA4" w:rsidP="00BD5EA4">
                              <w:pPr>
                                <w:bidi w:val="0"/>
                                <w:jc w:val="center"/>
                                <w:rPr>
                                  <w:color w:val="FFFFFF"/>
                                  <w:sz w:val="40"/>
                                  <w:szCs w:val="40"/>
                                  <w:lang w:bidi="ar-SY"/>
                                </w:rPr>
                              </w:pPr>
                              <w:r>
                                <w:rPr>
                                  <w:rFonts w:hint="cs"/>
                                  <w:color w:val="FFFFFF"/>
                                  <w:sz w:val="40"/>
                                  <w:szCs w:val="40"/>
                                  <w:rtl/>
                                  <w:lang w:bidi="ar-SY"/>
                                </w:rPr>
                                <w:t>ب</w:t>
                              </w:r>
                            </w:p>
                          </w:txbxContent>
                        </wps:txbx>
                        <wps:bodyPr rot="0" vert="horz" wrap="square" lIns="91425" tIns="36000" rIns="91425" bIns="91425" anchor="ctr" anchorCtr="0" upright="1">
                          <a:noAutofit/>
                        </wps:bodyPr>
                      </wps:wsp>
                    </wpg:wgp>
                  </a:graphicData>
                </a:graphic>
              </wp:inline>
            </w:drawing>
          </mc:Choice>
          <mc:Fallback>
            <w:pict>
              <v:group w14:anchorId="2883226D" id="Group 7453" o:spid="_x0000_s1503" style="width:190.05pt;height:36.8pt;mso-position-horizontal-relative:char;mso-position-vertical-relative:line" coordorigin="-3845" coordsize="24139,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">
                <v:shape id="Google Shape;1100;p23" o:spid="_x0000_s1504" type="#_x0000_t202" style="position:absolute;left:-3845;top:190;width:18918;height:428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" filled="f" stroked="f">
                  <v:textbox inset="1mm,1mm,0,1mm">
                    <w:txbxContent>
                      <w:p w14:paraId="194C6045" w14:textId="77777777" w:rsidR="00BD5EA4" w:rsidRPr="00EF0A50" w:rsidRDefault="00EA07C6" w:rsidP="00BD5EA4">
                        <w:pPr>
                          <w:rPr>
                            <w:rFonts w:ascii="Adobe Arabic" w:eastAsia="Roboto" w:hAnsi="Adobe Arabic" w:cs="Adobe Arabic"/>
                            <w:color w:val="002060"/>
                            <w:sz w:val="32"/>
                            <w:szCs w:val="32"/>
                            <w:lang w:bidi="ar-SY"/>
                          </w:rPr>
                        </w:pPr>
                        <w:r>
                          <w:rPr>
                            <w:rFonts w:ascii="Adobe Arabic" w:hAnsi="Adobe Arabic" w:cs="Adobe Arabic" w:hint="cs"/>
                            <w:b/>
                            <w:bCs/>
                            <w:color w:val="002060"/>
                            <w:sz w:val="40"/>
                            <w:szCs w:val="40"/>
                            <w:shd w:val="clear" w:color="auto" w:fill="FFFFFF"/>
                            <w:rtl/>
                          </w:rPr>
                          <w:t xml:space="preserve">وظيفة </w:t>
                        </w:r>
                        <w:r w:rsidR="00BD5EA4" w:rsidRPr="00BD5EA4">
                          <w:rPr>
                            <w:rFonts w:ascii="Adobe Arabic" w:hAnsi="Adobe Arabic" w:cs="Adobe Arabic"/>
                            <w:b/>
                            <w:bCs/>
                            <w:color w:val="002060"/>
                            <w:sz w:val="40"/>
                            <w:szCs w:val="40"/>
                            <w:shd w:val="clear" w:color="auto" w:fill="FFFFFF"/>
                            <w:rtl/>
                          </w:rPr>
                          <w:t>ذات طابع استراتيجي</w:t>
                        </w:r>
                        <w:r w:rsidR="00BD5EA4">
                          <w:rPr>
                            <w:rFonts w:ascii="Adobe Arabic" w:hAnsi="Adobe Arabic" w:cs="Adobe Arabic" w:hint="cs"/>
                            <w:b/>
                            <w:bCs/>
                            <w:color w:val="002060"/>
                            <w:sz w:val="40"/>
                            <w:szCs w:val="40"/>
                            <w:shd w:val="clear" w:color="auto" w:fill="FFFFFF"/>
                            <w:rtl/>
                          </w:rPr>
                          <w:t>:</w:t>
                        </w:r>
                      </w:p>
                    </w:txbxContent>
                  </v:textbox>
                </v:shape>
                <v:shape id="Freeform: Shape 7455" o:spid="_x0000_s1505" style="position:absolute;left:15621;width:4673;height:4673;flip:x;visibility:visible;mso-wrap-style:square;v-text-anchor:middle" coordsize="21408,21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" adj="-11796480,,5400" path="m1,r,21336l21408,21336,21408,,1,xe" fillcolor="#c00000" stroked="f">
                  <v:stroke joinstyle="miter"/>
                  <v:formulas/>
                  <v:path arrowok="t" o:extrusionok="f" o:connecttype="custom" o:connectlocs="0,0;0,1023;1020,1023;1020,0;0,0" o:connectangles="0,0,0,0,0" textboxrect="0,0,21408,21337"/>
                  <v:textbox inset="2.53958mm,1mm,2.53958mm,2.53958mm">
                    <w:txbxContent>
                      <w:p w14:paraId="3F9F937A" w14:textId="77777777" w:rsidR="00BD5EA4" w:rsidRDefault="00BD5EA4" w:rsidP="00BD5EA4">
                        <w:pPr>
                          <w:bidi w:val="0"/>
                          <w:jc w:val="center"/>
                          <w:rPr>
                            <w:color w:val="FFFFFF"/>
                            <w:sz w:val="40"/>
                            <w:szCs w:val="40"/>
                            <w:lang w:bidi="ar-SY"/>
                          </w:rPr>
                        </w:pPr>
                        <w:r>
                          <w:rPr>
                            <w:rFonts w:hint="cs"/>
                            <w:color w:val="FFFFFF"/>
                            <w:sz w:val="40"/>
                            <w:szCs w:val="40"/>
                            <w:rtl/>
                            <w:lang w:bidi="ar-SY"/>
                          </w:rPr>
                          <w:t>ب</w:t>
                        </w:r>
                      </w:p>
                    </w:txbxContent>
                  </v:textbox>
                </v:shape>
                <w10:anchorlock/>
              </v:group>
            </w:pict>
          </mc:Fallback>
        </mc:AlternateContent>
      </w:r>
    </w:p>
    <w:p w14:paraId="65625A36" w14:textId="77777777" w:rsidR="00BD5EA4" w:rsidRPr="00002AE8" w:rsidRDefault="00BD5EA4" w:rsidP="00BD5EA4">
      <w:pPr>
        <w:rPr>
          <w:rtl/>
        </w:rPr>
      </w:pPr>
      <w:r w:rsidRPr="00002AE8">
        <w:rPr>
          <w:rtl/>
        </w:rPr>
        <w:t>هي الوظيفة التي لها مساهمة في تحقيق الاهداف الاستراتيجية.</w:t>
      </w:r>
    </w:p>
    <w:p w14:paraId="092BBC4C" w14:textId="77777777" w:rsidR="00BD5EA4" w:rsidRDefault="0050179E" w:rsidP="00BD5EA4">
      <w:pPr>
        <w:rPr>
          <w:rtl/>
        </w:rPr>
      </w:pPr>
      <w:r>
        <w:rPr>
          <w:noProof/>
        </w:rPr>
        <mc:AlternateContent>
          <mc:Choice Requires="wpg">
            <w:drawing>
              <wp:inline distT="0" distB="0" distL="0" distR="0" wp14:anchorId="424952D5" wp14:editId="11FB8555">
                <wp:extent cx="1905635" cy="467360"/>
                <wp:effectExtent l="0" t="0" r="2540" b="2540"/>
                <wp:docPr id="8389" name="Group 7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635" cy="467360"/>
                          <a:chOff x="1235" y="0"/>
                          <a:chExt cx="19058" cy="4673"/>
                        </a:xfrm>
                      </wpg:grpSpPr>
                      <wps:wsp>
                        <wps:cNvPr id="8390" name="Google Shape;1100;p23"/>
                        <wps:cNvSpPr txBox="1">
                          <a:spLocks noChangeArrowheads="1"/>
                        </wps:cNvSpPr>
                        <wps:spPr bwMode="auto">
                          <a:xfrm flipH="1">
                            <a:off x="1235" y="190"/>
                            <a:ext cx="13716"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A88C3" w14:textId="77777777"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تفرد الكفايات</w:t>
                              </w:r>
                              <w:r>
                                <w:rPr>
                                  <w:rFonts w:ascii="Adobe Arabic" w:hAnsi="Adobe Arabic" w:cs="Adobe Arabic" w:hint="cs"/>
                                  <w:b/>
                                  <w:bCs/>
                                  <w:color w:val="002060"/>
                                  <w:sz w:val="40"/>
                                  <w:szCs w:val="40"/>
                                  <w:shd w:val="clear" w:color="auto" w:fill="FFFFFF"/>
                                  <w:rtl/>
                                </w:rPr>
                                <w:t>:</w:t>
                              </w:r>
                            </w:p>
                          </w:txbxContent>
                        </wps:txbx>
                        <wps:bodyPr rot="0" vert="horz" wrap="square" lIns="36000" tIns="36000" rIns="0" bIns="36000" anchor="ctr" anchorCtr="0" upright="1">
                          <a:noAutofit/>
                        </wps:bodyPr>
                      </wps:wsp>
                      <wps:wsp>
                        <wps:cNvPr id="8391" name="Freeform: Shape 7458"/>
                        <wps:cNvSpPr>
                          <a:spLocks/>
                        </wps:cNvSpPr>
                        <wps:spPr bwMode="auto">
                          <a:xfrm flipH="1">
                            <a:off x="15621" y="0"/>
                            <a:ext cx="4673" cy="4673"/>
                          </a:xfrm>
                          <a:custGeom>
                            <a:avLst/>
                            <a:gdLst>
                              <a:gd name="T0" fmla="*/ 0 w 21408"/>
                              <a:gd name="T1" fmla="*/ 0 h 21337"/>
                              <a:gd name="T2" fmla="*/ 0 w 21408"/>
                              <a:gd name="T3" fmla="*/ 4673 h 21337"/>
                              <a:gd name="T4" fmla="*/ 4673 w 21408"/>
                              <a:gd name="T5" fmla="*/ 4673 h 21337"/>
                              <a:gd name="T6" fmla="*/ 4673 w 21408"/>
                              <a:gd name="T7" fmla="*/ 0 h 21337"/>
                              <a:gd name="T8" fmla="*/ 0 w 21408"/>
                              <a:gd name="T9" fmla="*/ 0 h 21337"/>
                              <a:gd name="T10" fmla="*/ 0 60000 65536"/>
                              <a:gd name="T11" fmla="*/ 0 60000 65536"/>
                              <a:gd name="T12" fmla="*/ 0 60000 65536"/>
                              <a:gd name="T13" fmla="*/ 0 60000 65536"/>
                              <a:gd name="T14" fmla="*/ 0 60000 65536"/>
                              <a:gd name="T15" fmla="*/ 0 w 21408"/>
                              <a:gd name="T16" fmla="*/ 0 h 21337"/>
                              <a:gd name="T17" fmla="*/ 21408 w 21408"/>
                              <a:gd name="T18" fmla="*/ 21337 h 21337"/>
                            </a:gdLst>
                            <a:ahLst/>
                            <a:cxnLst>
                              <a:cxn ang="T10">
                                <a:pos x="T0" y="T1"/>
                              </a:cxn>
                              <a:cxn ang="T11">
                                <a:pos x="T2" y="T3"/>
                              </a:cxn>
                              <a:cxn ang="T12">
                                <a:pos x="T4" y="T5"/>
                              </a:cxn>
                              <a:cxn ang="T13">
                                <a:pos x="T6" y="T7"/>
                              </a:cxn>
                              <a:cxn ang="T14">
                                <a:pos x="T8" y="T9"/>
                              </a:cxn>
                            </a:cxnLst>
                            <a:rect l="T15" t="T16" r="T17" b="T18"/>
                            <a:pathLst>
                              <a:path w="21408" h="21337" extrusionOk="0">
                                <a:moveTo>
                                  <a:pt x="1" y="0"/>
                                </a:moveTo>
                                <a:lnTo>
                                  <a:pt x="1" y="21336"/>
                                </a:lnTo>
                                <a:lnTo>
                                  <a:pt x="21408" y="21336"/>
                                </a:lnTo>
                                <a:lnTo>
                                  <a:pt x="21408" y="0"/>
                                </a:lnTo>
                                <a:lnTo>
                                  <a:pt x="1" y="0"/>
                                </a:lnTo>
                                <a:close/>
                              </a:path>
                            </a:pathLst>
                          </a:custGeom>
                          <a:solidFill>
                            <a:srgbClr val="9F5FC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47FCB7" w14:textId="77777777" w:rsidR="00BD5EA4" w:rsidRDefault="00BD5EA4" w:rsidP="00BD5EA4">
                              <w:pPr>
                                <w:bidi w:val="0"/>
                                <w:jc w:val="center"/>
                                <w:rPr>
                                  <w:color w:val="FFFFFF"/>
                                  <w:sz w:val="40"/>
                                  <w:szCs w:val="40"/>
                                  <w:lang w:bidi="ar-SY"/>
                                </w:rPr>
                              </w:pPr>
                              <w:r>
                                <w:rPr>
                                  <w:rFonts w:hint="cs"/>
                                  <w:color w:val="FFFFFF"/>
                                  <w:sz w:val="40"/>
                                  <w:szCs w:val="40"/>
                                  <w:rtl/>
                                  <w:lang w:bidi="ar-SY"/>
                                </w:rPr>
                                <w:t>ج</w:t>
                              </w:r>
                            </w:p>
                          </w:txbxContent>
                        </wps:txbx>
                        <wps:bodyPr rot="0" vert="horz" wrap="square" lIns="91425" tIns="0" rIns="91425" bIns="91425" anchor="ctr" anchorCtr="0" upright="1">
                          <a:noAutofit/>
                        </wps:bodyPr>
                      </wps:wsp>
                    </wpg:wgp>
                  </a:graphicData>
                </a:graphic>
              </wp:inline>
            </w:drawing>
          </mc:Choice>
          <mc:Fallback>
            <w:pict>
              <v:group w14:anchorId="424952D5" id="Group 7456" o:spid="_x0000_s1506" style="width:150.05pt;height:36.8pt;mso-position-horizontal-relative:char;mso-position-vertical-relative:line" coordorigin="1235" coordsize="19058,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">
                <v:shape id="Google Shape;1100;p23" o:spid="_x0000_s1507" type="#_x0000_t202" style="position:absolute;left:1235;top:190;width:13716;height:428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" filled="f" stroked="f">
                  <v:textbox inset="1mm,1mm,0,1mm">
                    <w:txbxContent>
                      <w:p w14:paraId="041A88C3" w14:textId="77777777"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تفرد الكفايات</w:t>
                        </w:r>
                        <w:r>
                          <w:rPr>
                            <w:rFonts w:ascii="Adobe Arabic" w:hAnsi="Adobe Arabic" w:cs="Adobe Arabic" w:hint="cs"/>
                            <w:b/>
                            <w:bCs/>
                            <w:color w:val="002060"/>
                            <w:sz w:val="40"/>
                            <w:szCs w:val="40"/>
                            <w:shd w:val="clear" w:color="auto" w:fill="FFFFFF"/>
                            <w:rtl/>
                          </w:rPr>
                          <w:t>:</w:t>
                        </w:r>
                      </w:p>
                    </w:txbxContent>
                  </v:textbox>
                </v:shape>
                <v:shape id="Freeform: Shape 7458" o:spid="_x0000_s1508" style="position:absolute;left:15621;width:4673;height:4673;flip:x;visibility:visible;mso-wrap-style:square;v-text-anchor:middle" coordsize="21408,21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" adj="-11796480,,5400" path="m1,r,21336l21408,21336,21408,,1,xe" fillcolor="#9f5fcf" stroked="f">
                  <v:stroke joinstyle="miter"/>
                  <v:formulas/>
                  <v:path arrowok="t" o:extrusionok="f" o:connecttype="custom" o:connectlocs="0,0;0,1023;1020,1023;1020,0;0,0" o:connectangles="0,0,0,0,0" textboxrect="0,0,21408,21337"/>
                  <v:textbox inset="2.53958mm,0,2.53958mm,2.53958mm">
                    <w:txbxContent>
                      <w:p w14:paraId="7947FCB7" w14:textId="77777777" w:rsidR="00BD5EA4" w:rsidRDefault="00BD5EA4" w:rsidP="00BD5EA4">
                        <w:pPr>
                          <w:bidi w:val="0"/>
                          <w:jc w:val="center"/>
                          <w:rPr>
                            <w:color w:val="FFFFFF"/>
                            <w:sz w:val="40"/>
                            <w:szCs w:val="40"/>
                            <w:lang w:bidi="ar-SY"/>
                          </w:rPr>
                        </w:pPr>
                        <w:r>
                          <w:rPr>
                            <w:rFonts w:hint="cs"/>
                            <w:color w:val="FFFFFF"/>
                            <w:sz w:val="40"/>
                            <w:szCs w:val="40"/>
                            <w:rtl/>
                            <w:lang w:bidi="ar-SY"/>
                          </w:rPr>
                          <w:t>ج</w:t>
                        </w:r>
                      </w:p>
                    </w:txbxContent>
                  </v:textbox>
                </v:shape>
                <w10:anchorlock/>
              </v:group>
            </w:pict>
          </mc:Fallback>
        </mc:AlternateContent>
      </w:r>
    </w:p>
    <w:p w14:paraId="6DE3622F" w14:textId="77777777" w:rsidR="00BD5EA4" w:rsidRPr="00002AE8" w:rsidRDefault="00BD5EA4" w:rsidP="00BD5EA4">
      <w:pPr>
        <w:rPr>
          <w:rtl/>
        </w:rPr>
      </w:pPr>
      <w:r w:rsidRPr="00002AE8">
        <w:rPr>
          <w:rtl/>
        </w:rPr>
        <w:t>هي الوظائف التي تتسم بالتعقيد والصعوبة وتحتاج لأداء مهامها كفايات فريدة تتطلب مدة زمنية</w:t>
      </w:r>
    </w:p>
    <w:p w14:paraId="473A9637" w14:textId="77777777" w:rsidR="00BD5EA4" w:rsidRPr="00002AE8" w:rsidRDefault="00BD5EA4" w:rsidP="00BD5EA4">
      <w:pPr>
        <w:rPr>
          <w:rtl/>
        </w:rPr>
      </w:pPr>
      <w:r w:rsidRPr="00002AE8">
        <w:rPr>
          <w:rtl/>
        </w:rPr>
        <w:t>طويلة لاكتسابها والتي تتم عادة من خلال التدريب والعمل، وتتسم هذه الكفايات بالندرة وصعوبة</w:t>
      </w:r>
    </w:p>
    <w:p w14:paraId="2DA1A09C" w14:textId="77777777" w:rsidR="00BD5EA4" w:rsidRDefault="00BD5EA4" w:rsidP="00BD5EA4">
      <w:pPr>
        <w:rPr>
          <w:rtl/>
        </w:rPr>
      </w:pPr>
      <w:r>
        <w:rPr>
          <w:rFonts w:hint="cs"/>
          <w:rtl/>
        </w:rPr>
        <w:t>أ</w:t>
      </w:r>
      <w:r w:rsidRPr="00002AE8">
        <w:rPr>
          <w:rtl/>
        </w:rPr>
        <w:t>تمتتها وضعف إمكانية توفرها داخل أو خارج الدائرة.</w:t>
      </w:r>
    </w:p>
    <w:p w14:paraId="2C9B5857" w14:textId="77777777" w:rsidR="00BD5EA4" w:rsidRDefault="0050179E" w:rsidP="00BD5EA4">
      <w:pPr>
        <w:rPr>
          <w:rtl/>
        </w:rPr>
      </w:pPr>
      <w:r>
        <w:rPr>
          <w:noProof/>
        </w:rPr>
        <mc:AlternateContent>
          <mc:Choice Requires="wpg">
            <w:drawing>
              <wp:inline distT="0" distB="0" distL="0" distR="0" wp14:anchorId="7936BA15" wp14:editId="438DBE46">
                <wp:extent cx="3582035" cy="467360"/>
                <wp:effectExtent l="0" t="0" r="2540" b="2540"/>
                <wp:docPr id="8386"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2035" cy="467360"/>
                          <a:chOff x="-15531" y="0"/>
                          <a:chExt cx="35825" cy="4673"/>
                        </a:xfrm>
                      </wpg:grpSpPr>
                      <wps:wsp>
                        <wps:cNvPr id="8387" name="Google Shape;1100;p23"/>
                        <wps:cNvSpPr txBox="1">
                          <a:spLocks noChangeArrowheads="1"/>
                        </wps:cNvSpPr>
                        <wps:spPr bwMode="auto">
                          <a:xfrm flipH="1">
                            <a:off x="-15531" y="190"/>
                            <a:ext cx="30601" cy="4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96394" w14:textId="77777777"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درجة الاستعجال/ احتمالية شغور الوظيفة</w:t>
                              </w:r>
                              <w:r>
                                <w:rPr>
                                  <w:rFonts w:ascii="Adobe Arabic" w:hAnsi="Adobe Arabic" w:cs="Adobe Arabic" w:hint="cs"/>
                                  <w:b/>
                                  <w:bCs/>
                                  <w:color w:val="002060"/>
                                  <w:sz w:val="40"/>
                                  <w:szCs w:val="40"/>
                                  <w:shd w:val="clear" w:color="auto" w:fill="FFFFFF"/>
                                  <w:rtl/>
                                </w:rPr>
                                <w:t>:</w:t>
                              </w:r>
                            </w:p>
                          </w:txbxContent>
                        </wps:txbx>
                        <wps:bodyPr rot="0" vert="horz" wrap="square" lIns="36000" tIns="36000" rIns="0" bIns="36000" anchor="ctr" anchorCtr="0" upright="1">
                          <a:noAutofit/>
                        </wps:bodyPr>
                      </wps:wsp>
                      <wps:wsp>
                        <wps:cNvPr id="8388" name="Freeform: Shape 7455"/>
                        <wps:cNvSpPr>
                          <a:spLocks/>
                        </wps:cNvSpPr>
                        <wps:spPr bwMode="auto">
                          <a:xfrm flipH="1">
                            <a:off x="15621" y="0"/>
                            <a:ext cx="4673" cy="4673"/>
                          </a:xfrm>
                          <a:custGeom>
                            <a:avLst/>
                            <a:gdLst>
                              <a:gd name="T0" fmla="*/ 0 w 21408"/>
                              <a:gd name="T1" fmla="*/ 0 h 21337"/>
                              <a:gd name="T2" fmla="*/ 0 w 21408"/>
                              <a:gd name="T3" fmla="*/ 4673 h 21337"/>
                              <a:gd name="T4" fmla="*/ 4673 w 21408"/>
                              <a:gd name="T5" fmla="*/ 4673 h 21337"/>
                              <a:gd name="T6" fmla="*/ 4673 w 21408"/>
                              <a:gd name="T7" fmla="*/ 0 h 21337"/>
                              <a:gd name="T8" fmla="*/ 0 w 21408"/>
                              <a:gd name="T9" fmla="*/ 0 h 21337"/>
                              <a:gd name="T10" fmla="*/ 0 60000 65536"/>
                              <a:gd name="T11" fmla="*/ 0 60000 65536"/>
                              <a:gd name="T12" fmla="*/ 0 60000 65536"/>
                              <a:gd name="T13" fmla="*/ 0 60000 65536"/>
                              <a:gd name="T14" fmla="*/ 0 60000 65536"/>
                              <a:gd name="T15" fmla="*/ 0 w 21408"/>
                              <a:gd name="T16" fmla="*/ 0 h 21337"/>
                              <a:gd name="T17" fmla="*/ 21408 w 21408"/>
                              <a:gd name="T18" fmla="*/ 21337 h 21337"/>
                            </a:gdLst>
                            <a:ahLst/>
                            <a:cxnLst>
                              <a:cxn ang="T10">
                                <a:pos x="T0" y="T1"/>
                              </a:cxn>
                              <a:cxn ang="T11">
                                <a:pos x="T2" y="T3"/>
                              </a:cxn>
                              <a:cxn ang="T12">
                                <a:pos x="T4" y="T5"/>
                              </a:cxn>
                              <a:cxn ang="T13">
                                <a:pos x="T6" y="T7"/>
                              </a:cxn>
                              <a:cxn ang="T14">
                                <a:pos x="T8" y="T9"/>
                              </a:cxn>
                            </a:cxnLst>
                            <a:rect l="T15" t="T16" r="T17" b="T18"/>
                            <a:pathLst>
                              <a:path w="21408" h="21337" extrusionOk="0">
                                <a:moveTo>
                                  <a:pt x="1" y="0"/>
                                </a:moveTo>
                                <a:lnTo>
                                  <a:pt x="1" y="21336"/>
                                </a:lnTo>
                                <a:lnTo>
                                  <a:pt x="21408" y="21336"/>
                                </a:lnTo>
                                <a:lnTo>
                                  <a:pt x="21408" y="0"/>
                                </a:lnTo>
                                <a:lnTo>
                                  <a:pt x="1" y="0"/>
                                </a:lnTo>
                                <a:close/>
                              </a:path>
                            </a:pathLst>
                          </a:cu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F39881" w14:textId="77777777" w:rsidR="00BD5EA4" w:rsidRDefault="00BD5EA4" w:rsidP="00BD5EA4">
                              <w:pPr>
                                <w:bidi w:val="0"/>
                                <w:jc w:val="center"/>
                                <w:rPr>
                                  <w:color w:val="FFFFFF"/>
                                  <w:sz w:val="40"/>
                                  <w:szCs w:val="40"/>
                                  <w:lang w:bidi="ar-SY"/>
                                </w:rPr>
                              </w:pPr>
                              <w:r>
                                <w:rPr>
                                  <w:rFonts w:hint="cs"/>
                                  <w:color w:val="FFFFFF"/>
                                  <w:sz w:val="40"/>
                                  <w:szCs w:val="40"/>
                                  <w:rtl/>
                                  <w:lang w:bidi="ar-SY"/>
                                </w:rPr>
                                <w:t>د</w:t>
                              </w:r>
                            </w:p>
                          </w:txbxContent>
                        </wps:txbx>
                        <wps:bodyPr rot="0" vert="horz" wrap="square" lIns="91425" tIns="36000" rIns="91425" bIns="91425" anchor="ctr" anchorCtr="0" upright="1">
                          <a:noAutofit/>
                        </wps:bodyPr>
                      </wps:wsp>
                    </wpg:wgp>
                  </a:graphicData>
                </a:graphic>
              </wp:inline>
            </w:drawing>
          </mc:Choice>
          <mc:Fallback>
            <w:pict>
              <v:group w14:anchorId="7936BA15" id="Group 182" o:spid="_x0000_s1509" style="width:282.05pt;height:36.8pt;mso-position-horizontal-relative:char;mso-position-vertical-relative:line" coordorigin="-15531" coordsize="35825,4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">
                <v:shape id="Google Shape;1100;p23" o:spid="_x0000_s1510" type="#_x0000_t202" style="position:absolute;left:-15531;top:190;width:30601;height:428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" filled="f" stroked="f">
                  <v:textbox inset="1mm,1mm,0,1mm">
                    <w:txbxContent>
                      <w:p w14:paraId="5B696394" w14:textId="77777777" w:rsidR="00BD5EA4" w:rsidRPr="00EF0A50" w:rsidRDefault="00BD5EA4" w:rsidP="00BD5EA4">
                        <w:pPr>
                          <w:rPr>
                            <w:rFonts w:ascii="Adobe Arabic" w:eastAsia="Roboto" w:hAnsi="Adobe Arabic" w:cs="Adobe Arabic"/>
                            <w:color w:val="002060"/>
                            <w:sz w:val="32"/>
                            <w:szCs w:val="32"/>
                            <w:lang w:bidi="ar-SY"/>
                          </w:rPr>
                        </w:pPr>
                        <w:r w:rsidRPr="00BD5EA4">
                          <w:rPr>
                            <w:rFonts w:ascii="Adobe Arabic" w:hAnsi="Adobe Arabic" w:cs="Adobe Arabic"/>
                            <w:b/>
                            <w:bCs/>
                            <w:color w:val="002060"/>
                            <w:sz w:val="40"/>
                            <w:szCs w:val="40"/>
                            <w:shd w:val="clear" w:color="auto" w:fill="FFFFFF"/>
                            <w:rtl/>
                          </w:rPr>
                          <w:t>درجة الاستعجال/ احتمالية شغور الوظيفة</w:t>
                        </w:r>
                        <w:r>
                          <w:rPr>
                            <w:rFonts w:ascii="Adobe Arabic" w:hAnsi="Adobe Arabic" w:cs="Adobe Arabic" w:hint="cs"/>
                            <w:b/>
                            <w:bCs/>
                            <w:color w:val="002060"/>
                            <w:sz w:val="40"/>
                            <w:szCs w:val="40"/>
                            <w:shd w:val="clear" w:color="auto" w:fill="FFFFFF"/>
                            <w:rtl/>
                          </w:rPr>
                          <w:t>:</w:t>
                        </w:r>
                      </w:p>
                    </w:txbxContent>
                  </v:textbox>
                </v:shape>
                <v:shape id="Freeform: Shape 7455" o:spid="_x0000_s1511" style="position:absolute;left:15621;width:4673;height:4673;flip:x;visibility:visible;mso-wrap-style:square;v-text-anchor:middle" coordsize="21408,21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" adj="-11796480,,5400" path="m1,r,21336l21408,21336,21408,,1,xe" fillcolor="#00b050" stroked="f">
                  <v:stroke joinstyle="miter"/>
                  <v:formulas/>
                  <v:path arrowok="t" o:extrusionok="f" o:connecttype="custom" o:connectlocs="0,0;0,1023;1020,1023;1020,0;0,0" o:connectangles="0,0,0,0,0" textboxrect="0,0,21408,21337"/>
                  <v:textbox inset="2.53958mm,1mm,2.53958mm,2.53958mm">
                    <w:txbxContent>
                      <w:p w14:paraId="1CF39881" w14:textId="77777777" w:rsidR="00BD5EA4" w:rsidRDefault="00BD5EA4" w:rsidP="00BD5EA4">
                        <w:pPr>
                          <w:bidi w:val="0"/>
                          <w:jc w:val="center"/>
                          <w:rPr>
                            <w:color w:val="FFFFFF"/>
                            <w:sz w:val="40"/>
                            <w:szCs w:val="40"/>
                            <w:lang w:bidi="ar-SY"/>
                          </w:rPr>
                        </w:pPr>
                        <w:r>
                          <w:rPr>
                            <w:rFonts w:hint="cs"/>
                            <w:color w:val="FFFFFF"/>
                            <w:sz w:val="40"/>
                            <w:szCs w:val="40"/>
                            <w:rtl/>
                            <w:lang w:bidi="ar-SY"/>
                          </w:rPr>
                          <w:t>د</w:t>
                        </w:r>
                      </w:p>
                    </w:txbxContent>
                  </v:textbox>
                </v:shape>
                <w10:anchorlock/>
              </v:group>
            </w:pict>
          </mc:Fallback>
        </mc:AlternateContent>
      </w:r>
    </w:p>
    <w:p w14:paraId="5E98C903" w14:textId="77777777" w:rsidR="00BD5EA4" w:rsidRPr="00002AE8" w:rsidRDefault="00BD5EA4" w:rsidP="00BD5EA4">
      <w:pPr>
        <w:rPr>
          <w:rtl/>
        </w:rPr>
      </w:pPr>
      <w:r w:rsidRPr="00002AE8">
        <w:rPr>
          <w:rtl/>
        </w:rPr>
        <w:t xml:space="preserve">هي المدة الزمنية المتوقعة لشغور الوظيفة، ويتم اعطاء أهمية أعلى للوظيفة التي تكون </w:t>
      </w:r>
      <w:r w:rsidRPr="00002AE8">
        <w:rPr>
          <w:rFonts w:hint="cs"/>
          <w:rtl/>
        </w:rPr>
        <w:t>احتمالية</w:t>
      </w:r>
      <w:r>
        <w:rPr>
          <w:rFonts w:hint="cs"/>
          <w:rtl/>
        </w:rPr>
        <w:t xml:space="preserve"> </w:t>
      </w:r>
      <w:r w:rsidRPr="00002AE8">
        <w:rPr>
          <w:rtl/>
        </w:rPr>
        <w:t>شغورها خلال مدة زمنية قصيرة</w:t>
      </w:r>
      <w:r w:rsidRPr="00002AE8">
        <w:rPr>
          <w:b/>
          <w:bCs/>
          <w:color w:val="000080"/>
          <w:rtl/>
        </w:rPr>
        <w:t>.</w:t>
      </w:r>
    </w:p>
    <w:p w14:paraId="266455E7" w14:textId="77777777" w:rsidR="00BD5EA4" w:rsidRPr="00BD5EA4" w:rsidRDefault="00BD5EA4">
      <w:pPr>
        <w:pStyle w:val="a5"/>
        <w:numPr>
          <w:ilvl w:val="0"/>
          <w:numId w:val="22"/>
        </w:numPr>
        <w:ind w:left="386"/>
        <w:rPr>
          <w:rFonts w:ascii="Sakkal Majalla" w:hAnsi="Sakkal Majalla" w:cs="Sakkal Majalla"/>
          <w:b/>
          <w:bCs/>
          <w:color w:val="002060"/>
          <w:sz w:val="36"/>
          <w:szCs w:val="36"/>
          <w:rtl/>
        </w:rPr>
      </w:pPr>
      <w:r w:rsidRPr="00BD5EA4">
        <w:rPr>
          <w:rFonts w:ascii="Sakkal Majalla" w:hAnsi="Sakkal Majalla" w:cs="Sakkal Majalla"/>
          <w:b/>
          <w:bCs/>
          <w:color w:val="002060"/>
          <w:sz w:val="36"/>
          <w:szCs w:val="36"/>
          <w:rtl/>
        </w:rPr>
        <w:t>خطوات تحديد الوظائف الحيوية:</w:t>
      </w:r>
    </w:p>
    <w:p w14:paraId="72404247" w14:textId="77777777"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تقوم اللجنة الفنية بدراسة معايير تحديد الوظائف الحيوية وتحديد الأهمية النسبية لكل معيار على</w:t>
      </w:r>
      <w:r>
        <w:rPr>
          <w:rFonts w:ascii="Adobe Arabic" w:eastAsia="Times New Roman" w:hAnsi="Adobe Arabic" w:cs="Adobe Arabic" w:hint="cs"/>
          <w:color w:val="002060"/>
          <w:sz w:val="36"/>
          <w:szCs w:val="36"/>
          <w:rtl/>
        </w:rPr>
        <w:t xml:space="preserve"> </w:t>
      </w:r>
      <w:r w:rsidRPr="00BD5EA4">
        <w:rPr>
          <w:rFonts w:ascii="Adobe Arabic" w:eastAsia="Times New Roman" w:hAnsi="Adobe Arabic" w:cs="Adobe Arabic" w:hint="cs"/>
          <w:color w:val="002060"/>
          <w:sz w:val="36"/>
          <w:szCs w:val="36"/>
          <w:rtl/>
        </w:rPr>
        <w:t>ألا</w:t>
      </w:r>
      <w:r w:rsidRPr="00BD5EA4">
        <w:rPr>
          <w:rFonts w:ascii="Adobe Arabic" w:eastAsia="Times New Roman" w:hAnsi="Adobe Arabic" w:cs="Adobe Arabic"/>
          <w:color w:val="002060"/>
          <w:sz w:val="36"/>
          <w:szCs w:val="36"/>
          <w:rtl/>
        </w:rPr>
        <w:t xml:space="preserve"> تقل لأي معيار من المعايير عن % 20 ولا تزيد عن % 30 بحيث يكون مجموع المعايير % </w:t>
      </w:r>
      <w:r w:rsidRPr="00BD5EA4">
        <w:rPr>
          <w:rFonts w:ascii="Adobe Arabic" w:eastAsia="Times New Roman" w:hAnsi="Adobe Arabic" w:cs="Adobe Arabic" w:hint="cs"/>
          <w:color w:val="002060"/>
          <w:sz w:val="36"/>
          <w:szCs w:val="36"/>
          <w:rtl/>
        </w:rPr>
        <w:t xml:space="preserve">100، </w:t>
      </w:r>
      <w:r w:rsidRPr="00BD5EA4">
        <w:rPr>
          <w:rFonts w:ascii="Adobe Arabic" w:eastAsia="Times New Roman" w:hAnsi="Adobe Arabic" w:cs="Adobe Arabic"/>
          <w:color w:val="002060"/>
          <w:sz w:val="36"/>
          <w:szCs w:val="36"/>
          <w:rtl/>
        </w:rPr>
        <w:t>وترفعها للجنة التوجيهية للاعتماد.</w:t>
      </w:r>
    </w:p>
    <w:p w14:paraId="263B82F3" w14:textId="77777777"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 xml:space="preserve">تقوم وحدة الموارد البشرية بإعداد قائمة بالمسميات الوظيفية القيادية </w:t>
      </w:r>
      <w:r w:rsidRPr="00BD5EA4">
        <w:rPr>
          <w:rFonts w:ascii="Adobe Arabic" w:eastAsia="Times New Roman" w:hAnsi="Adobe Arabic" w:cs="Adobe Arabic" w:hint="cs"/>
          <w:color w:val="002060"/>
          <w:sz w:val="36"/>
          <w:szCs w:val="36"/>
          <w:rtl/>
        </w:rPr>
        <w:t>والإشراقية والأساسية</w:t>
      </w:r>
    </w:p>
    <w:p w14:paraId="541B6025" w14:textId="77777777"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والفنية الداعمة في الدائرة وفقاً للوحدات التنظيمية، وتحيلها للجنة الفنية.</w:t>
      </w:r>
    </w:p>
    <w:p w14:paraId="39444A4D" w14:textId="77777777"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تقوم اللجنة الفنية بدراسة قائمة الوظائف، ويقوم كل عضو فيها بتقييم درجة أهمية كل وظيفة</w:t>
      </w:r>
      <w:r>
        <w:rPr>
          <w:rFonts w:ascii="Adobe Arabic" w:eastAsia="Times New Roman" w:hAnsi="Adobe Arabic" w:cs="Adobe Arabic" w:hint="cs"/>
          <w:color w:val="002060"/>
          <w:sz w:val="36"/>
          <w:szCs w:val="36"/>
          <w:rtl/>
        </w:rPr>
        <w:t xml:space="preserve"> </w:t>
      </w:r>
      <w:r w:rsidRPr="00BD5EA4">
        <w:rPr>
          <w:rFonts w:ascii="Adobe Arabic" w:eastAsia="Times New Roman" w:hAnsi="Adobe Arabic" w:cs="Adobe Arabic"/>
          <w:color w:val="002060"/>
          <w:sz w:val="36"/>
          <w:szCs w:val="36"/>
          <w:rtl/>
        </w:rPr>
        <w:t>وفقاً لمعايير تحديد الوظائف الحيوية والأهمية النسبية المحددة والمعتمدة.</w:t>
      </w:r>
    </w:p>
    <w:p w14:paraId="0BE3442B" w14:textId="77777777" w:rsidR="00BD5EA4" w:rsidRPr="00BD5EA4" w:rsidRDefault="00BD5EA4">
      <w:pPr>
        <w:pStyle w:val="a5"/>
        <w:numPr>
          <w:ilvl w:val="0"/>
          <w:numId w:val="23"/>
        </w:numPr>
        <w:spacing w:after="0" w:line="276" w:lineRule="auto"/>
        <w:jc w:val="both"/>
        <w:rPr>
          <w:rFonts w:ascii="Adobe Arabic" w:eastAsia="Times New Roman" w:hAnsi="Adobe Arabic" w:cs="Adobe Arabic"/>
          <w:color w:val="002060"/>
          <w:sz w:val="36"/>
          <w:szCs w:val="36"/>
          <w:rtl/>
        </w:rPr>
      </w:pPr>
      <w:r w:rsidRPr="00BD5EA4">
        <w:rPr>
          <w:rFonts w:ascii="Adobe Arabic" w:eastAsia="Times New Roman" w:hAnsi="Adobe Arabic" w:cs="Adobe Arabic"/>
          <w:color w:val="002060"/>
          <w:sz w:val="36"/>
          <w:szCs w:val="36"/>
          <w:rtl/>
        </w:rPr>
        <w:t>تعتبر الوظيفة حيوية بحصولها على تقي</w:t>
      </w:r>
      <w:r>
        <w:rPr>
          <w:rFonts w:ascii="Adobe Arabic" w:eastAsia="Times New Roman" w:hAnsi="Adobe Arabic" w:cs="Adobe Arabic" w:hint="cs"/>
          <w:color w:val="002060"/>
          <w:sz w:val="36"/>
          <w:szCs w:val="36"/>
          <w:rtl/>
        </w:rPr>
        <w:t>ي</w:t>
      </w:r>
      <w:r w:rsidRPr="00BD5EA4">
        <w:rPr>
          <w:rFonts w:ascii="Adobe Arabic" w:eastAsia="Times New Roman" w:hAnsi="Adobe Arabic" w:cs="Adobe Arabic"/>
          <w:color w:val="002060"/>
          <w:sz w:val="36"/>
          <w:szCs w:val="36"/>
          <w:rtl/>
        </w:rPr>
        <w:t xml:space="preserve">م (% </w:t>
      </w:r>
      <w:r w:rsidRPr="00BD5EA4">
        <w:rPr>
          <w:rFonts w:ascii="Adobe Arabic" w:eastAsia="Times New Roman" w:hAnsi="Adobe Arabic" w:cs="Adobe Arabic" w:hint="cs"/>
          <w:color w:val="002060"/>
          <w:sz w:val="36"/>
          <w:szCs w:val="36"/>
          <w:rtl/>
        </w:rPr>
        <w:t>70)</w:t>
      </w:r>
      <w:r w:rsidRPr="00BD5EA4">
        <w:rPr>
          <w:rFonts w:ascii="Adobe Arabic" w:eastAsia="Times New Roman" w:hAnsi="Adobe Arabic" w:cs="Adobe Arabic"/>
          <w:color w:val="002060"/>
          <w:sz w:val="36"/>
          <w:szCs w:val="36"/>
          <w:rtl/>
        </w:rPr>
        <w:t xml:space="preserve"> فأعلى، وفي حال عدم تحقيق هذه النسبة لأي من</w:t>
      </w:r>
      <w:r>
        <w:rPr>
          <w:rFonts w:ascii="Adobe Arabic" w:eastAsia="Times New Roman" w:hAnsi="Adobe Arabic" w:cs="Adobe Arabic" w:hint="cs"/>
          <w:color w:val="002060"/>
          <w:sz w:val="36"/>
          <w:szCs w:val="36"/>
          <w:rtl/>
        </w:rPr>
        <w:t xml:space="preserve"> </w:t>
      </w:r>
      <w:r w:rsidRPr="00BD5EA4">
        <w:rPr>
          <w:rFonts w:ascii="Adobe Arabic" w:eastAsia="Times New Roman" w:hAnsi="Adobe Arabic" w:cs="Adobe Arabic"/>
          <w:color w:val="002060"/>
          <w:sz w:val="36"/>
          <w:szCs w:val="36"/>
          <w:rtl/>
        </w:rPr>
        <w:t>وظائف الدائرة يمكن اعتبار الوظائف القيادية والإشراقية بشكل عام ومدراء الوحدات التنظيمية الأساسية بشكل خاص هي الوظائف الحيوية</w:t>
      </w:r>
      <w:r w:rsidRPr="00BD5EA4">
        <w:rPr>
          <w:rFonts w:ascii="Adobe Arabic" w:eastAsia="Times New Roman" w:hAnsi="Adobe Arabic" w:cs="Adobe Arabic"/>
          <w:b/>
          <w:bCs/>
          <w:color w:val="002060"/>
          <w:sz w:val="36"/>
          <w:szCs w:val="36"/>
          <w:rtl/>
        </w:rPr>
        <w:t>.</w:t>
      </w:r>
    </w:p>
    <w:p w14:paraId="28BAD115" w14:textId="51CDA063" w:rsidR="006840AF" w:rsidRDefault="000A73E5" w:rsidP="006840AF">
      <w:pPr>
        <w:rPr>
          <w:b/>
          <w:bCs/>
          <w:rtl/>
        </w:rPr>
      </w:pPr>
      <w:hyperlink r:id="rId63" w:history="1">
        <w:r w:rsidR="006840AF" w:rsidRPr="000A73E5">
          <w:rPr>
            <w:rStyle w:val="Hyperlink"/>
            <w:b/>
            <w:bCs/>
            <w:rtl/>
          </w:rPr>
          <w:t xml:space="preserve">يتم اعتماد النموذج </w:t>
        </w:r>
        <w:r w:rsidR="006840AF" w:rsidRPr="000A73E5">
          <w:rPr>
            <w:rStyle w:val="Hyperlink"/>
            <w:rFonts w:hint="cs"/>
            <w:b/>
            <w:bCs/>
            <w:rtl/>
          </w:rPr>
          <w:t>التالي</w:t>
        </w:r>
        <w:r w:rsidR="006840AF" w:rsidRPr="000A73E5">
          <w:rPr>
            <w:rStyle w:val="Hyperlink"/>
            <w:b/>
            <w:bCs/>
            <w:rtl/>
          </w:rPr>
          <w:t xml:space="preserve"> لغايات تطبيق الخطوات السابقة</w:t>
        </w:r>
        <w:r w:rsidR="006840AF" w:rsidRPr="000A73E5">
          <w:rPr>
            <w:rStyle w:val="Hyperlink"/>
            <w:rFonts w:hint="cs"/>
            <w:b/>
            <w:bCs/>
            <w:rtl/>
          </w:rPr>
          <w:t>:</w:t>
        </w:r>
      </w:hyperlink>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none" w:sz="0" w:space="0" w:color="auto"/>
        </w:tblBorders>
        <w:tblLayout w:type="fixed"/>
        <w:tblLook w:val="04A0" w:firstRow="1" w:lastRow="0" w:firstColumn="1" w:lastColumn="0" w:noHBand="0" w:noVBand="1"/>
      </w:tblPr>
      <w:tblGrid>
        <w:gridCol w:w="487"/>
        <w:gridCol w:w="2031"/>
        <w:gridCol w:w="922"/>
        <w:gridCol w:w="830"/>
        <w:gridCol w:w="932"/>
        <w:gridCol w:w="1011"/>
        <w:gridCol w:w="1011"/>
        <w:gridCol w:w="1011"/>
        <w:gridCol w:w="1007"/>
      </w:tblGrid>
      <w:tr w:rsidR="00E23A33" w:rsidRPr="00E23A33" w14:paraId="22093434" w14:textId="77777777" w:rsidTr="00E23A33">
        <w:tc>
          <w:tcPr>
            <w:tcW w:w="5000" w:type="pct"/>
            <w:gridSpan w:val="9"/>
            <w:shd w:val="clear" w:color="auto" w:fill="F2F2F2" w:themeFill="background1" w:themeFillShade="F2"/>
            <w:vAlign w:val="center"/>
          </w:tcPr>
          <w:p w14:paraId="21F3D398" w14:textId="77777777" w:rsidR="00E23A33" w:rsidRPr="00E23A33" w:rsidRDefault="00E23A33" w:rsidP="00E23A33">
            <w:pPr>
              <w:spacing w:line="240" w:lineRule="auto"/>
              <w:jc w:val="center"/>
              <w:rPr>
                <w:rFonts w:ascii="Adobe Arabic" w:eastAsia="Times New Roman" w:hAnsi="Adobe Arabic" w:cs="Adobe Arabic"/>
                <w:b/>
                <w:bCs/>
                <w:color w:val="C00000"/>
                <w:rtl/>
              </w:rPr>
            </w:pPr>
            <w:r w:rsidRPr="00E23A33">
              <w:rPr>
                <w:rFonts w:ascii="Adobe Arabic" w:eastAsia="Times New Roman" w:hAnsi="Adobe Arabic" w:cs="Adobe Arabic"/>
                <w:b/>
                <w:bCs/>
                <w:color w:val="C00000"/>
                <w:rtl/>
              </w:rPr>
              <w:t>الوظيفة</w:t>
            </w:r>
          </w:p>
        </w:tc>
      </w:tr>
      <w:tr w:rsidR="00E23A33" w:rsidRPr="00E23A33" w14:paraId="6F055628" w14:textId="77777777" w:rsidTr="00E23A33">
        <w:tc>
          <w:tcPr>
            <w:tcW w:w="2814" w:type="pct"/>
            <w:gridSpan w:val="5"/>
            <w:tcBorders>
              <w:right w:val="single" w:sz="8" w:space="0" w:color="00B050"/>
            </w:tcBorders>
            <w:shd w:val="clear" w:color="auto" w:fill="F2F2F2" w:themeFill="background1" w:themeFillShade="F2"/>
            <w:vAlign w:val="center"/>
          </w:tcPr>
          <w:p w14:paraId="56247B64" w14:textId="77777777" w:rsidR="00E23A33" w:rsidRPr="00E23A33" w:rsidRDefault="00E23A33" w:rsidP="00E23A33">
            <w:pPr>
              <w:spacing w:line="240" w:lineRule="auto"/>
              <w:jc w:val="center"/>
              <w:rPr>
                <w:rFonts w:ascii="Adobe Arabic" w:eastAsia="Times New Roman" w:hAnsi="Adobe Arabic" w:cs="Adobe Arabic"/>
                <w:b/>
                <w:bCs/>
                <w:color w:val="C00000"/>
                <w:rtl/>
              </w:rPr>
            </w:pPr>
            <w:r w:rsidRPr="00E23A33">
              <w:rPr>
                <w:rFonts w:ascii="Adobe Arabic" w:eastAsia="Times New Roman" w:hAnsi="Adobe Arabic" w:cs="Adobe Arabic"/>
                <w:b/>
                <w:bCs/>
                <w:color w:val="C00000"/>
                <w:rtl/>
              </w:rPr>
              <w:t>المديرية</w:t>
            </w:r>
          </w:p>
        </w:tc>
        <w:tc>
          <w:tcPr>
            <w:tcW w:w="2186" w:type="pct"/>
            <w:gridSpan w:val="4"/>
            <w:tcBorders>
              <w:top w:val="single" w:sz="8" w:space="0" w:color="00B050"/>
              <w:left w:val="single" w:sz="8" w:space="0" w:color="00B050"/>
              <w:bottom w:val="single" w:sz="8" w:space="0" w:color="00B050"/>
            </w:tcBorders>
            <w:shd w:val="clear" w:color="auto" w:fill="F2F2F2" w:themeFill="background1" w:themeFillShade="F2"/>
            <w:vAlign w:val="center"/>
          </w:tcPr>
          <w:p w14:paraId="509E96A0" w14:textId="77777777" w:rsidR="00E23A33" w:rsidRPr="00E23A33" w:rsidRDefault="00E23A33" w:rsidP="00E23A33">
            <w:pPr>
              <w:spacing w:line="240" w:lineRule="auto"/>
              <w:jc w:val="center"/>
              <w:rPr>
                <w:rFonts w:ascii="Adobe Arabic" w:eastAsia="Times New Roman" w:hAnsi="Adobe Arabic" w:cs="Adobe Arabic"/>
                <w:b/>
                <w:bCs/>
                <w:color w:val="C00000"/>
                <w:rtl/>
              </w:rPr>
            </w:pPr>
            <w:r w:rsidRPr="00E23A33">
              <w:rPr>
                <w:rFonts w:ascii="Adobe Arabic" w:eastAsia="Times New Roman" w:hAnsi="Adobe Arabic" w:cs="Adobe Arabic"/>
                <w:b/>
                <w:bCs/>
                <w:color w:val="C00000"/>
                <w:rtl/>
              </w:rPr>
              <w:t>القسم</w:t>
            </w:r>
          </w:p>
        </w:tc>
      </w:tr>
      <w:tr w:rsidR="00E23A33" w:rsidRPr="00E23A33" w14:paraId="049D1886" w14:textId="77777777" w:rsidTr="00E23A33">
        <w:tc>
          <w:tcPr>
            <w:tcW w:w="5000" w:type="pct"/>
            <w:gridSpan w:val="9"/>
          </w:tcPr>
          <w:p w14:paraId="3AC73B29" w14:textId="77777777" w:rsidR="00E23A33" w:rsidRPr="00E23A33" w:rsidRDefault="00E23A33" w:rsidP="00E23A33">
            <w:pPr>
              <w:spacing w:line="240" w:lineRule="auto"/>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أرجو تقييم الوظيفة لكل معيار من المعايير وذلك من خلال وضع قيمة من 1-3</w:t>
            </w:r>
          </w:p>
          <w:p w14:paraId="08356CD7" w14:textId="77777777" w:rsidR="00E23A33" w:rsidRPr="00E23A33" w:rsidRDefault="00E23A33" w:rsidP="00E23A33">
            <w:pPr>
              <w:spacing w:line="240" w:lineRule="auto"/>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حيث 1= منخفض، 2=متوسط، 3= مرتفع</w:t>
            </w:r>
          </w:p>
        </w:tc>
      </w:tr>
      <w:tr w:rsidR="00E23A33" w:rsidRPr="00E23A33" w14:paraId="43323E3D" w14:textId="77777777" w:rsidTr="00E23A33">
        <w:trPr>
          <w:cantSplit/>
          <w:trHeight w:val="1134"/>
        </w:trPr>
        <w:tc>
          <w:tcPr>
            <w:tcW w:w="263" w:type="pct"/>
            <w:tcBorders>
              <w:right w:val="single" w:sz="8" w:space="0" w:color="00B050"/>
            </w:tcBorders>
            <w:shd w:val="clear" w:color="auto" w:fill="F2F2F2" w:themeFill="background1" w:themeFillShade="F2"/>
            <w:textDirection w:val="btLr"/>
            <w:vAlign w:val="center"/>
          </w:tcPr>
          <w:p w14:paraId="19C28ACC" w14:textId="77777777" w:rsidR="00E23A33" w:rsidRPr="00E23A33" w:rsidRDefault="00E23A33" w:rsidP="00E23A33">
            <w:pPr>
              <w:spacing w:line="240" w:lineRule="auto"/>
              <w:ind w:left="113" w:right="113"/>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تسلسل</w:t>
            </w:r>
          </w:p>
        </w:tc>
        <w:tc>
          <w:tcPr>
            <w:tcW w:w="1099"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57537DD6"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المعيار</w:t>
            </w:r>
          </w:p>
        </w:tc>
        <w:tc>
          <w:tcPr>
            <w:tcW w:w="499"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390F70C1"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الأهمية النسبية</w:t>
            </w:r>
          </w:p>
        </w:tc>
        <w:tc>
          <w:tcPr>
            <w:tcW w:w="449"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2065792D"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عضو اللجنة</w:t>
            </w:r>
          </w:p>
        </w:tc>
        <w:tc>
          <w:tcPr>
            <w:tcW w:w="504"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6FE67DC0"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عضو اللجنة</w:t>
            </w:r>
          </w:p>
        </w:tc>
        <w:tc>
          <w:tcPr>
            <w:tcW w:w="547"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787316BF"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عضو اللجنة</w:t>
            </w:r>
          </w:p>
        </w:tc>
        <w:tc>
          <w:tcPr>
            <w:tcW w:w="547"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723CA215"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عضو اللجنة</w:t>
            </w:r>
          </w:p>
        </w:tc>
        <w:tc>
          <w:tcPr>
            <w:tcW w:w="547" w:type="pct"/>
            <w:tcBorders>
              <w:top w:val="single" w:sz="8" w:space="0" w:color="00B050"/>
              <w:left w:val="single" w:sz="8" w:space="0" w:color="00B050"/>
              <w:bottom w:val="single" w:sz="8" w:space="0" w:color="00B050"/>
              <w:right w:val="single" w:sz="8" w:space="0" w:color="00B050"/>
            </w:tcBorders>
            <w:shd w:val="clear" w:color="auto" w:fill="F2F2F2" w:themeFill="background1" w:themeFillShade="F2"/>
            <w:vAlign w:val="center"/>
          </w:tcPr>
          <w:p w14:paraId="1B22F3D8" w14:textId="77777777" w:rsidR="00E23A33" w:rsidRPr="00E23A33" w:rsidRDefault="00E23A33" w:rsidP="00E23A33">
            <w:pPr>
              <w:autoSpaceDE w:val="0"/>
              <w:autoSpaceDN w:val="0"/>
              <w:adjustRightInd w:val="0"/>
              <w:spacing w:line="240" w:lineRule="auto"/>
              <w:jc w:val="center"/>
              <w:rPr>
                <w:rFonts w:ascii="Adobe Arabic" w:eastAsia="Times New Roman" w:hAnsi="Adobe Arabic" w:cs="Adobe Arabic"/>
                <w:b/>
                <w:bCs/>
                <w:color w:val="000080"/>
              </w:rPr>
            </w:pPr>
            <w:r w:rsidRPr="00E23A33">
              <w:rPr>
                <w:rFonts w:ascii="Adobe Arabic" w:eastAsia="Times New Roman" w:hAnsi="Adobe Arabic" w:cs="Adobe Arabic"/>
                <w:b/>
                <w:bCs/>
                <w:color w:val="000080"/>
                <w:rtl/>
              </w:rPr>
              <w:t>متوسط</w:t>
            </w:r>
          </w:p>
          <w:p w14:paraId="26F174D2" w14:textId="77777777" w:rsidR="00E23A33" w:rsidRPr="00E23A33" w:rsidRDefault="00E23A33" w:rsidP="00E23A33">
            <w:pPr>
              <w:autoSpaceDE w:val="0"/>
              <w:autoSpaceDN w:val="0"/>
              <w:adjustRightInd w:val="0"/>
              <w:spacing w:line="240" w:lineRule="auto"/>
              <w:jc w:val="center"/>
              <w:rPr>
                <w:rFonts w:ascii="Adobe Arabic" w:eastAsia="Times New Roman" w:hAnsi="Adobe Arabic" w:cs="Adobe Arabic"/>
                <w:b/>
                <w:bCs/>
                <w:color w:val="000080"/>
              </w:rPr>
            </w:pPr>
            <w:r w:rsidRPr="00E23A33">
              <w:rPr>
                <w:rFonts w:ascii="Adobe Arabic" w:eastAsia="Times New Roman" w:hAnsi="Adobe Arabic" w:cs="Adobe Arabic"/>
                <w:b/>
                <w:bCs/>
                <w:color w:val="000080"/>
                <w:rtl/>
              </w:rPr>
              <w:t>درجة</w:t>
            </w:r>
          </w:p>
          <w:p w14:paraId="181B5D7B" w14:textId="77777777" w:rsidR="00E23A33" w:rsidRPr="00E23A33" w:rsidRDefault="00E23A33" w:rsidP="00E23A33">
            <w:pPr>
              <w:autoSpaceDE w:val="0"/>
              <w:autoSpaceDN w:val="0"/>
              <w:adjustRightInd w:val="0"/>
              <w:spacing w:line="240" w:lineRule="auto"/>
              <w:jc w:val="center"/>
              <w:rPr>
                <w:rFonts w:ascii="Adobe Arabic" w:eastAsia="Times New Roman" w:hAnsi="Adobe Arabic" w:cs="Adobe Arabic"/>
                <w:b/>
                <w:bCs/>
                <w:color w:val="000080"/>
              </w:rPr>
            </w:pPr>
            <w:r w:rsidRPr="00E23A33">
              <w:rPr>
                <w:rFonts w:ascii="Adobe Arabic" w:eastAsia="Times New Roman" w:hAnsi="Adobe Arabic" w:cs="Adobe Arabic"/>
                <w:b/>
                <w:bCs/>
                <w:color w:val="000080"/>
                <w:rtl/>
              </w:rPr>
              <w:t>تقييم</w:t>
            </w:r>
          </w:p>
          <w:p w14:paraId="6CDDEC35"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الأهمية</w:t>
            </w:r>
          </w:p>
        </w:tc>
        <w:tc>
          <w:tcPr>
            <w:tcW w:w="545" w:type="pct"/>
            <w:tcBorders>
              <w:top w:val="single" w:sz="8" w:space="0" w:color="00B050"/>
              <w:left w:val="single" w:sz="8" w:space="0" w:color="00B050"/>
              <w:bottom w:val="single" w:sz="8" w:space="0" w:color="00B050"/>
            </w:tcBorders>
            <w:shd w:val="clear" w:color="auto" w:fill="F2F2F2" w:themeFill="background1" w:themeFillShade="F2"/>
            <w:vAlign w:val="center"/>
          </w:tcPr>
          <w:p w14:paraId="18BB93C2"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المتوسط</w:t>
            </w:r>
          </w:p>
          <w:p w14:paraId="6F203F88" w14:textId="77777777" w:rsidR="00E23A33" w:rsidRPr="00E23A33" w:rsidRDefault="00E23A33" w:rsidP="00E23A33">
            <w:pPr>
              <w:spacing w:line="240" w:lineRule="auto"/>
              <w:jc w:val="center"/>
              <w:rPr>
                <w:rFonts w:ascii="Adobe Arabic" w:eastAsia="Times New Roman" w:hAnsi="Adobe Arabic" w:cs="Adobe Arabic"/>
                <w:b/>
                <w:bCs/>
                <w:color w:val="000080"/>
                <w:rtl/>
              </w:rPr>
            </w:pPr>
            <w:r w:rsidRPr="00E23A33">
              <w:rPr>
                <w:rFonts w:ascii="Adobe Arabic" w:eastAsia="Times New Roman" w:hAnsi="Adobe Arabic" w:cs="Adobe Arabic"/>
                <w:b/>
                <w:bCs/>
                <w:color w:val="000080"/>
                <w:rtl/>
              </w:rPr>
              <w:t>النسبي</w:t>
            </w:r>
          </w:p>
        </w:tc>
      </w:tr>
      <w:tr w:rsidR="00E23A33" w:rsidRPr="00E23A33" w14:paraId="0B8DAD6A" w14:textId="77777777" w:rsidTr="00E23A33">
        <w:tc>
          <w:tcPr>
            <w:tcW w:w="263" w:type="pct"/>
            <w:tcBorders>
              <w:right w:val="single" w:sz="8" w:space="0" w:color="00B050"/>
            </w:tcBorders>
            <w:vAlign w:val="center"/>
          </w:tcPr>
          <w:p w14:paraId="798A917C"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1</w:t>
            </w:r>
          </w:p>
        </w:tc>
        <w:tc>
          <w:tcPr>
            <w:tcW w:w="1099" w:type="pct"/>
            <w:tcBorders>
              <w:top w:val="single" w:sz="8" w:space="0" w:color="00B050"/>
              <w:left w:val="single" w:sz="8" w:space="0" w:color="00B050"/>
              <w:bottom w:val="single" w:sz="8" w:space="0" w:color="00B050"/>
              <w:right w:val="single" w:sz="8" w:space="0" w:color="00B050"/>
            </w:tcBorders>
            <w:vAlign w:val="center"/>
          </w:tcPr>
          <w:p w14:paraId="53FC2E64"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هل الوظيفة تساهم</w:t>
            </w:r>
          </w:p>
          <w:p w14:paraId="0C8CA559"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بشكل مباشر في العمل</w:t>
            </w:r>
          </w:p>
          <w:p w14:paraId="0AAFF3D8"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الأساسي في الدائرة</w:t>
            </w:r>
          </w:p>
        </w:tc>
        <w:tc>
          <w:tcPr>
            <w:tcW w:w="499" w:type="pct"/>
            <w:tcBorders>
              <w:top w:val="single" w:sz="8" w:space="0" w:color="00B050"/>
              <w:left w:val="single" w:sz="8" w:space="0" w:color="00B050"/>
              <w:bottom w:val="single" w:sz="8" w:space="0" w:color="00B050"/>
              <w:right w:val="single" w:sz="8" w:space="0" w:color="00B050"/>
            </w:tcBorders>
          </w:tcPr>
          <w:p w14:paraId="1B2A54E7" w14:textId="77777777" w:rsidR="00E23A33" w:rsidRPr="00E23A33" w:rsidRDefault="00E23A33" w:rsidP="00E23A33">
            <w:pPr>
              <w:spacing w:line="24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single" w:sz="8" w:space="0" w:color="00B050"/>
              <w:right w:val="single" w:sz="8" w:space="0" w:color="00B050"/>
            </w:tcBorders>
          </w:tcPr>
          <w:p w14:paraId="4207D492"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single" w:sz="8" w:space="0" w:color="00B050"/>
              <w:right w:val="single" w:sz="8" w:space="0" w:color="00B050"/>
            </w:tcBorders>
          </w:tcPr>
          <w:p w14:paraId="4172B6C9"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68DB1D60"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3902DC58"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3DCBE819" w14:textId="77777777" w:rsidR="00E23A33" w:rsidRPr="00E23A33" w:rsidRDefault="00E23A33" w:rsidP="00E23A33">
            <w:pPr>
              <w:spacing w:line="24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single" w:sz="8" w:space="0" w:color="00B050"/>
            </w:tcBorders>
          </w:tcPr>
          <w:p w14:paraId="5293CF89" w14:textId="77777777" w:rsidR="00E23A33" w:rsidRPr="00E23A33" w:rsidRDefault="00E23A33" w:rsidP="00E23A33">
            <w:pPr>
              <w:spacing w:line="240" w:lineRule="auto"/>
              <w:rPr>
                <w:rFonts w:ascii="Adobe Arabic" w:eastAsia="Times New Roman" w:hAnsi="Adobe Arabic" w:cs="Adobe Arabic"/>
                <w:b/>
                <w:bCs/>
                <w:color w:val="000080"/>
                <w:rtl/>
              </w:rPr>
            </w:pPr>
          </w:p>
        </w:tc>
      </w:tr>
      <w:tr w:rsidR="00E23A33" w:rsidRPr="00E23A33" w14:paraId="15269AFB" w14:textId="77777777" w:rsidTr="00E23A33">
        <w:tc>
          <w:tcPr>
            <w:tcW w:w="263" w:type="pct"/>
            <w:tcBorders>
              <w:right w:val="single" w:sz="8" w:space="0" w:color="00B050"/>
            </w:tcBorders>
            <w:vAlign w:val="center"/>
          </w:tcPr>
          <w:p w14:paraId="55426B89"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2</w:t>
            </w:r>
          </w:p>
        </w:tc>
        <w:tc>
          <w:tcPr>
            <w:tcW w:w="1099" w:type="pct"/>
            <w:tcBorders>
              <w:top w:val="single" w:sz="8" w:space="0" w:color="00B050"/>
              <w:left w:val="single" w:sz="8" w:space="0" w:color="00B050"/>
              <w:bottom w:val="single" w:sz="8" w:space="0" w:color="00B050"/>
              <w:right w:val="single" w:sz="8" w:space="0" w:color="00B050"/>
            </w:tcBorders>
            <w:vAlign w:val="center"/>
          </w:tcPr>
          <w:p w14:paraId="7024512A"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هل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الوظيفة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تساهم</w:t>
            </w:r>
          </w:p>
          <w:p w14:paraId="3C4AB5C3"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في</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تحقيق</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الأهداف</w:t>
            </w:r>
          </w:p>
          <w:p w14:paraId="192BDD46"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الاستراتيجية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للدائرة</w:t>
            </w:r>
          </w:p>
        </w:tc>
        <w:tc>
          <w:tcPr>
            <w:tcW w:w="499" w:type="pct"/>
            <w:tcBorders>
              <w:top w:val="single" w:sz="8" w:space="0" w:color="00B050"/>
              <w:left w:val="single" w:sz="8" w:space="0" w:color="00B050"/>
              <w:bottom w:val="single" w:sz="8" w:space="0" w:color="00B050"/>
              <w:right w:val="single" w:sz="8" w:space="0" w:color="00B050"/>
            </w:tcBorders>
          </w:tcPr>
          <w:p w14:paraId="42D47B54" w14:textId="77777777" w:rsidR="00E23A33" w:rsidRPr="00E23A33" w:rsidRDefault="00E23A33" w:rsidP="00E23A33">
            <w:pPr>
              <w:spacing w:line="36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single" w:sz="8" w:space="0" w:color="00B050"/>
              <w:right w:val="single" w:sz="8" w:space="0" w:color="00B050"/>
            </w:tcBorders>
          </w:tcPr>
          <w:p w14:paraId="6C8C287E"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single" w:sz="8" w:space="0" w:color="00B050"/>
              <w:right w:val="single" w:sz="8" w:space="0" w:color="00B050"/>
            </w:tcBorders>
          </w:tcPr>
          <w:p w14:paraId="57FA67F4"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3C72D0FC"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1BC8291E"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68DE2802"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single" w:sz="8" w:space="0" w:color="00B050"/>
            </w:tcBorders>
          </w:tcPr>
          <w:p w14:paraId="2DB1B2D7" w14:textId="77777777" w:rsidR="00E23A33" w:rsidRPr="00E23A33" w:rsidRDefault="00E23A33" w:rsidP="00E23A33">
            <w:pPr>
              <w:spacing w:line="360" w:lineRule="auto"/>
              <w:rPr>
                <w:rFonts w:ascii="Adobe Arabic" w:eastAsia="Times New Roman" w:hAnsi="Adobe Arabic" w:cs="Adobe Arabic"/>
                <w:b/>
                <w:bCs/>
                <w:color w:val="000080"/>
                <w:rtl/>
              </w:rPr>
            </w:pPr>
          </w:p>
        </w:tc>
      </w:tr>
      <w:tr w:rsidR="00E23A33" w:rsidRPr="00E23A33" w14:paraId="0DD925ED" w14:textId="77777777" w:rsidTr="00E23A33">
        <w:tc>
          <w:tcPr>
            <w:tcW w:w="263" w:type="pct"/>
            <w:tcBorders>
              <w:right w:val="single" w:sz="8" w:space="0" w:color="00B050"/>
            </w:tcBorders>
            <w:vAlign w:val="center"/>
          </w:tcPr>
          <w:p w14:paraId="05143D7E"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3</w:t>
            </w:r>
          </w:p>
        </w:tc>
        <w:tc>
          <w:tcPr>
            <w:tcW w:w="1099" w:type="pct"/>
            <w:tcBorders>
              <w:top w:val="single" w:sz="8" w:space="0" w:color="00B050"/>
              <w:left w:val="single" w:sz="8" w:space="0" w:color="00B050"/>
              <w:bottom w:val="single" w:sz="8" w:space="0" w:color="00B050"/>
              <w:right w:val="single" w:sz="8" w:space="0" w:color="00B050"/>
            </w:tcBorders>
            <w:vAlign w:val="center"/>
          </w:tcPr>
          <w:p w14:paraId="7487C7FD"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هل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تتسم</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الوظيفة</w:t>
            </w:r>
          </w:p>
          <w:p w14:paraId="18101E1D"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بالتعقيد</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والصعوبة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وتحتاج</w:t>
            </w:r>
          </w:p>
          <w:p w14:paraId="3D5FF2E9"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لأداء</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مهامها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كفايات</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فريدة</w:t>
            </w:r>
          </w:p>
          <w:p w14:paraId="24F6AD36"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تتطلب</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مدة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زمنية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طويلة</w:t>
            </w:r>
          </w:p>
          <w:p w14:paraId="265FBEEB"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لاكتسابها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والتي</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تتم</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عادة</w:t>
            </w:r>
          </w:p>
          <w:p w14:paraId="422C1018"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من</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خلال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التدريب</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والعمل،</w:t>
            </w:r>
          </w:p>
          <w:p w14:paraId="2F723094"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وتتسم</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بالندرة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وصعوبة</w:t>
            </w:r>
          </w:p>
          <w:p w14:paraId="4ABE58A9"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اتمتتها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وضعف</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إمكانية</w:t>
            </w:r>
          </w:p>
          <w:p w14:paraId="035C1C65"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توفرها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داخل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أو</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خارج</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الدائرة</w:t>
            </w:r>
            <w:r w:rsidRPr="00E23A33">
              <w:rPr>
                <w:rFonts w:ascii="Adobe Arabic" w:hAnsi="Adobe Arabic" w:cs="Adobe Arabic"/>
                <w:szCs w:val="28"/>
              </w:rPr>
              <w:t>.</w:t>
            </w:r>
          </w:p>
        </w:tc>
        <w:tc>
          <w:tcPr>
            <w:tcW w:w="499" w:type="pct"/>
            <w:tcBorders>
              <w:top w:val="single" w:sz="8" w:space="0" w:color="00B050"/>
              <w:left w:val="single" w:sz="8" w:space="0" w:color="00B050"/>
              <w:bottom w:val="single" w:sz="8" w:space="0" w:color="00B050"/>
              <w:right w:val="single" w:sz="8" w:space="0" w:color="00B050"/>
            </w:tcBorders>
          </w:tcPr>
          <w:p w14:paraId="7FBA0FBA" w14:textId="77777777" w:rsidR="00E23A33" w:rsidRPr="00E23A33" w:rsidRDefault="00E23A33" w:rsidP="00E23A33">
            <w:pPr>
              <w:spacing w:line="36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single" w:sz="8" w:space="0" w:color="00B050"/>
              <w:right w:val="single" w:sz="8" w:space="0" w:color="00B050"/>
            </w:tcBorders>
          </w:tcPr>
          <w:p w14:paraId="1FFA45E3"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single" w:sz="8" w:space="0" w:color="00B050"/>
              <w:right w:val="single" w:sz="8" w:space="0" w:color="00B050"/>
            </w:tcBorders>
          </w:tcPr>
          <w:p w14:paraId="5F57DDEB"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48E97303"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3EEE107C"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4DFB2915"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single" w:sz="8" w:space="0" w:color="00B050"/>
            </w:tcBorders>
          </w:tcPr>
          <w:p w14:paraId="3763E1C5" w14:textId="77777777" w:rsidR="00E23A33" w:rsidRPr="00E23A33" w:rsidRDefault="00E23A33" w:rsidP="00E23A33">
            <w:pPr>
              <w:spacing w:line="360" w:lineRule="auto"/>
              <w:rPr>
                <w:rFonts w:ascii="Adobe Arabic" w:eastAsia="Times New Roman" w:hAnsi="Adobe Arabic" w:cs="Adobe Arabic"/>
                <w:b/>
                <w:bCs/>
                <w:color w:val="000080"/>
                <w:rtl/>
              </w:rPr>
            </w:pPr>
          </w:p>
        </w:tc>
      </w:tr>
      <w:tr w:rsidR="00E23A33" w:rsidRPr="00E23A33" w14:paraId="187BEA9A" w14:textId="77777777" w:rsidTr="00E23A33">
        <w:tc>
          <w:tcPr>
            <w:tcW w:w="263" w:type="pct"/>
            <w:tcBorders>
              <w:right w:val="single" w:sz="8" w:space="0" w:color="00B050"/>
            </w:tcBorders>
            <w:vAlign w:val="center"/>
          </w:tcPr>
          <w:p w14:paraId="5E90A307"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4</w:t>
            </w:r>
          </w:p>
        </w:tc>
        <w:tc>
          <w:tcPr>
            <w:tcW w:w="1099" w:type="pct"/>
            <w:tcBorders>
              <w:top w:val="single" w:sz="8" w:space="0" w:color="00B050"/>
              <w:left w:val="single" w:sz="8" w:space="0" w:color="00B050"/>
              <w:bottom w:val="single" w:sz="8" w:space="0" w:color="00B050"/>
              <w:right w:val="single" w:sz="8" w:space="0" w:color="00B050"/>
            </w:tcBorders>
            <w:vAlign w:val="center"/>
          </w:tcPr>
          <w:p w14:paraId="6DCB2AA4" w14:textId="77777777" w:rsidR="00E23A33" w:rsidRPr="00E23A33" w:rsidRDefault="00E23A33" w:rsidP="00E23A33">
            <w:pPr>
              <w:spacing w:line="240" w:lineRule="auto"/>
              <w:jc w:val="left"/>
              <w:rPr>
                <w:rFonts w:ascii="Adobe Arabic" w:eastAsia="Times New Roman" w:hAnsi="Adobe Arabic" w:cs="Adobe Arabic"/>
                <w:b/>
                <w:bCs/>
                <w:color w:val="000080"/>
                <w:szCs w:val="28"/>
              </w:rPr>
            </w:pPr>
            <w:r w:rsidRPr="00E23A33">
              <w:rPr>
                <w:rFonts w:ascii="Adobe Arabic" w:eastAsia="Times New Roman" w:hAnsi="Adobe Arabic" w:cs="Adobe Arabic"/>
                <w:b/>
                <w:bCs/>
                <w:color w:val="000080"/>
                <w:szCs w:val="28"/>
                <w:rtl/>
              </w:rPr>
              <w:t>هل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الوظيفة</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من</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المحتمل</w:t>
            </w:r>
          </w:p>
          <w:p w14:paraId="262FD362"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شغورها</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خلال</w:t>
            </w:r>
            <w:r w:rsidRPr="00E23A33">
              <w:rPr>
                <w:rFonts w:ascii="Adobe Arabic" w:eastAsia="Times New Roman" w:hAnsi="Adobe Arabic" w:cs="Adobe Arabic"/>
                <w:b/>
                <w:bCs/>
                <w:color w:val="000080"/>
                <w:szCs w:val="28"/>
              </w:rPr>
              <w:t xml:space="preserve"> </w:t>
            </w:r>
            <w:r w:rsidRPr="00E23A33">
              <w:rPr>
                <w:rFonts w:ascii="Adobe Arabic" w:eastAsia="Times New Roman" w:hAnsi="Adobe Arabic" w:cs="Adobe Arabic"/>
                <w:b/>
                <w:bCs/>
                <w:color w:val="000080"/>
                <w:szCs w:val="28"/>
                <w:rtl/>
              </w:rPr>
              <w:t>مدة</w:t>
            </w:r>
          </w:p>
        </w:tc>
        <w:tc>
          <w:tcPr>
            <w:tcW w:w="499" w:type="pct"/>
            <w:tcBorders>
              <w:top w:val="single" w:sz="8" w:space="0" w:color="00B050"/>
              <w:left w:val="single" w:sz="8" w:space="0" w:color="00B050"/>
              <w:bottom w:val="single" w:sz="8" w:space="0" w:color="00B050"/>
              <w:right w:val="single" w:sz="8" w:space="0" w:color="00B050"/>
            </w:tcBorders>
          </w:tcPr>
          <w:p w14:paraId="13CD2F8B" w14:textId="77777777" w:rsidR="00E23A33" w:rsidRPr="00E23A33" w:rsidRDefault="00E23A33" w:rsidP="00E23A33">
            <w:pPr>
              <w:spacing w:line="36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single" w:sz="8" w:space="0" w:color="00B050"/>
              <w:right w:val="single" w:sz="8" w:space="0" w:color="00B050"/>
            </w:tcBorders>
          </w:tcPr>
          <w:p w14:paraId="41A5B246"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single" w:sz="8" w:space="0" w:color="00B050"/>
              <w:right w:val="single" w:sz="8" w:space="0" w:color="00B050"/>
            </w:tcBorders>
          </w:tcPr>
          <w:p w14:paraId="0CB50BE9"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1896B360"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686C3986"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single" w:sz="8" w:space="0" w:color="00B050"/>
              <w:right w:val="single" w:sz="8" w:space="0" w:color="00B050"/>
            </w:tcBorders>
          </w:tcPr>
          <w:p w14:paraId="1AE7A6BE"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single" w:sz="8" w:space="0" w:color="00B050"/>
            </w:tcBorders>
          </w:tcPr>
          <w:p w14:paraId="43F4916D" w14:textId="77777777" w:rsidR="00E23A33" w:rsidRPr="00E23A33" w:rsidRDefault="00E23A33" w:rsidP="00E23A33">
            <w:pPr>
              <w:spacing w:line="360" w:lineRule="auto"/>
              <w:rPr>
                <w:rFonts w:ascii="Adobe Arabic" w:eastAsia="Times New Roman" w:hAnsi="Adobe Arabic" w:cs="Adobe Arabic"/>
                <w:b/>
                <w:bCs/>
                <w:color w:val="000080"/>
                <w:rtl/>
              </w:rPr>
            </w:pPr>
          </w:p>
        </w:tc>
      </w:tr>
      <w:tr w:rsidR="00E23A33" w:rsidRPr="00E23A33" w14:paraId="63916D37" w14:textId="77777777" w:rsidTr="00E23A33">
        <w:tc>
          <w:tcPr>
            <w:tcW w:w="1362" w:type="pct"/>
            <w:gridSpan w:val="2"/>
            <w:tcBorders>
              <w:right w:val="single" w:sz="8" w:space="0" w:color="00B050"/>
            </w:tcBorders>
            <w:shd w:val="clear" w:color="auto" w:fill="F2F2F2" w:themeFill="background1" w:themeFillShade="F2"/>
            <w:vAlign w:val="center"/>
          </w:tcPr>
          <w:p w14:paraId="64E3CDEA" w14:textId="77777777" w:rsidR="00E23A33" w:rsidRPr="00E23A33" w:rsidRDefault="00E23A33" w:rsidP="00E23A33">
            <w:pPr>
              <w:spacing w:line="240" w:lineRule="auto"/>
              <w:jc w:val="left"/>
              <w:rPr>
                <w:rFonts w:ascii="Adobe Arabic" w:eastAsia="Times New Roman" w:hAnsi="Adobe Arabic" w:cs="Adobe Arabic"/>
                <w:b/>
                <w:bCs/>
                <w:color w:val="000080"/>
                <w:szCs w:val="28"/>
                <w:rtl/>
              </w:rPr>
            </w:pPr>
            <w:r w:rsidRPr="00E23A33">
              <w:rPr>
                <w:rFonts w:ascii="Adobe Arabic" w:eastAsia="Times New Roman" w:hAnsi="Adobe Arabic" w:cs="Adobe Arabic"/>
                <w:b/>
                <w:bCs/>
                <w:color w:val="000080"/>
                <w:szCs w:val="28"/>
                <w:rtl/>
              </w:rPr>
              <w:t>المجموع</w:t>
            </w:r>
          </w:p>
        </w:tc>
        <w:tc>
          <w:tcPr>
            <w:tcW w:w="499"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125F7E26" w14:textId="77777777" w:rsidR="00E23A33" w:rsidRPr="00E23A33" w:rsidRDefault="00E23A33" w:rsidP="00E23A33">
            <w:pPr>
              <w:spacing w:line="360" w:lineRule="auto"/>
              <w:rPr>
                <w:rFonts w:ascii="Adobe Arabic" w:eastAsia="Times New Roman" w:hAnsi="Adobe Arabic" w:cs="Adobe Arabic"/>
                <w:b/>
                <w:bCs/>
                <w:color w:val="000080"/>
                <w:szCs w:val="28"/>
                <w:rtl/>
              </w:rPr>
            </w:pPr>
          </w:p>
        </w:tc>
        <w:tc>
          <w:tcPr>
            <w:tcW w:w="449"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7477401C"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04"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1DE356E1"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3588AE03"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57886C60"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7" w:type="pct"/>
            <w:tcBorders>
              <w:top w:val="single" w:sz="8" w:space="0" w:color="00B050"/>
              <w:left w:val="single" w:sz="8" w:space="0" w:color="00B050"/>
              <w:bottom w:val="thickThinSmallGap" w:sz="24" w:space="0" w:color="00B050"/>
              <w:right w:val="single" w:sz="8" w:space="0" w:color="00B050"/>
            </w:tcBorders>
            <w:shd w:val="clear" w:color="auto" w:fill="F2F2F2" w:themeFill="background1" w:themeFillShade="F2"/>
          </w:tcPr>
          <w:p w14:paraId="27B27D10" w14:textId="77777777" w:rsidR="00E23A33" w:rsidRPr="00E23A33" w:rsidRDefault="00E23A33" w:rsidP="00E23A33">
            <w:pPr>
              <w:spacing w:line="360" w:lineRule="auto"/>
              <w:rPr>
                <w:rFonts w:ascii="Adobe Arabic" w:eastAsia="Times New Roman" w:hAnsi="Adobe Arabic" w:cs="Adobe Arabic"/>
                <w:b/>
                <w:bCs/>
                <w:color w:val="000080"/>
                <w:rtl/>
              </w:rPr>
            </w:pPr>
          </w:p>
        </w:tc>
        <w:tc>
          <w:tcPr>
            <w:tcW w:w="545" w:type="pct"/>
            <w:tcBorders>
              <w:top w:val="single" w:sz="8" w:space="0" w:color="00B050"/>
              <w:left w:val="single" w:sz="8" w:space="0" w:color="00B050"/>
              <w:bottom w:val="thickThinSmallGap" w:sz="24" w:space="0" w:color="00B050"/>
            </w:tcBorders>
            <w:shd w:val="clear" w:color="auto" w:fill="F2F2F2" w:themeFill="background1" w:themeFillShade="F2"/>
          </w:tcPr>
          <w:p w14:paraId="05748EA8" w14:textId="77777777" w:rsidR="00E23A33" w:rsidRPr="00E23A33" w:rsidRDefault="00E23A33" w:rsidP="00E23A33">
            <w:pPr>
              <w:spacing w:line="360" w:lineRule="auto"/>
              <w:rPr>
                <w:rFonts w:ascii="Adobe Arabic" w:eastAsia="Times New Roman" w:hAnsi="Adobe Arabic" w:cs="Adobe Arabic"/>
                <w:b/>
                <w:bCs/>
                <w:color w:val="000080"/>
                <w:rtl/>
              </w:rPr>
            </w:pPr>
          </w:p>
        </w:tc>
      </w:tr>
    </w:tbl>
    <w:p w14:paraId="5D17BAEF" w14:textId="77777777" w:rsidR="006840AF" w:rsidRPr="006840AF" w:rsidRDefault="006840AF" w:rsidP="00E23A33">
      <w:pPr>
        <w:pBdr>
          <w:top w:val="single" w:sz="4" w:space="1" w:color="auto"/>
          <w:left w:val="single" w:sz="4" w:space="4" w:color="auto"/>
          <w:bottom w:val="single" w:sz="4" w:space="1" w:color="auto"/>
          <w:right w:val="single" w:sz="4" w:space="4" w:color="auto"/>
        </w:pBdr>
        <w:spacing w:before="240"/>
        <w:jc w:val="center"/>
        <w:rPr>
          <w:rFonts w:cstheme="majorBidi"/>
          <w:color w:val="C00000"/>
          <w:rtl/>
        </w:rPr>
      </w:pPr>
      <w:r w:rsidRPr="006840AF">
        <w:rPr>
          <w:color w:val="C00000"/>
          <w:rtl/>
        </w:rPr>
        <w:t>مجموع درجات تقييم الأعضاء لكل عامل مقسوما على عدد الأعضاء مضروباً ب</w:t>
      </w:r>
      <w:r>
        <w:rPr>
          <w:rFonts w:hint="cs"/>
          <w:color w:val="C00000"/>
          <w:rtl/>
        </w:rPr>
        <w:t>ــــ</w:t>
      </w:r>
      <w:r w:rsidRPr="006840AF">
        <w:rPr>
          <w:color w:val="C00000"/>
          <w:rtl/>
        </w:rPr>
        <w:t xml:space="preserve"> 3.</w:t>
      </w:r>
    </w:p>
    <w:p w14:paraId="726B4880" w14:textId="77777777" w:rsidR="006840AF" w:rsidRPr="006840AF" w:rsidRDefault="006840AF" w:rsidP="006840AF">
      <w:pPr>
        <w:pBdr>
          <w:top w:val="single" w:sz="4" w:space="1" w:color="auto"/>
          <w:left w:val="single" w:sz="4" w:space="4" w:color="auto"/>
          <w:bottom w:val="single" w:sz="4" w:space="1" w:color="auto"/>
          <w:right w:val="single" w:sz="4" w:space="4" w:color="auto"/>
        </w:pBdr>
        <w:jc w:val="center"/>
        <w:rPr>
          <w:rFonts w:cstheme="majorBidi"/>
          <w:color w:val="C00000"/>
          <w:rtl/>
        </w:rPr>
      </w:pPr>
      <w:r w:rsidRPr="006840AF">
        <w:rPr>
          <w:color w:val="C00000"/>
          <w:rtl/>
        </w:rPr>
        <w:t>متوسط درجة تقييم الأهمية * الأهمية النسبية</w:t>
      </w:r>
      <w:r w:rsidRPr="006840AF">
        <w:rPr>
          <w:rFonts w:hint="cs"/>
          <w:color w:val="C00000"/>
          <w:rtl/>
        </w:rPr>
        <w:t>.</w:t>
      </w:r>
    </w:p>
    <w:p w14:paraId="18C94300" w14:textId="77777777" w:rsidR="006840AF" w:rsidRDefault="006840AF" w:rsidP="00E23A33">
      <w:pPr>
        <w:pStyle w:val="a5"/>
        <w:keepNext/>
        <w:numPr>
          <w:ilvl w:val="0"/>
          <w:numId w:val="23"/>
        </w:numPr>
        <w:spacing w:before="240" w:after="0" w:line="276" w:lineRule="auto"/>
        <w:ind w:left="446" w:hanging="446"/>
        <w:jc w:val="both"/>
        <w:rPr>
          <w:rFonts w:ascii="Adobe Arabic" w:eastAsia="Times New Roman" w:hAnsi="Adobe Arabic" w:cs="Adobe Arabic"/>
          <w:color w:val="002060"/>
          <w:sz w:val="36"/>
          <w:szCs w:val="36"/>
        </w:rPr>
      </w:pPr>
      <w:r w:rsidRPr="006840AF">
        <w:rPr>
          <w:rFonts w:ascii="Adobe Arabic" w:eastAsia="Times New Roman" w:hAnsi="Adobe Arabic" w:cs="Adobe Arabic"/>
          <w:color w:val="002060"/>
          <w:sz w:val="36"/>
          <w:szCs w:val="36"/>
          <w:rtl/>
        </w:rPr>
        <w:lastRenderedPageBreak/>
        <w:t>تعمل الجنة الفنية على إعداد قائمة بالوظائف ونتائج تقييمها وفق معايير تحديد الوظائف الحيوية.</w:t>
      </w:r>
    </w:p>
    <w:p w14:paraId="7C1C0B12" w14:textId="7AF26613" w:rsidR="006840AF" w:rsidRDefault="000A73E5" w:rsidP="006840AF">
      <w:pPr>
        <w:spacing w:after="150" w:line="360" w:lineRule="auto"/>
        <w:jc w:val="center"/>
        <w:rPr>
          <w:b/>
          <w:bCs/>
          <w:rtl/>
        </w:rPr>
      </w:pPr>
      <w:hyperlink r:id="rId64" w:history="1">
        <w:r w:rsidR="006840AF" w:rsidRPr="000A73E5">
          <w:rPr>
            <w:rStyle w:val="Hyperlink"/>
            <w:b/>
            <w:bCs/>
            <w:rtl/>
          </w:rPr>
          <w:t xml:space="preserve">يتم اعتماد </w:t>
        </w:r>
        <w:r w:rsidR="006840AF" w:rsidRPr="000A73E5">
          <w:rPr>
            <w:rStyle w:val="Hyperlink"/>
            <w:rFonts w:hint="cs"/>
            <w:b/>
            <w:bCs/>
            <w:rtl/>
          </w:rPr>
          <w:t>النموذج التالي</w:t>
        </w:r>
        <w:r w:rsidR="006840AF" w:rsidRPr="000A73E5">
          <w:rPr>
            <w:rStyle w:val="Hyperlink"/>
            <w:b/>
            <w:bCs/>
            <w:rtl/>
          </w:rPr>
          <w:t xml:space="preserve"> لغايات تطبيق هذه الخطوة</w:t>
        </w:r>
        <w:r w:rsidR="006840AF" w:rsidRPr="000A73E5">
          <w:rPr>
            <w:rStyle w:val="Hyperlink"/>
            <w:rFonts w:hint="cs"/>
            <w:b/>
            <w:bCs/>
            <w:rtl/>
          </w:rPr>
          <w:t>، والذي يوضح نتائج وظائف الدائرة:</w:t>
        </w:r>
      </w:hyperlink>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1274"/>
        <w:gridCol w:w="1274"/>
        <w:gridCol w:w="1273"/>
        <w:gridCol w:w="1282"/>
        <w:gridCol w:w="1278"/>
        <w:gridCol w:w="1284"/>
        <w:gridCol w:w="1271"/>
      </w:tblGrid>
      <w:tr w:rsidR="006840AF" w:rsidRPr="006840AF" w14:paraId="47FEF9D8" w14:textId="77777777" w:rsidTr="006840AF">
        <w:tc>
          <w:tcPr>
            <w:tcW w:w="1274" w:type="dxa"/>
            <w:shd w:val="clear" w:color="auto" w:fill="F2F2F2" w:themeFill="background1" w:themeFillShade="F2"/>
            <w:vAlign w:val="center"/>
          </w:tcPr>
          <w:p w14:paraId="5AE1BAF5" w14:textId="77777777"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المديرية / القسم</w:t>
            </w:r>
          </w:p>
        </w:tc>
        <w:tc>
          <w:tcPr>
            <w:tcW w:w="1274" w:type="dxa"/>
            <w:shd w:val="clear" w:color="auto" w:fill="F2F2F2" w:themeFill="background1" w:themeFillShade="F2"/>
            <w:vAlign w:val="center"/>
          </w:tcPr>
          <w:p w14:paraId="20CE27F1" w14:textId="77777777"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الوظيفة</w:t>
            </w:r>
          </w:p>
        </w:tc>
        <w:tc>
          <w:tcPr>
            <w:tcW w:w="1273" w:type="dxa"/>
            <w:shd w:val="clear" w:color="auto" w:fill="F2F2F2" w:themeFill="background1" w:themeFillShade="F2"/>
            <w:vAlign w:val="center"/>
          </w:tcPr>
          <w:p w14:paraId="1FDF0159" w14:textId="77777777"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وظائف أساسية</w:t>
            </w:r>
          </w:p>
        </w:tc>
        <w:tc>
          <w:tcPr>
            <w:tcW w:w="1282" w:type="dxa"/>
            <w:shd w:val="clear" w:color="auto" w:fill="F2F2F2" w:themeFill="background1" w:themeFillShade="F2"/>
            <w:vAlign w:val="center"/>
          </w:tcPr>
          <w:p w14:paraId="49438108" w14:textId="77777777"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ذات طابع استراتيجي</w:t>
            </w:r>
          </w:p>
        </w:tc>
        <w:tc>
          <w:tcPr>
            <w:tcW w:w="1278" w:type="dxa"/>
            <w:shd w:val="clear" w:color="auto" w:fill="F2F2F2" w:themeFill="background1" w:themeFillShade="F2"/>
            <w:vAlign w:val="center"/>
          </w:tcPr>
          <w:p w14:paraId="3DB9F79C" w14:textId="77777777"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تفرد الكفايات</w:t>
            </w:r>
          </w:p>
        </w:tc>
        <w:tc>
          <w:tcPr>
            <w:tcW w:w="1284" w:type="dxa"/>
            <w:shd w:val="clear" w:color="auto" w:fill="F2F2F2" w:themeFill="background1" w:themeFillShade="F2"/>
            <w:vAlign w:val="center"/>
          </w:tcPr>
          <w:p w14:paraId="225CDE23" w14:textId="77777777"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درجة الاستعجال</w:t>
            </w:r>
          </w:p>
        </w:tc>
        <w:tc>
          <w:tcPr>
            <w:tcW w:w="1271" w:type="dxa"/>
            <w:shd w:val="clear" w:color="auto" w:fill="F2F2F2" w:themeFill="background1" w:themeFillShade="F2"/>
            <w:vAlign w:val="center"/>
          </w:tcPr>
          <w:p w14:paraId="5FC29C9C" w14:textId="77777777" w:rsidR="006840AF" w:rsidRPr="006840AF" w:rsidRDefault="006840AF" w:rsidP="006840AF">
            <w:pPr>
              <w:spacing w:after="150" w:line="360" w:lineRule="auto"/>
              <w:jc w:val="center"/>
              <w:rPr>
                <w:rFonts w:ascii="Adobe Arabic" w:hAnsi="Adobe Arabic" w:cs="Adobe Arabic"/>
                <w:b/>
                <w:bCs/>
                <w:color w:val="C00000"/>
                <w:sz w:val="32"/>
                <w:szCs w:val="36"/>
                <w:rtl/>
              </w:rPr>
            </w:pPr>
            <w:r w:rsidRPr="006840AF">
              <w:rPr>
                <w:rFonts w:ascii="Adobe Arabic" w:hAnsi="Adobe Arabic" w:cs="Adobe Arabic"/>
                <w:b/>
                <w:bCs/>
                <w:color w:val="C00000"/>
                <w:sz w:val="32"/>
                <w:szCs w:val="36"/>
                <w:rtl/>
              </w:rPr>
              <w:t>التقييم الكلي</w:t>
            </w:r>
          </w:p>
        </w:tc>
      </w:tr>
      <w:tr w:rsidR="006840AF" w:rsidRPr="006840AF" w14:paraId="5602DCCD" w14:textId="77777777" w:rsidTr="006840AF">
        <w:tc>
          <w:tcPr>
            <w:tcW w:w="1274" w:type="dxa"/>
          </w:tcPr>
          <w:p w14:paraId="1BC39FE6"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74" w:type="dxa"/>
          </w:tcPr>
          <w:p w14:paraId="3AD9F885"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73" w:type="dxa"/>
          </w:tcPr>
          <w:p w14:paraId="571FE879"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82" w:type="dxa"/>
          </w:tcPr>
          <w:p w14:paraId="7E2641D8"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78" w:type="dxa"/>
          </w:tcPr>
          <w:p w14:paraId="1CB8FE25"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84" w:type="dxa"/>
          </w:tcPr>
          <w:p w14:paraId="7FFAA2E3" w14:textId="77777777" w:rsidR="006840AF" w:rsidRPr="006840AF" w:rsidRDefault="006840AF" w:rsidP="006840AF">
            <w:pPr>
              <w:spacing w:after="150" w:line="360" w:lineRule="auto"/>
              <w:jc w:val="center"/>
              <w:rPr>
                <w:rFonts w:ascii="Adobe Arabic" w:hAnsi="Adobe Arabic" w:cs="Adobe Arabic"/>
                <w:b/>
                <w:bCs/>
                <w:sz w:val="32"/>
                <w:szCs w:val="36"/>
                <w:rtl/>
              </w:rPr>
            </w:pPr>
          </w:p>
        </w:tc>
        <w:tc>
          <w:tcPr>
            <w:tcW w:w="1271" w:type="dxa"/>
          </w:tcPr>
          <w:p w14:paraId="4D47C950" w14:textId="77777777" w:rsidR="006840AF" w:rsidRPr="006840AF" w:rsidRDefault="006840AF" w:rsidP="006840AF">
            <w:pPr>
              <w:spacing w:after="150" w:line="360" w:lineRule="auto"/>
              <w:jc w:val="center"/>
              <w:rPr>
                <w:rFonts w:ascii="Adobe Arabic" w:hAnsi="Adobe Arabic" w:cs="Adobe Arabic"/>
                <w:b/>
                <w:bCs/>
                <w:sz w:val="32"/>
                <w:szCs w:val="36"/>
                <w:rtl/>
              </w:rPr>
            </w:pPr>
          </w:p>
        </w:tc>
      </w:tr>
    </w:tbl>
    <w:p w14:paraId="46DD7D0A" w14:textId="72C71CF8" w:rsidR="006840AF" w:rsidRPr="006840AF" w:rsidRDefault="006840AF">
      <w:pPr>
        <w:pStyle w:val="a5"/>
        <w:numPr>
          <w:ilvl w:val="0"/>
          <w:numId w:val="23"/>
        </w:numPr>
        <w:spacing w:before="240" w:after="150" w:line="360" w:lineRule="auto"/>
        <w:jc w:val="both"/>
        <w:rPr>
          <w:rFonts w:ascii="Adobe Arabic" w:eastAsia="Times New Roman" w:hAnsi="Adobe Arabic" w:cs="Adobe Arabic"/>
          <w:color w:val="002060"/>
          <w:sz w:val="36"/>
          <w:szCs w:val="36"/>
          <w:rtl/>
        </w:rPr>
      </w:pPr>
      <w:r w:rsidRPr="006840AF">
        <w:rPr>
          <w:rFonts w:ascii="Adobe Arabic" w:eastAsia="Times New Roman" w:hAnsi="Adobe Arabic" w:cs="Adobe Arabic"/>
          <w:color w:val="002060"/>
          <w:sz w:val="36"/>
          <w:szCs w:val="36"/>
          <w:rtl/>
        </w:rPr>
        <w:t>تُعد اللجنة الفنية خطة زمنية تعكس أولويات العمل على الوظائف الحيوية وفقاً</w:t>
      </w:r>
      <w:r w:rsidRPr="006840AF">
        <w:rPr>
          <w:rFonts w:asciiTheme="majorBidi" w:eastAsia="Times New Roman" w:hAnsiTheme="majorBidi" w:cs="Times New Roman"/>
          <w:sz w:val="36"/>
          <w:szCs w:val="36"/>
          <w:rtl/>
        </w:rPr>
        <w:t xml:space="preserve"> </w:t>
      </w:r>
      <w:r w:rsidRPr="006840AF">
        <w:rPr>
          <w:rFonts w:ascii="Adobe Arabic" w:eastAsia="Times New Roman" w:hAnsi="Adobe Arabic" w:cs="Adobe Arabic"/>
          <w:color w:val="002060"/>
          <w:sz w:val="36"/>
          <w:szCs w:val="36"/>
          <w:rtl/>
        </w:rPr>
        <w:t>لتقييم الوظيفة،</w:t>
      </w:r>
      <w:r w:rsidRPr="006840AF">
        <w:rPr>
          <w:rFonts w:ascii="Adobe Arabic" w:eastAsia="Times New Roman" w:hAnsi="Adobe Arabic" w:cs="Adobe Arabic" w:hint="cs"/>
          <w:color w:val="002060"/>
          <w:sz w:val="36"/>
          <w:szCs w:val="36"/>
          <w:rtl/>
        </w:rPr>
        <w:t xml:space="preserve"> </w:t>
      </w:r>
      <w:r w:rsidRPr="006840AF">
        <w:rPr>
          <w:rFonts w:ascii="Adobe Arabic" w:eastAsia="Times New Roman" w:hAnsi="Adobe Arabic" w:cs="Adobe Arabic"/>
          <w:color w:val="002060"/>
          <w:sz w:val="36"/>
          <w:szCs w:val="36"/>
          <w:rtl/>
        </w:rPr>
        <w:t xml:space="preserve">بحيث لا يزيد عدد الوظائف التي سيتم العمل عليها سنوياً عن </w:t>
      </w:r>
      <w:r w:rsidRPr="006840AF">
        <w:rPr>
          <w:rFonts w:ascii="Adobe Arabic" w:eastAsia="Times New Roman" w:hAnsi="Adobe Arabic" w:cs="Adobe Arabic" w:hint="cs"/>
          <w:color w:val="002060"/>
          <w:sz w:val="36"/>
          <w:szCs w:val="36"/>
          <w:rtl/>
        </w:rPr>
        <w:t>ثلاث</w:t>
      </w:r>
      <w:r w:rsidRPr="006840AF">
        <w:rPr>
          <w:rFonts w:ascii="Adobe Arabic" w:eastAsia="Times New Roman" w:hAnsi="Adobe Arabic" w:cs="Adobe Arabic"/>
          <w:color w:val="002060"/>
          <w:sz w:val="36"/>
          <w:szCs w:val="36"/>
          <w:rtl/>
        </w:rPr>
        <w:t xml:space="preserve"> وظائف، ويمكن للدائرة أن</w:t>
      </w:r>
      <w:r w:rsidRPr="006840AF">
        <w:rPr>
          <w:rFonts w:ascii="Adobe Arabic" w:eastAsia="Times New Roman" w:hAnsi="Adobe Arabic" w:cs="Adobe Arabic" w:hint="cs"/>
          <w:color w:val="002060"/>
          <w:sz w:val="36"/>
          <w:szCs w:val="36"/>
          <w:rtl/>
        </w:rPr>
        <w:t xml:space="preserve"> </w:t>
      </w:r>
      <w:r w:rsidRPr="006840AF">
        <w:rPr>
          <w:rFonts w:ascii="Adobe Arabic" w:eastAsia="Times New Roman" w:hAnsi="Adobe Arabic" w:cs="Adobe Arabic"/>
          <w:color w:val="002060"/>
          <w:sz w:val="36"/>
          <w:szCs w:val="36"/>
          <w:rtl/>
        </w:rPr>
        <w:t xml:space="preserve">تتجاوز هذا العدد بما </w:t>
      </w:r>
      <w:r w:rsidRPr="006840AF">
        <w:rPr>
          <w:rFonts w:ascii="Adobe Arabic" w:eastAsia="Times New Roman" w:hAnsi="Adobe Arabic" w:cs="Adobe Arabic" w:hint="cs"/>
          <w:color w:val="002060"/>
          <w:sz w:val="36"/>
          <w:szCs w:val="36"/>
          <w:rtl/>
        </w:rPr>
        <w:t>يتلاءم</w:t>
      </w:r>
      <w:r w:rsidRPr="006840AF">
        <w:rPr>
          <w:rFonts w:ascii="Adobe Arabic" w:eastAsia="Times New Roman" w:hAnsi="Adobe Arabic" w:cs="Adobe Arabic"/>
          <w:color w:val="002060"/>
          <w:sz w:val="36"/>
          <w:szCs w:val="36"/>
          <w:rtl/>
        </w:rPr>
        <w:t xml:space="preserve"> مع امكانيات الدائرة المادية والادارية </w:t>
      </w:r>
      <w:hyperlink r:id="rId65" w:history="1">
        <w:r w:rsidRPr="000A73E5">
          <w:rPr>
            <w:rStyle w:val="Hyperlink"/>
            <w:rFonts w:ascii="Adobe Arabic" w:eastAsia="Times New Roman" w:hAnsi="Adobe Arabic" w:cs="Adobe Arabic"/>
            <w:sz w:val="36"/>
            <w:szCs w:val="36"/>
            <w:rtl/>
          </w:rPr>
          <w:t>وفقاً للجدول التالي</w:t>
        </w:r>
      </w:hyperlink>
      <w:r w:rsidRPr="006840AF">
        <w:rPr>
          <w:rFonts w:ascii="Adobe Arabic" w:eastAsia="Times New Roman" w:hAnsi="Adobe Arabic" w:cs="Adobe Arabic" w:hint="cs"/>
          <w:color w:val="002060"/>
          <w:sz w:val="36"/>
          <w:szCs w:val="36"/>
          <w:rtl/>
        </w:rPr>
        <w:t>:</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3532"/>
        <w:gridCol w:w="5710"/>
      </w:tblGrid>
      <w:tr w:rsidR="006840AF" w14:paraId="670DDFB7" w14:textId="77777777" w:rsidTr="006840AF">
        <w:tc>
          <w:tcPr>
            <w:tcW w:w="1911" w:type="pct"/>
            <w:shd w:val="clear" w:color="auto" w:fill="F2F2F2" w:themeFill="background1" w:themeFillShade="F2"/>
            <w:vAlign w:val="center"/>
          </w:tcPr>
          <w:p w14:paraId="3A12B6EF" w14:textId="77777777" w:rsidR="006840AF" w:rsidRPr="006840AF" w:rsidRDefault="006840AF" w:rsidP="006840AF">
            <w:pPr>
              <w:pStyle w:val="a5"/>
              <w:spacing w:before="240" w:after="150" w:line="360" w:lineRule="auto"/>
              <w:ind w:left="0"/>
              <w:jc w:val="center"/>
              <w:rPr>
                <w:rFonts w:ascii="Adobe Arabic" w:eastAsia="Times New Roman" w:hAnsi="Adobe Arabic" w:cs="Adobe Arabic"/>
                <w:b/>
                <w:bCs/>
                <w:color w:val="C00000"/>
                <w:sz w:val="36"/>
                <w:szCs w:val="36"/>
                <w:rtl/>
              </w:rPr>
            </w:pPr>
            <w:r w:rsidRPr="006840AF">
              <w:rPr>
                <w:rFonts w:ascii="Adobe Arabic" w:eastAsia="Times New Roman" w:hAnsi="Adobe Arabic" w:cs="Adobe Arabic" w:hint="cs"/>
                <w:b/>
                <w:bCs/>
                <w:color w:val="C00000"/>
                <w:sz w:val="36"/>
                <w:szCs w:val="36"/>
                <w:rtl/>
              </w:rPr>
              <w:t>المتوسط العام لتقييم الوظيفة</w:t>
            </w:r>
          </w:p>
        </w:tc>
        <w:tc>
          <w:tcPr>
            <w:tcW w:w="3089" w:type="pct"/>
            <w:shd w:val="clear" w:color="auto" w:fill="F2F2F2" w:themeFill="background1" w:themeFillShade="F2"/>
            <w:vAlign w:val="center"/>
          </w:tcPr>
          <w:p w14:paraId="7B00C18B" w14:textId="77777777" w:rsidR="006840AF" w:rsidRPr="006840AF" w:rsidRDefault="006840AF" w:rsidP="006840AF">
            <w:pPr>
              <w:pStyle w:val="a5"/>
              <w:spacing w:before="240" w:after="150" w:line="360" w:lineRule="auto"/>
              <w:ind w:left="0"/>
              <w:jc w:val="center"/>
              <w:rPr>
                <w:rFonts w:ascii="Adobe Arabic" w:eastAsia="Times New Roman" w:hAnsi="Adobe Arabic" w:cs="Adobe Arabic"/>
                <w:b/>
                <w:bCs/>
                <w:color w:val="C00000"/>
                <w:sz w:val="36"/>
                <w:szCs w:val="36"/>
                <w:rtl/>
              </w:rPr>
            </w:pPr>
            <w:r w:rsidRPr="006840AF">
              <w:rPr>
                <w:rFonts w:ascii="Adobe Arabic" w:eastAsia="Times New Roman" w:hAnsi="Adobe Arabic" w:cs="Adobe Arabic" w:hint="cs"/>
                <w:b/>
                <w:bCs/>
                <w:color w:val="C00000"/>
                <w:sz w:val="36"/>
                <w:szCs w:val="36"/>
                <w:rtl/>
              </w:rPr>
              <w:t>أولوية العمل</w:t>
            </w:r>
          </w:p>
        </w:tc>
      </w:tr>
      <w:tr w:rsidR="006840AF" w14:paraId="2F8B0553" w14:textId="77777777" w:rsidTr="006840AF">
        <w:tc>
          <w:tcPr>
            <w:tcW w:w="1911" w:type="pct"/>
          </w:tcPr>
          <w:p w14:paraId="1A4C50D1" w14:textId="77777777" w:rsidR="006840AF" w:rsidRDefault="006840AF" w:rsidP="006840AF">
            <w:pPr>
              <w:pStyle w:val="a5"/>
              <w:spacing w:before="240" w:after="150" w:line="360" w:lineRule="auto"/>
              <w:ind w:left="0"/>
              <w:jc w:val="center"/>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90% - 100%</w:t>
            </w:r>
          </w:p>
        </w:tc>
        <w:tc>
          <w:tcPr>
            <w:tcW w:w="3089" w:type="pct"/>
            <w:vAlign w:val="center"/>
          </w:tcPr>
          <w:p w14:paraId="7CC51386" w14:textId="77777777" w:rsidR="006840AF" w:rsidRDefault="006840AF" w:rsidP="006840AF">
            <w:pPr>
              <w:pStyle w:val="a5"/>
              <w:spacing w:before="240" w:after="150" w:line="360" w:lineRule="auto"/>
              <w:ind w:left="0"/>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 xml:space="preserve">الوظيفة ذات أولوية مرتفعة </w:t>
            </w:r>
            <w:r>
              <w:rPr>
                <w:rFonts w:ascii="Adobe Arabic" w:eastAsia="Times New Roman" w:hAnsi="Adobe Arabic" w:cs="Adobe Arabic"/>
                <w:color w:val="002060"/>
                <w:sz w:val="36"/>
                <w:szCs w:val="36"/>
                <w:rtl/>
              </w:rPr>
              <w:t>–</w:t>
            </w:r>
            <w:r>
              <w:rPr>
                <w:rFonts w:ascii="Adobe Arabic" w:eastAsia="Times New Roman" w:hAnsi="Adobe Arabic" w:cs="Adobe Arabic" w:hint="cs"/>
                <w:color w:val="002060"/>
                <w:sz w:val="36"/>
                <w:szCs w:val="36"/>
                <w:rtl/>
              </w:rPr>
              <w:t xml:space="preserve"> خلال السنة الأولى</w:t>
            </w:r>
          </w:p>
        </w:tc>
      </w:tr>
      <w:tr w:rsidR="006840AF" w14:paraId="19C89A75" w14:textId="77777777" w:rsidTr="006840AF">
        <w:tc>
          <w:tcPr>
            <w:tcW w:w="1911" w:type="pct"/>
          </w:tcPr>
          <w:p w14:paraId="03580E8F" w14:textId="77777777" w:rsidR="006840AF" w:rsidRDefault="006840AF" w:rsidP="006840AF">
            <w:pPr>
              <w:pStyle w:val="a5"/>
              <w:spacing w:before="240" w:after="150" w:line="360" w:lineRule="auto"/>
              <w:ind w:left="0"/>
              <w:jc w:val="center"/>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80% - 90%</w:t>
            </w:r>
          </w:p>
        </w:tc>
        <w:tc>
          <w:tcPr>
            <w:tcW w:w="3089" w:type="pct"/>
            <w:vAlign w:val="center"/>
          </w:tcPr>
          <w:p w14:paraId="64332969" w14:textId="77777777" w:rsidR="006840AF" w:rsidRDefault="006840AF" w:rsidP="006840AF">
            <w:pPr>
              <w:pStyle w:val="a5"/>
              <w:spacing w:before="240" w:after="150" w:line="360" w:lineRule="auto"/>
              <w:ind w:left="0"/>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 xml:space="preserve">الوظيفة ذات أولوية متوسطة </w:t>
            </w:r>
            <w:r>
              <w:rPr>
                <w:rFonts w:ascii="Adobe Arabic" w:eastAsia="Times New Roman" w:hAnsi="Adobe Arabic" w:cs="Adobe Arabic"/>
                <w:color w:val="002060"/>
                <w:sz w:val="36"/>
                <w:szCs w:val="36"/>
                <w:rtl/>
              </w:rPr>
              <w:t>–</w:t>
            </w:r>
            <w:r>
              <w:rPr>
                <w:rFonts w:ascii="Adobe Arabic" w:eastAsia="Times New Roman" w:hAnsi="Adobe Arabic" w:cs="Adobe Arabic" w:hint="cs"/>
                <w:color w:val="002060"/>
                <w:sz w:val="36"/>
                <w:szCs w:val="36"/>
                <w:rtl/>
              </w:rPr>
              <w:t xml:space="preserve"> خلال السنة الثانية</w:t>
            </w:r>
          </w:p>
        </w:tc>
      </w:tr>
      <w:tr w:rsidR="006840AF" w14:paraId="0E1417B0" w14:textId="77777777" w:rsidTr="006840AF">
        <w:tc>
          <w:tcPr>
            <w:tcW w:w="1911" w:type="pct"/>
          </w:tcPr>
          <w:p w14:paraId="3FDA30E7" w14:textId="77777777" w:rsidR="006840AF" w:rsidRDefault="006840AF" w:rsidP="006840AF">
            <w:pPr>
              <w:pStyle w:val="a5"/>
              <w:spacing w:before="240" w:after="150" w:line="360" w:lineRule="auto"/>
              <w:ind w:left="0"/>
              <w:jc w:val="center"/>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70% - 80%</w:t>
            </w:r>
          </w:p>
        </w:tc>
        <w:tc>
          <w:tcPr>
            <w:tcW w:w="3089" w:type="pct"/>
            <w:vAlign w:val="center"/>
          </w:tcPr>
          <w:p w14:paraId="3092E2D0" w14:textId="77777777" w:rsidR="006840AF" w:rsidRDefault="006840AF" w:rsidP="006840AF">
            <w:pPr>
              <w:pStyle w:val="a5"/>
              <w:spacing w:before="240" w:after="150" w:line="360" w:lineRule="auto"/>
              <w:ind w:left="0"/>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 xml:space="preserve">الوظيفة ذات أولوية منخفضة </w:t>
            </w:r>
            <w:r>
              <w:rPr>
                <w:rFonts w:ascii="Adobe Arabic" w:eastAsia="Times New Roman" w:hAnsi="Adobe Arabic" w:cs="Adobe Arabic"/>
                <w:color w:val="002060"/>
                <w:sz w:val="36"/>
                <w:szCs w:val="36"/>
                <w:rtl/>
              </w:rPr>
              <w:t>–</w:t>
            </w:r>
            <w:r>
              <w:rPr>
                <w:rFonts w:ascii="Adobe Arabic" w:eastAsia="Times New Roman" w:hAnsi="Adobe Arabic" w:cs="Adobe Arabic" w:hint="cs"/>
                <w:color w:val="002060"/>
                <w:sz w:val="36"/>
                <w:szCs w:val="36"/>
                <w:rtl/>
              </w:rPr>
              <w:t xml:space="preserve"> خلال السنة الثالثة</w:t>
            </w:r>
          </w:p>
        </w:tc>
      </w:tr>
      <w:tr w:rsidR="006840AF" w14:paraId="374B0BBA" w14:textId="77777777" w:rsidTr="006840AF">
        <w:tc>
          <w:tcPr>
            <w:tcW w:w="1911" w:type="pct"/>
          </w:tcPr>
          <w:p w14:paraId="33DD7169" w14:textId="77777777" w:rsidR="006840AF" w:rsidRDefault="006840AF" w:rsidP="006840AF">
            <w:pPr>
              <w:pStyle w:val="a5"/>
              <w:spacing w:before="240" w:after="150" w:line="360" w:lineRule="auto"/>
              <w:ind w:left="0"/>
              <w:jc w:val="center"/>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أقل من 70%</w:t>
            </w:r>
          </w:p>
        </w:tc>
        <w:tc>
          <w:tcPr>
            <w:tcW w:w="3089" w:type="pct"/>
            <w:vAlign w:val="center"/>
          </w:tcPr>
          <w:p w14:paraId="5154A502" w14:textId="77777777" w:rsidR="006840AF" w:rsidRDefault="006840AF" w:rsidP="006840AF">
            <w:pPr>
              <w:pStyle w:val="a5"/>
              <w:spacing w:before="240" w:after="150" w:line="360" w:lineRule="auto"/>
              <w:ind w:left="0"/>
              <w:rPr>
                <w:rFonts w:ascii="Adobe Arabic" w:eastAsia="Times New Roman" w:hAnsi="Adobe Arabic" w:cs="Adobe Arabic"/>
                <w:color w:val="002060"/>
                <w:sz w:val="36"/>
                <w:szCs w:val="36"/>
                <w:rtl/>
              </w:rPr>
            </w:pPr>
            <w:r>
              <w:rPr>
                <w:rFonts w:ascii="Adobe Arabic" w:eastAsia="Times New Roman" w:hAnsi="Adobe Arabic" w:cs="Adobe Arabic" w:hint="cs"/>
                <w:color w:val="002060"/>
                <w:sz w:val="36"/>
                <w:szCs w:val="36"/>
                <w:rtl/>
              </w:rPr>
              <w:t>ليست وظيفة حرجة</w:t>
            </w:r>
          </w:p>
        </w:tc>
      </w:tr>
    </w:tbl>
    <w:p w14:paraId="550DBBC8" w14:textId="58ACDD1E" w:rsidR="001335A3" w:rsidRDefault="000A73E5" w:rsidP="001335A3">
      <w:pPr>
        <w:keepNext/>
        <w:rPr>
          <w:b/>
          <w:bCs/>
          <w:rtl/>
        </w:rPr>
      </w:pPr>
      <w:hyperlink r:id="rId66" w:history="1">
        <w:r w:rsidR="001335A3" w:rsidRPr="000A73E5">
          <w:rPr>
            <w:rStyle w:val="Hyperlink"/>
            <w:rFonts w:hint="cs"/>
            <w:b/>
            <w:bCs/>
            <w:rtl/>
          </w:rPr>
          <w:t xml:space="preserve">والنموذج التالي يوضح </w:t>
        </w:r>
        <w:r w:rsidR="001335A3" w:rsidRPr="000A73E5">
          <w:rPr>
            <w:rStyle w:val="Hyperlink"/>
            <w:b/>
            <w:bCs/>
            <w:rtl/>
          </w:rPr>
          <w:t>الوظائف الحيوية وفق الأولويات</w:t>
        </w:r>
        <w:r w:rsidR="001335A3" w:rsidRPr="000A73E5">
          <w:rPr>
            <w:rStyle w:val="Hyperlink"/>
            <w:rFonts w:hint="cs"/>
            <w:b/>
            <w:bCs/>
            <w:rtl/>
          </w:rPr>
          <w:t>:</w:t>
        </w:r>
      </w:hyperlink>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2977"/>
        <w:gridCol w:w="4446"/>
        <w:gridCol w:w="1513"/>
      </w:tblGrid>
      <w:tr w:rsidR="001335A3" w:rsidRPr="001335A3" w14:paraId="3678F6C7" w14:textId="77777777" w:rsidTr="001335A3">
        <w:tc>
          <w:tcPr>
            <w:tcW w:w="2977" w:type="dxa"/>
            <w:vMerge w:val="restart"/>
            <w:shd w:val="clear" w:color="auto" w:fill="F2F2F2" w:themeFill="background1" w:themeFillShade="F2"/>
            <w:vAlign w:val="center"/>
          </w:tcPr>
          <w:p w14:paraId="0AE9C000" w14:textId="77777777" w:rsidR="001335A3" w:rsidRPr="001335A3" w:rsidRDefault="001335A3" w:rsidP="001335A3">
            <w:pPr>
              <w:keepNext/>
              <w:jc w:val="center"/>
              <w:rPr>
                <w:rFonts w:ascii="Adobe Arabic" w:hAnsi="Adobe Arabic" w:cs="Adobe Arabic"/>
                <w:b/>
                <w:bCs/>
                <w:color w:val="C00000"/>
                <w:rtl/>
              </w:rPr>
            </w:pPr>
            <w:r w:rsidRPr="001335A3">
              <w:rPr>
                <w:rFonts w:ascii="Adobe Arabic" w:hAnsi="Adobe Arabic" w:cs="Adobe Arabic"/>
                <w:b/>
                <w:bCs/>
                <w:color w:val="C00000"/>
                <w:rtl/>
              </w:rPr>
              <w:t>العام</w:t>
            </w:r>
          </w:p>
        </w:tc>
        <w:tc>
          <w:tcPr>
            <w:tcW w:w="5959" w:type="dxa"/>
            <w:gridSpan w:val="2"/>
            <w:shd w:val="clear" w:color="auto" w:fill="F2F2F2" w:themeFill="background1" w:themeFillShade="F2"/>
            <w:vAlign w:val="center"/>
          </w:tcPr>
          <w:p w14:paraId="44777965" w14:textId="77777777" w:rsidR="001335A3" w:rsidRPr="001335A3" w:rsidRDefault="001335A3" w:rsidP="001335A3">
            <w:pPr>
              <w:keepNext/>
              <w:jc w:val="center"/>
              <w:rPr>
                <w:rFonts w:ascii="Adobe Arabic" w:hAnsi="Adobe Arabic" w:cs="Adobe Arabic"/>
                <w:b/>
                <w:bCs/>
                <w:color w:val="C00000"/>
                <w:rtl/>
              </w:rPr>
            </w:pPr>
            <w:r w:rsidRPr="001335A3">
              <w:rPr>
                <w:rFonts w:ascii="Adobe Arabic" w:hAnsi="Adobe Arabic" w:cs="Adobe Arabic"/>
                <w:b/>
                <w:bCs/>
                <w:color w:val="C00000"/>
                <w:rtl/>
              </w:rPr>
              <w:t>المسميات الوظيفية الخاضعة لخطة التعاقب الوظيفي ذات الأولوية</w:t>
            </w:r>
          </w:p>
        </w:tc>
      </w:tr>
      <w:tr w:rsidR="001335A3" w:rsidRPr="001335A3" w14:paraId="473A1A8F" w14:textId="77777777" w:rsidTr="001335A3">
        <w:tc>
          <w:tcPr>
            <w:tcW w:w="2977" w:type="dxa"/>
            <w:vMerge/>
            <w:shd w:val="clear" w:color="auto" w:fill="F2F2F2" w:themeFill="background1" w:themeFillShade="F2"/>
            <w:vAlign w:val="center"/>
          </w:tcPr>
          <w:p w14:paraId="599FF706" w14:textId="77777777" w:rsidR="001335A3" w:rsidRPr="001335A3" w:rsidRDefault="001335A3" w:rsidP="001335A3">
            <w:pPr>
              <w:keepNext/>
              <w:jc w:val="center"/>
              <w:rPr>
                <w:rFonts w:ascii="Adobe Arabic" w:hAnsi="Adobe Arabic" w:cs="Adobe Arabic"/>
                <w:b/>
                <w:bCs/>
                <w:color w:val="C00000"/>
                <w:rtl/>
              </w:rPr>
            </w:pPr>
          </w:p>
        </w:tc>
        <w:tc>
          <w:tcPr>
            <w:tcW w:w="4446" w:type="dxa"/>
            <w:shd w:val="clear" w:color="auto" w:fill="F2F2F2" w:themeFill="background1" w:themeFillShade="F2"/>
            <w:vAlign w:val="center"/>
          </w:tcPr>
          <w:p w14:paraId="68D48D00" w14:textId="77777777" w:rsidR="001335A3" w:rsidRPr="001335A3" w:rsidRDefault="001335A3" w:rsidP="001335A3">
            <w:pPr>
              <w:keepNext/>
              <w:jc w:val="center"/>
              <w:rPr>
                <w:rFonts w:ascii="Adobe Arabic" w:hAnsi="Adobe Arabic" w:cs="Adobe Arabic"/>
                <w:b/>
                <w:bCs/>
                <w:color w:val="C00000"/>
                <w:rtl/>
              </w:rPr>
            </w:pPr>
            <w:r w:rsidRPr="001335A3">
              <w:rPr>
                <w:rFonts w:ascii="Adobe Arabic" w:hAnsi="Adobe Arabic" w:cs="Adobe Arabic"/>
                <w:b/>
                <w:bCs/>
                <w:color w:val="C00000"/>
                <w:rtl/>
              </w:rPr>
              <w:t>الوظيفة</w:t>
            </w:r>
          </w:p>
        </w:tc>
        <w:tc>
          <w:tcPr>
            <w:tcW w:w="1513" w:type="dxa"/>
            <w:shd w:val="clear" w:color="auto" w:fill="F2F2F2" w:themeFill="background1" w:themeFillShade="F2"/>
            <w:vAlign w:val="center"/>
          </w:tcPr>
          <w:p w14:paraId="3D322173" w14:textId="77777777" w:rsidR="001335A3" w:rsidRPr="001335A3" w:rsidRDefault="001335A3" w:rsidP="001335A3">
            <w:pPr>
              <w:keepNext/>
              <w:jc w:val="center"/>
              <w:rPr>
                <w:rFonts w:ascii="Adobe Arabic" w:hAnsi="Adobe Arabic" w:cs="Adobe Arabic"/>
                <w:b/>
                <w:bCs/>
                <w:color w:val="C00000"/>
                <w:rtl/>
              </w:rPr>
            </w:pPr>
            <w:r w:rsidRPr="001335A3">
              <w:rPr>
                <w:rFonts w:ascii="Adobe Arabic" w:hAnsi="Adobe Arabic" w:cs="Adobe Arabic"/>
                <w:b/>
                <w:bCs/>
                <w:color w:val="C00000"/>
                <w:rtl/>
              </w:rPr>
              <w:t>درجة الأولوية</w:t>
            </w:r>
          </w:p>
        </w:tc>
      </w:tr>
      <w:tr w:rsidR="001335A3" w:rsidRPr="001335A3" w14:paraId="559440CD" w14:textId="77777777" w:rsidTr="001335A3">
        <w:tc>
          <w:tcPr>
            <w:tcW w:w="2977" w:type="dxa"/>
            <w:vAlign w:val="center"/>
          </w:tcPr>
          <w:p w14:paraId="1B19BB5D" w14:textId="77777777" w:rsidR="001335A3" w:rsidRPr="001335A3" w:rsidRDefault="001335A3" w:rsidP="001335A3">
            <w:pPr>
              <w:keepNext/>
              <w:jc w:val="center"/>
              <w:rPr>
                <w:rFonts w:ascii="Adobe Arabic" w:hAnsi="Adobe Arabic" w:cs="Adobe Arabic"/>
                <w:b/>
                <w:bCs/>
                <w:color w:val="002060"/>
                <w:rtl/>
              </w:rPr>
            </w:pPr>
            <w:r w:rsidRPr="001335A3">
              <w:rPr>
                <w:rFonts w:ascii="Adobe Arabic" w:hAnsi="Adobe Arabic" w:cs="Adobe Arabic"/>
                <w:b/>
                <w:bCs/>
                <w:color w:val="002060"/>
                <w:rtl/>
              </w:rPr>
              <w:t>السنة الأولى</w:t>
            </w:r>
          </w:p>
        </w:tc>
        <w:tc>
          <w:tcPr>
            <w:tcW w:w="4446" w:type="dxa"/>
            <w:vAlign w:val="center"/>
          </w:tcPr>
          <w:p w14:paraId="4535A957" w14:textId="77777777" w:rsidR="001335A3" w:rsidRPr="001335A3" w:rsidRDefault="001335A3" w:rsidP="001335A3">
            <w:pPr>
              <w:keepNext/>
              <w:jc w:val="center"/>
              <w:rPr>
                <w:rFonts w:ascii="Adobe Arabic" w:hAnsi="Adobe Arabic" w:cs="Adobe Arabic"/>
                <w:b/>
                <w:bCs/>
                <w:rtl/>
              </w:rPr>
            </w:pPr>
          </w:p>
        </w:tc>
        <w:tc>
          <w:tcPr>
            <w:tcW w:w="1513" w:type="dxa"/>
            <w:vAlign w:val="center"/>
          </w:tcPr>
          <w:p w14:paraId="36AE3E2E" w14:textId="77777777" w:rsidR="001335A3" w:rsidRPr="001335A3" w:rsidRDefault="001335A3" w:rsidP="001335A3">
            <w:pPr>
              <w:keepNext/>
              <w:jc w:val="center"/>
              <w:rPr>
                <w:rFonts w:ascii="Adobe Arabic" w:hAnsi="Adobe Arabic" w:cs="Adobe Arabic"/>
                <w:b/>
                <w:bCs/>
                <w:rtl/>
              </w:rPr>
            </w:pPr>
          </w:p>
        </w:tc>
      </w:tr>
      <w:tr w:rsidR="001335A3" w:rsidRPr="001335A3" w14:paraId="6AAAF05C" w14:textId="77777777" w:rsidTr="001335A3">
        <w:tc>
          <w:tcPr>
            <w:tcW w:w="2977" w:type="dxa"/>
            <w:vAlign w:val="center"/>
          </w:tcPr>
          <w:p w14:paraId="3386ED5D" w14:textId="77777777" w:rsidR="001335A3" w:rsidRPr="001335A3" w:rsidRDefault="001335A3" w:rsidP="001335A3">
            <w:pPr>
              <w:keepNext/>
              <w:jc w:val="center"/>
              <w:rPr>
                <w:rFonts w:ascii="Adobe Arabic" w:hAnsi="Adobe Arabic" w:cs="Adobe Arabic"/>
                <w:b/>
                <w:bCs/>
                <w:color w:val="002060"/>
                <w:rtl/>
              </w:rPr>
            </w:pPr>
            <w:r w:rsidRPr="001335A3">
              <w:rPr>
                <w:rFonts w:ascii="Adobe Arabic" w:hAnsi="Adobe Arabic" w:cs="Adobe Arabic"/>
                <w:b/>
                <w:bCs/>
                <w:color w:val="002060"/>
                <w:rtl/>
              </w:rPr>
              <w:t>السنة الثانية</w:t>
            </w:r>
          </w:p>
        </w:tc>
        <w:tc>
          <w:tcPr>
            <w:tcW w:w="4446" w:type="dxa"/>
            <w:vAlign w:val="center"/>
          </w:tcPr>
          <w:p w14:paraId="5A4CCA0C" w14:textId="77777777" w:rsidR="001335A3" w:rsidRPr="001335A3" w:rsidRDefault="001335A3" w:rsidP="001335A3">
            <w:pPr>
              <w:keepNext/>
              <w:jc w:val="center"/>
              <w:rPr>
                <w:rFonts w:ascii="Adobe Arabic" w:hAnsi="Adobe Arabic" w:cs="Adobe Arabic"/>
                <w:b/>
                <w:bCs/>
                <w:rtl/>
              </w:rPr>
            </w:pPr>
          </w:p>
        </w:tc>
        <w:tc>
          <w:tcPr>
            <w:tcW w:w="1513" w:type="dxa"/>
            <w:vAlign w:val="center"/>
          </w:tcPr>
          <w:p w14:paraId="4EF01037" w14:textId="77777777" w:rsidR="001335A3" w:rsidRPr="001335A3" w:rsidRDefault="001335A3" w:rsidP="001335A3">
            <w:pPr>
              <w:keepNext/>
              <w:jc w:val="center"/>
              <w:rPr>
                <w:rFonts w:ascii="Adobe Arabic" w:hAnsi="Adobe Arabic" w:cs="Adobe Arabic"/>
                <w:b/>
                <w:bCs/>
                <w:rtl/>
              </w:rPr>
            </w:pPr>
          </w:p>
        </w:tc>
      </w:tr>
    </w:tbl>
    <w:p w14:paraId="3AD3E638" w14:textId="77777777" w:rsidR="001335A3" w:rsidRPr="001335A3" w:rsidRDefault="001335A3">
      <w:pPr>
        <w:pStyle w:val="a5"/>
        <w:numPr>
          <w:ilvl w:val="0"/>
          <w:numId w:val="23"/>
        </w:numPr>
        <w:spacing w:before="240" w:after="0" w:line="360" w:lineRule="auto"/>
        <w:jc w:val="both"/>
        <w:rPr>
          <w:rFonts w:ascii="Adobe Arabic" w:eastAsia="Times New Roman" w:hAnsi="Adobe Arabic" w:cs="Adobe Arabic"/>
          <w:color w:val="002060"/>
          <w:sz w:val="36"/>
          <w:szCs w:val="36"/>
          <w:rtl/>
        </w:rPr>
      </w:pPr>
      <w:r w:rsidRPr="001335A3">
        <w:rPr>
          <w:rFonts w:ascii="Adobe Arabic" w:eastAsia="Times New Roman" w:hAnsi="Adobe Arabic" w:cs="Adobe Arabic"/>
          <w:color w:val="002060"/>
          <w:sz w:val="36"/>
          <w:szCs w:val="36"/>
          <w:rtl/>
        </w:rPr>
        <w:t>ترفع اللجنة الفنية الوثائق التالية إلى اللجنة التوجيهية للاعتماد:</w:t>
      </w:r>
    </w:p>
    <w:p w14:paraId="6E33C24A" w14:textId="77777777" w:rsidR="001335A3" w:rsidRPr="00DD659A" w:rsidRDefault="001335A3" w:rsidP="001335A3">
      <w:pPr>
        <w:rPr>
          <w:color w:val="333333"/>
          <w:rtl/>
        </w:rPr>
      </w:pPr>
      <w:r w:rsidRPr="00A60468">
        <w:rPr>
          <w:rtl/>
        </w:rPr>
        <w:t>أ - قائمة بنتائج تقييم وظائف الدائرة</w:t>
      </w:r>
      <w:r w:rsidRPr="00DD659A">
        <w:rPr>
          <w:color w:val="333333"/>
          <w:rtl/>
        </w:rPr>
        <w:t>.</w:t>
      </w:r>
    </w:p>
    <w:p w14:paraId="52B189D1" w14:textId="77777777" w:rsidR="001335A3" w:rsidRDefault="001335A3" w:rsidP="001335A3">
      <w:pPr>
        <w:rPr>
          <w:rtl/>
        </w:rPr>
      </w:pPr>
      <w:r w:rsidRPr="00A60468">
        <w:rPr>
          <w:rtl/>
        </w:rPr>
        <w:t>ب- الإطار الزمني للعمل على الوظائف الحيوية وفقاً للأولويات.</w:t>
      </w:r>
    </w:p>
    <w:p w14:paraId="0000F75D" w14:textId="77777777" w:rsidR="001335A3" w:rsidRDefault="0050179E" w:rsidP="001335A3">
      <w:pPr>
        <w:rPr>
          <w:rtl/>
        </w:rPr>
      </w:pPr>
      <w:r>
        <w:rPr>
          <w:noProof/>
        </w:rPr>
        <mc:AlternateContent>
          <mc:Choice Requires="wpg">
            <w:drawing>
              <wp:inline distT="0" distB="0" distL="0" distR="0" wp14:anchorId="2FC96D01" wp14:editId="5D679694">
                <wp:extent cx="5728970" cy="471805"/>
                <wp:effectExtent l="2540" t="3810" r="2540" b="635"/>
                <wp:docPr id="189"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190" name="Group 21"/>
                        <wpg:cNvGrpSpPr>
                          <a:grpSpLocks/>
                        </wpg:cNvGrpSpPr>
                        <wpg:grpSpPr bwMode="auto">
                          <a:xfrm>
                            <a:off x="31268" y="0"/>
                            <a:ext cx="30058" cy="5058"/>
                            <a:chOff x="17100" y="0"/>
                            <a:chExt cx="43849" cy="7110"/>
                          </a:xfrm>
                        </wpg:grpSpPr>
                        <wps:wsp>
                          <wps:cNvPr id="191" name="Rectangle: Rounded Corners 55">
                            <a:extLst>
                              <a:ext uri="{C183D7F6-B498-43B3-948B-1728B52AA6E4}">
                                <adec:decorative xmlns:adec="http://schemas.microsoft.com/office/drawing/2017/decorative" val="1"/>
                              </a:ext>
                            </a:extLst>
                          </wps:cNvPr>
                          <wps:cNvSpPr>
                            <a:spLocks noChangeArrowheads="1"/>
                          </wps:cNvSpPr>
                          <wps:spPr bwMode="auto">
                            <a:xfrm>
                              <a:off x="17100" y="0"/>
                              <a:ext cx="438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629E472" w14:textId="77777777" w:rsidR="001335A3" w:rsidRPr="00E152AC" w:rsidRDefault="001335A3" w:rsidP="001335A3">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1335A3">
                                  <w:rPr>
                                    <w:bCs w:val="0"/>
                                    <w:color w:val="FFFFFF" w:themeColor="background1"/>
                                    <w:rtl/>
                                  </w:rPr>
                                  <w:t>تحديد الكفايات الوظيفية الحرجة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38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3724B45" w14:textId="77777777" w:rsidR="001335A3" w:rsidRPr="0056070B" w:rsidRDefault="001335A3" w:rsidP="001335A3">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838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FC96D01" id="Group 177" o:spid="_x0000_s1512"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">
                <v:group id="Group 21" o:spid="_x0000_s1513" style="position:absolute;left:31268;width:30058;height:5058" coordorigin="17100" coordsize="438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roundrect id="Rectangle: Rounded Corners 55" o:spid="_x0000_s1514" alt="&quot;&quot;" style="position:absolute;left:17100;width:438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" fillcolor="#c00000" stroked="f" strokeweight="1pt">
                    <v:stroke joinstyle="miter"/>
                    <v:textbox inset=",1mm,,1mm">
                      <w:txbxContent>
                        <w:p w14:paraId="3629E472" w14:textId="77777777" w:rsidR="001335A3" w:rsidRPr="00E152AC" w:rsidRDefault="001335A3" w:rsidP="001335A3">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1335A3">
                            <w:rPr>
                              <w:bCs w:val="0"/>
                              <w:color w:val="FFFFFF" w:themeColor="background1"/>
                              <w:rtl/>
                            </w:rPr>
                            <w:t>تحديد الكفايات الوظيفية الحرجة</w:t>
                          </w:r>
                          <w:r w:rsidRPr="00E152AC">
                            <w:rPr>
                              <w:rFonts w:hint="cs"/>
                              <w:bCs w:val="0"/>
                              <w:color w:val="FFFFFF" w:themeColor="background1"/>
                              <w:rtl/>
                              <w:lang w:bidi="ar-SY"/>
                            </w:rPr>
                            <w:t>:</w:t>
                          </w:r>
                        </w:p>
                      </w:txbxContent>
                    </v:textbox>
                  </v:roundrect>
                  <v:oval id="Oval 61" o:spid="_x0000_s151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" fillcolor="#272727 [2749]" stroked="f" strokeweight="1pt">
                    <v:stroke joinstyle="miter"/>
                    <v:shadow on="t" color="black" opacity="26213f" origin=",-.5" offset="0,3pt"/>
                    <v:textbox inset="0,0,0,0">
                      <w:txbxContent>
                        <w:p w14:paraId="73724B45" w14:textId="77777777" w:rsidR="001335A3" w:rsidRPr="0056070B" w:rsidRDefault="001335A3" w:rsidP="001335A3">
                          <w:pPr>
                            <w:jc w:val="center"/>
                            <w:rPr>
                              <w:color w:val="FFFFFF" w:themeColor="background1"/>
                              <w:lang w:bidi="ar-SY"/>
                            </w:rPr>
                          </w:pPr>
                          <w:r>
                            <w:rPr>
                              <w:rFonts w:hint="cs"/>
                              <w:color w:val="FFFFFF" w:themeColor="background1"/>
                              <w:rtl/>
                              <w:lang w:bidi="ar-SY"/>
                            </w:rPr>
                            <w:t>2</w:t>
                          </w:r>
                        </w:p>
                      </w:txbxContent>
                    </v:textbox>
                  </v:oval>
                </v:group>
                <v:rect id="Rectangle 25" o:spid="_x0000_s151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" fillcolor="#c00000" stroked="f" strokeweight="1pt"/>
                <w10:anchorlock/>
              </v:group>
            </w:pict>
          </mc:Fallback>
        </mc:AlternateContent>
      </w:r>
    </w:p>
    <w:p w14:paraId="401E557F" w14:textId="77777777" w:rsidR="001335A3" w:rsidRPr="00A60468" w:rsidRDefault="001335A3" w:rsidP="001335A3">
      <w:pPr>
        <w:rPr>
          <w:rtl/>
        </w:rPr>
      </w:pPr>
      <w:r w:rsidRPr="00A60468">
        <w:rPr>
          <w:rtl/>
        </w:rPr>
        <w:t>تحدد اللجنة الفنية بالتنسيق مع وحدة الموارد البشرية الكفايات الحرجة للوظائف المدرجة في قائمة</w:t>
      </w:r>
    </w:p>
    <w:p w14:paraId="66C2B124" w14:textId="77777777" w:rsidR="001335A3" w:rsidRPr="00A60468" w:rsidRDefault="001335A3" w:rsidP="001335A3">
      <w:pPr>
        <w:rPr>
          <w:rtl/>
        </w:rPr>
      </w:pPr>
      <w:r w:rsidRPr="00A60468">
        <w:rPr>
          <w:rtl/>
        </w:rPr>
        <w:t>الوظائف الحيوية المعتمدة</w:t>
      </w:r>
      <w:r w:rsidR="008E382F">
        <w:rPr>
          <w:rFonts w:hint="cs"/>
          <w:rtl/>
        </w:rPr>
        <w:t xml:space="preserve">، </w:t>
      </w:r>
      <w:r w:rsidRPr="00A60468">
        <w:rPr>
          <w:rtl/>
        </w:rPr>
        <w:t>والتي سيتم على اساسها اختيار وتقييم المرشحين</w:t>
      </w:r>
      <w:r>
        <w:rPr>
          <w:rFonts w:hint="cs"/>
          <w:rtl/>
        </w:rPr>
        <w:t xml:space="preserve"> </w:t>
      </w:r>
      <w:r w:rsidRPr="00A60468">
        <w:rPr>
          <w:rtl/>
        </w:rPr>
        <w:t xml:space="preserve">البدلاء، وبحيث يكون عدد الكفايات من </w:t>
      </w:r>
      <w:r w:rsidRPr="00A60468">
        <w:rPr>
          <w:rFonts w:hint="cs"/>
          <w:rtl/>
        </w:rPr>
        <w:t>(6</w:t>
      </w:r>
      <w:r w:rsidRPr="00A60468">
        <w:rPr>
          <w:rtl/>
        </w:rPr>
        <w:t xml:space="preserve">- </w:t>
      </w:r>
      <w:r w:rsidRPr="00A60468">
        <w:rPr>
          <w:rFonts w:hint="cs"/>
          <w:rtl/>
        </w:rPr>
        <w:t>10)</w:t>
      </w:r>
      <w:r w:rsidRPr="00A60468">
        <w:rPr>
          <w:rtl/>
        </w:rPr>
        <w:t xml:space="preserve"> كفايات.</w:t>
      </w:r>
    </w:p>
    <w:p w14:paraId="5612AF22" w14:textId="77777777" w:rsidR="001335A3" w:rsidRPr="001335A3" w:rsidRDefault="001335A3" w:rsidP="001335A3">
      <w:pPr>
        <w:rPr>
          <w:b/>
          <w:bCs/>
          <w:color w:val="C00000"/>
          <w:rtl/>
        </w:rPr>
      </w:pPr>
      <w:r w:rsidRPr="001335A3">
        <w:rPr>
          <w:b/>
          <w:bCs/>
          <w:color w:val="C00000"/>
          <w:rtl/>
        </w:rPr>
        <w:t>تحدد الكفايات الحرجة بناء على المعايير التالية:</w:t>
      </w:r>
    </w:p>
    <w:p w14:paraId="25D58B43" w14:textId="77777777" w:rsidR="001335A3" w:rsidRPr="001335A3" w:rsidRDefault="001335A3">
      <w:pPr>
        <w:pStyle w:val="a5"/>
        <w:numPr>
          <w:ilvl w:val="0"/>
          <w:numId w:val="24"/>
        </w:numPr>
        <w:ind w:left="386"/>
        <w:rPr>
          <w:rFonts w:ascii="Sakkal Majalla" w:hAnsi="Sakkal Majalla" w:cs="Sakkal Majalla"/>
          <w:color w:val="333333"/>
          <w:sz w:val="34"/>
          <w:szCs w:val="34"/>
          <w:rtl/>
        </w:rPr>
      </w:pPr>
      <w:r w:rsidRPr="001335A3">
        <w:rPr>
          <w:rFonts w:ascii="Sakkal Majalla" w:hAnsi="Sakkal Majalla" w:cs="Sakkal Majalla"/>
          <w:b/>
          <w:bCs/>
          <w:color w:val="002060"/>
          <w:sz w:val="34"/>
          <w:szCs w:val="34"/>
          <w:rtl/>
        </w:rPr>
        <w:t>الأهمية:</w:t>
      </w:r>
      <w:r w:rsidRPr="001335A3">
        <w:rPr>
          <w:rFonts w:ascii="Sakkal Majalla" w:hAnsi="Sakkal Majalla" w:cs="Sakkal Majalla"/>
          <w:color w:val="333333"/>
          <w:sz w:val="34"/>
          <w:szCs w:val="34"/>
          <w:rtl/>
        </w:rPr>
        <w:t xml:space="preserve"> </w:t>
      </w:r>
      <w:r w:rsidRPr="001335A3">
        <w:rPr>
          <w:rFonts w:ascii="Sakkal Majalla" w:hAnsi="Sakkal Majalla" w:cs="Sakkal Majalla"/>
          <w:sz w:val="34"/>
          <w:szCs w:val="34"/>
          <w:rtl/>
        </w:rPr>
        <w:t>أثر امتلاك أو غياب الكفاية على أداء مهام الوظيفة</w:t>
      </w:r>
      <w:r w:rsidRPr="001335A3">
        <w:rPr>
          <w:rFonts w:ascii="Sakkal Majalla" w:hAnsi="Sakkal Majalla" w:cs="Sakkal Majalla"/>
          <w:color w:val="333333"/>
          <w:sz w:val="34"/>
          <w:szCs w:val="34"/>
          <w:rtl/>
        </w:rPr>
        <w:t>.</w:t>
      </w:r>
    </w:p>
    <w:p w14:paraId="0C4C5000" w14:textId="77777777" w:rsidR="001335A3" w:rsidRPr="001335A3" w:rsidRDefault="001335A3">
      <w:pPr>
        <w:pStyle w:val="a5"/>
        <w:numPr>
          <w:ilvl w:val="0"/>
          <w:numId w:val="24"/>
        </w:numPr>
        <w:ind w:left="386"/>
        <w:rPr>
          <w:rFonts w:ascii="Sakkal Majalla" w:hAnsi="Sakkal Majalla" w:cs="Sakkal Majalla"/>
          <w:color w:val="333333"/>
          <w:sz w:val="34"/>
          <w:szCs w:val="34"/>
          <w:rtl/>
        </w:rPr>
      </w:pPr>
      <w:r w:rsidRPr="001335A3">
        <w:rPr>
          <w:rFonts w:ascii="Sakkal Majalla" w:hAnsi="Sakkal Majalla" w:cs="Sakkal Majalla"/>
          <w:b/>
          <w:bCs/>
          <w:color w:val="002060"/>
          <w:sz w:val="34"/>
          <w:szCs w:val="34"/>
          <w:rtl/>
        </w:rPr>
        <w:t>تكرار ممارسة الكفاية</w:t>
      </w:r>
      <w:r w:rsidRPr="001335A3">
        <w:rPr>
          <w:rFonts w:ascii="Sakkal Majalla" w:hAnsi="Sakkal Majalla" w:cs="Sakkal Majalla"/>
          <w:color w:val="002060"/>
          <w:sz w:val="34"/>
          <w:szCs w:val="34"/>
          <w:rtl/>
        </w:rPr>
        <w:t>:</w:t>
      </w:r>
      <w:r w:rsidRPr="001335A3">
        <w:rPr>
          <w:rFonts w:ascii="Sakkal Majalla" w:hAnsi="Sakkal Majalla" w:cs="Sakkal Majalla"/>
          <w:color w:val="333333"/>
          <w:sz w:val="34"/>
          <w:szCs w:val="34"/>
          <w:rtl/>
        </w:rPr>
        <w:t xml:space="preserve"> </w:t>
      </w:r>
      <w:r w:rsidRPr="001335A3">
        <w:rPr>
          <w:rFonts w:ascii="Sakkal Majalla" w:hAnsi="Sakkal Majalla" w:cs="Sakkal Majalla"/>
          <w:sz w:val="34"/>
          <w:szCs w:val="34"/>
          <w:rtl/>
        </w:rPr>
        <w:t>يومياً، اسبوعياً، أكثر من ذلك.</w:t>
      </w:r>
    </w:p>
    <w:p w14:paraId="66A5CE7D" w14:textId="77777777" w:rsidR="001335A3" w:rsidRPr="001335A3" w:rsidRDefault="001335A3">
      <w:pPr>
        <w:pStyle w:val="a5"/>
        <w:numPr>
          <w:ilvl w:val="0"/>
          <w:numId w:val="24"/>
        </w:numPr>
        <w:ind w:left="386"/>
        <w:rPr>
          <w:rFonts w:ascii="Sakkal Majalla" w:hAnsi="Sakkal Majalla" w:cs="Sakkal Majalla"/>
          <w:color w:val="333333"/>
          <w:sz w:val="34"/>
          <w:szCs w:val="34"/>
        </w:rPr>
      </w:pPr>
      <w:r w:rsidRPr="001335A3">
        <w:rPr>
          <w:rFonts w:ascii="Sakkal Majalla" w:hAnsi="Sakkal Majalla" w:cs="Sakkal Majalla"/>
          <w:b/>
          <w:bCs/>
          <w:color w:val="002060"/>
          <w:sz w:val="34"/>
          <w:szCs w:val="34"/>
          <w:rtl/>
        </w:rPr>
        <w:t>المستوى المطلوب لإتقان الكفاية:</w:t>
      </w:r>
      <w:r w:rsidRPr="001335A3">
        <w:rPr>
          <w:rFonts w:ascii="Sakkal Majalla" w:hAnsi="Sakkal Majalla" w:cs="Sakkal Majalla"/>
          <w:color w:val="002060"/>
          <w:sz w:val="34"/>
          <w:szCs w:val="34"/>
          <w:rtl/>
        </w:rPr>
        <w:t xml:space="preserve"> </w:t>
      </w:r>
      <w:r w:rsidRPr="001335A3">
        <w:rPr>
          <w:rFonts w:ascii="Sakkal Majalla" w:hAnsi="Sakkal Majalla" w:cs="Sakkal Majalla"/>
          <w:sz w:val="34"/>
          <w:szCs w:val="34"/>
          <w:rtl/>
        </w:rPr>
        <w:t>(متخصص، متقدم، مستخدم، مبتدئ).</w:t>
      </w:r>
    </w:p>
    <w:p w14:paraId="01EF7DFC" w14:textId="34F01B7B" w:rsidR="001335A3" w:rsidRDefault="000A73E5" w:rsidP="001335A3">
      <w:pPr>
        <w:rPr>
          <w:b/>
          <w:bCs/>
          <w:rtl/>
        </w:rPr>
      </w:pPr>
      <w:hyperlink r:id="rId67" w:history="1">
        <w:r w:rsidR="001335A3" w:rsidRPr="000A73E5">
          <w:rPr>
            <w:rStyle w:val="Hyperlink"/>
            <w:rFonts w:hint="cs"/>
            <w:b/>
            <w:bCs/>
            <w:rtl/>
          </w:rPr>
          <w:t xml:space="preserve">النموذج التالي يوضح </w:t>
        </w:r>
        <w:r w:rsidR="001335A3" w:rsidRPr="000A73E5">
          <w:rPr>
            <w:rStyle w:val="Hyperlink"/>
            <w:b/>
            <w:bCs/>
            <w:rtl/>
          </w:rPr>
          <w:t>الكفايات الحرجة للوظيفة</w:t>
        </w:r>
        <w:r w:rsidR="001335A3" w:rsidRPr="000A73E5">
          <w:rPr>
            <w:rStyle w:val="Hyperlink"/>
            <w:rFonts w:hint="cs"/>
            <w:b/>
            <w:bCs/>
            <w:rtl/>
          </w:rPr>
          <w:t>:</w:t>
        </w:r>
      </w:hyperlink>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2236"/>
        <w:gridCol w:w="2232"/>
        <w:gridCol w:w="2233"/>
        <w:gridCol w:w="2235"/>
      </w:tblGrid>
      <w:tr w:rsidR="001335A3" w:rsidRPr="001335A3" w14:paraId="1293924D" w14:textId="77777777" w:rsidTr="001335A3">
        <w:tc>
          <w:tcPr>
            <w:tcW w:w="2236" w:type="dxa"/>
            <w:vAlign w:val="center"/>
          </w:tcPr>
          <w:p w14:paraId="5BC0E797" w14:textId="77777777" w:rsidR="001335A3" w:rsidRPr="001335A3" w:rsidRDefault="001335A3" w:rsidP="001335A3">
            <w:pPr>
              <w:jc w:val="center"/>
              <w:rPr>
                <w:rFonts w:ascii="Adobe Arabic" w:hAnsi="Adobe Arabic" w:cs="Adobe Arabic"/>
                <w:b/>
                <w:bCs/>
                <w:color w:val="002060"/>
                <w:rtl/>
              </w:rPr>
            </w:pPr>
            <w:r w:rsidRPr="001335A3">
              <w:rPr>
                <w:rFonts w:ascii="Adobe Arabic" w:hAnsi="Adobe Arabic" w:cs="Adobe Arabic"/>
                <w:b/>
                <w:bCs/>
                <w:color w:val="002060"/>
                <w:rtl/>
              </w:rPr>
              <w:t>الوظيفة الحيوية</w:t>
            </w:r>
          </w:p>
        </w:tc>
        <w:tc>
          <w:tcPr>
            <w:tcW w:w="2232" w:type="dxa"/>
            <w:vAlign w:val="center"/>
          </w:tcPr>
          <w:p w14:paraId="12816ACC" w14:textId="77777777" w:rsidR="001335A3" w:rsidRPr="001335A3" w:rsidRDefault="001335A3" w:rsidP="001335A3">
            <w:pPr>
              <w:jc w:val="center"/>
              <w:rPr>
                <w:rFonts w:ascii="Adobe Arabic" w:hAnsi="Adobe Arabic" w:cs="Adobe Arabic"/>
                <w:b/>
                <w:bCs/>
                <w:color w:val="002060"/>
                <w:rtl/>
              </w:rPr>
            </w:pPr>
          </w:p>
        </w:tc>
        <w:tc>
          <w:tcPr>
            <w:tcW w:w="2233" w:type="dxa"/>
            <w:vAlign w:val="center"/>
          </w:tcPr>
          <w:p w14:paraId="09EABD8C" w14:textId="77777777" w:rsidR="001335A3" w:rsidRPr="001335A3" w:rsidRDefault="001335A3" w:rsidP="001335A3">
            <w:pPr>
              <w:jc w:val="center"/>
              <w:rPr>
                <w:rFonts w:ascii="Adobe Arabic" w:hAnsi="Adobe Arabic" w:cs="Adobe Arabic"/>
                <w:b/>
                <w:bCs/>
                <w:color w:val="002060"/>
                <w:rtl/>
              </w:rPr>
            </w:pPr>
          </w:p>
        </w:tc>
        <w:tc>
          <w:tcPr>
            <w:tcW w:w="2235" w:type="dxa"/>
            <w:vAlign w:val="center"/>
          </w:tcPr>
          <w:p w14:paraId="0D76687F" w14:textId="77777777" w:rsidR="001335A3" w:rsidRPr="001335A3" w:rsidRDefault="001335A3" w:rsidP="001335A3">
            <w:pPr>
              <w:jc w:val="center"/>
              <w:rPr>
                <w:rFonts w:ascii="Adobe Arabic" w:hAnsi="Adobe Arabic" w:cs="Adobe Arabic"/>
                <w:b/>
                <w:bCs/>
                <w:rtl/>
              </w:rPr>
            </w:pPr>
          </w:p>
        </w:tc>
      </w:tr>
      <w:tr w:rsidR="001335A3" w:rsidRPr="001335A3" w14:paraId="24955304" w14:textId="77777777" w:rsidTr="001335A3">
        <w:tc>
          <w:tcPr>
            <w:tcW w:w="2236" w:type="dxa"/>
            <w:vAlign w:val="center"/>
          </w:tcPr>
          <w:p w14:paraId="4260565C" w14:textId="77777777" w:rsidR="001335A3" w:rsidRPr="001335A3" w:rsidRDefault="001335A3" w:rsidP="001335A3">
            <w:pPr>
              <w:jc w:val="center"/>
              <w:rPr>
                <w:rFonts w:ascii="Adobe Arabic" w:hAnsi="Adobe Arabic" w:cs="Adobe Arabic"/>
                <w:b/>
                <w:bCs/>
                <w:color w:val="002060"/>
                <w:rtl/>
              </w:rPr>
            </w:pPr>
            <w:r w:rsidRPr="001335A3">
              <w:rPr>
                <w:rFonts w:ascii="Adobe Arabic" w:hAnsi="Adobe Arabic" w:cs="Adobe Arabic"/>
                <w:b/>
                <w:bCs/>
                <w:color w:val="002060"/>
                <w:rtl/>
              </w:rPr>
              <w:t>المديرية</w:t>
            </w:r>
          </w:p>
        </w:tc>
        <w:tc>
          <w:tcPr>
            <w:tcW w:w="2232" w:type="dxa"/>
            <w:vAlign w:val="center"/>
          </w:tcPr>
          <w:p w14:paraId="04DDDEB8" w14:textId="77777777" w:rsidR="001335A3" w:rsidRPr="001335A3" w:rsidRDefault="001335A3" w:rsidP="001335A3">
            <w:pPr>
              <w:jc w:val="center"/>
              <w:rPr>
                <w:rFonts w:ascii="Adobe Arabic" w:hAnsi="Adobe Arabic" w:cs="Adobe Arabic"/>
                <w:b/>
                <w:bCs/>
                <w:color w:val="002060"/>
                <w:rtl/>
              </w:rPr>
            </w:pPr>
          </w:p>
        </w:tc>
        <w:tc>
          <w:tcPr>
            <w:tcW w:w="2233" w:type="dxa"/>
            <w:vAlign w:val="center"/>
          </w:tcPr>
          <w:p w14:paraId="4EB5DD68" w14:textId="77777777" w:rsidR="001335A3" w:rsidRPr="001335A3" w:rsidRDefault="001335A3" w:rsidP="001335A3">
            <w:pPr>
              <w:jc w:val="center"/>
              <w:rPr>
                <w:rFonts w:ascii="Adobe Arabic" w:hAnsi="Adobe Arabic" w:cs="Adobe Arabic"/>
                <w:b/>
                <w:bCs/>
                <w:color w:val="002060"/>
                <w:rtl/>
              </w:rPr>
            </w:pPr>
            <w:r w:rsidRPr="001335A3">
              <w:rPr>
                <w:rFonts w:ascii="Adobe Arabic" w:hAnsi="Adobe Arabic" w:cs="Adobe Arabic"/>
                <w:b/>
                <w:bCs/>
                <w:color w:val="002060"/>
                <w:rtl/>
              </w:rPr>
              <w:t>القسم</w:t>
            </w:r>
          </w:p>
        </w:tc>
        <w:tc>
          <w:tcPr>
            <w:tcW w:w="2235" w:type="dxa"/>
            <w:vAlign w:val="center"/>
          </w:tcPr>
          <w:p w14:paraId="31FBD133" w14:textId="77777777" w:rsidR="001335A3" w:rsidRPr="001335A3" w:rsidRDefault="001335A3" w:rsidP="001335A3">
            <w:pPr>
              <w:jc w:val="center"/>
              <w:rPr>
                <w:rFonts w:ascii="Adobe Arabic" w:hAnsi="Adobe Arabic" w:cs="Adobe Arabic"/>
                <w:b/>
                <w:bCs/>
                <w:rtl/>
              </w:rPr>
            </w:pPr>
          </w:p>
        </w:tc>
      </w:tr>
      <w:tr w:rsidR="001335A3" w:rsidRPr="001335A3" w14:paraId="649A7295" w14:textId="77777777" w:rsidTr="001335A3">
        <w:tc>
          <w:tcPr>
            <w:tcW w:w="2236" w:type="dxa"/>
            <w:shd w:val="clear" w:color="auto" w:fill="F2F2F2" w:themeFill="background1" w:themeFillShade="F2"/>
            <w:vAlign w:val="center"/>
          </w:tcPr>
          <w:p w14:paraId="0F9E90DB" w14:textId="77777777" w:rsidR="001335A3" w:rsidRPr="001335A3" w:rsidRDefault="001335A3" w:rsidP="001335A3">
            <w:pPr>
              <w:jc w:val="center"/>
              <w:rPr>
                <w:rFonts w:ascii="Adobe Arabic" w:hAnsi="Adobe Arabic" w:cs="Adobe Arabic"/>
                <w:b/>
                <w:bCs/>
                <w:color w:val="C00000"/>
                <w:rtl/>
              </w:rPr>
            </w:pPr>
            <w:r w:rsidRPr="001335A3">
              <w:rPr>
                <w:rFonts w:ascii="Adobe Arabic" w:hAnsi="Adobe Arabic" w:cs="Adobe Arabic"/>
                <w:b/>
                <w:bCs/>
                <w:color w:val="C00000"/>
                <w:rtl/>
              </w:rPr>
              <w:t>نوع الكفاية</w:t>
            </w:r>
            <w:r w:rsidRPr="001335A3">
              <w:rPr>
                <w:rFonts w:ascii="Adobe Arabic" w:hAnsi="Adobe Arabic" w:cs="Adobe Arabic"/>
                <w:b/>
                <w:bCs/>
                <w:color w:val="C00000"/>
                <w:rtl/>
              </w:rPr>
              <w:br/>
              <w:t>(جوهرية، عامة، فنية)</w:t>
            </w:r>
          </w:p>
        </w:tc>
        <w:tc>
          <w:tcPr>
            <w:tcW w:w="2232" w:type="dxa"/>
            <w:shd w:val="clear" w:color="auto" w:fill="F2F2F2" w:themeFill="background1" w:themeFillShade="F2"/>
            <w:vAlign w:val="center"/>
          </w:tcPr>
          <w:p w14:paraId="5127D136" w14:textId="77777777" w:rsidR="001335A3" w:rsidRPr="001335A3" w:rsidRDefault="001335A3" w:rsidP="001335A3">
            <w:pPr>
              <w:jc w:val="center"/>
              <w:rPr>
                <w:rFonts w:ascii="Adobe Arabic" w:hAnsi="Adobe Arabic" w:cs="Adobe Arabic"/>
                <w:b/>
                <w:bCs/>
                <w:color w:val="C00000"/>
                <w:rtl/>
              </w:rPr>
            </w:pPr>
            <w:r w:rsidRPr="001335A3">
              <w:rPr>
                <w:rFonts w:ascii="Adobe Arabic" w:hAnsi="Adobe Arabic" w:cs="Adobe Arabic"/>
                <w:b/>
                <w:bCs/>
                <w:color w:val="C00000"/>
                <w:rtl/>
              </w:rPr>
              <w:t>الكفاية</w:t>
            </w:r>
          </w:p>
        </w:tc>
        <w:tc>
          <w:tcPr>
            <w:tcW w:w="2233" w:type="dxa"/>
            <w:shd w:val="clear" w:color="auto" w:fill="F2F2F2" w:themeFill="background1" w:themeFillShade="F2"/>
            <w:vAlign w:val="center"/>
          </w:tcPr>
          <w:p w14:paraId="7F91F289" w14:textId="77777777" w:rsidR="001335A3" w:rsidRPr="001335A3" w:rsidRDefault="001335A3" w:rsidP="001335A3">
            <w:pPr>
              <w:jc w:val="center"/>
              <w:rPr>
                <w:rFonts w:ascii="Adobe Arabic" w:hAnsi="Adobe Arabic" w:cs="Adobe Arabic"/>
                <w:b/>
                <w:bCs/>
                <w:color w:val="C00000"/>
                <w:rtl/>
              </w:rPr>
            </w:pPr>
            <w:r w:rsidRPr="001335A3">
              <w:rPr>
                <w:rFonts w:ascii="Adobe Arabic" w:hAnsi="Adobe Arabic" w:cs="Adobe Arabic"/>
                <w:b/>
                <w:bCs/>
                <w:color w:val="C00000"/>
                <w:rtl/>
              </w:rPr>
              <w:t>مستوى الاتقان المطلوب</w:t>
            </w:r>
          </w:p>
        </w:tc>
        <w:tc>
          <w:tcPr>
            <w:tcW w:w="2235" w:type="dxa"/>
            <w:shd w:val="clear" w:color="auto" w:fill="F2F2F2" w:themeFill="background1" w:themeFillShade="F2"/>
            <w:vAlign w:val="center"/>
          </w:tcPr>
          <w:p w14:paraId="1D125D85" w14:textId="77777777" w:rsidR="001335A3" w:rsidRPr="001335A3" w:rsidRDefault="001335A3" w:rsidP="001335A3">
            <w:pPr>
              <w:jc w:val="center"/>
              <w:rPr>
                <w:rFonts w:ascii="Adobe Arabic" w:hAnsi="Adobe Arabic" w:cs="Adobe Arabic"/>
                <w:b/>
                <w:bCs/>
                <w:color w:val="C00000"/>
                <w:rtl/>
              </w:rPr>
            </w:pPr>
            <w:r w:rsidRPr="001335A3">
              <w:rPr>
                <w:rFonts w:ascii="Adobe Arabic" w:hAnsi="Adobe Arabic" w:cs="Adobe Arabic"/>
                <w:b/>
                <w:bCs/>
                <w:color w:val="C00000"/>
                <w:rtl/>
              </w:rPr>
              <w:t>ملاحظات</w:t>
            </w:r>
          </w:p>
        </w:tc>
      </w:tr>
      <w:tr w:rsidR="001335A3" w:rsidRPr="001335A3" w14:paraId="71431535" w14:textId="77777777" w:rsidTr="001335A3">
        <w:tc>
          <w:tcPr>
            <w:tcW w:w="2236" w:type="dxa"/>
            <w:vAlign w:val="center"/>
          </w:tcPr>
          <w:p w14:paraId="142AB1F9" w14:textId="77777777" w:rsidR="001335A3" w:rsidRPr="001335A3" w:rsidRDefault="001335A3" w:rsidP="001335A3">
            <w:pPr>
              <w:jc w:val="center"/>
              <w:rPr>
                <w:rFonts w:ascii="Adobe Arabic" w:hAnsi="Adobe Arabic" w:cs="Adobe Arabic"/>
                <w:b/>
                <w:bCs/>
                <w:rtl/>
              </w:rPr>
            </w:pPr>
          </w:p>
        </w:tc>
        <w:tc>
          <w:tcPr>
            <w:tcW w:w="2232" w:type="dxa"/>
            <w:vAlign w:val="center"/>
          </w:tcPr>
          <w:p w14:paraId="44FA49E4" w14:textId="77777777" w:rsidR="001335A3" w:rsidRPr="001335A3" w:rsidRDefault="001335A3" w:rsidP="001335A3">
            <w:pPr>
              <w:jc w:val="center"/>
              <w:rPr>
                <w:rFonts w:ascii="Adobe Arabic" w:hAnsi="Adobe Arabic" w:cs="Adobe Arabic"/>
                <w:b/>
                <w:bCs/>
                <w:rtl/>
              </w:rPr>
            </w:pPr>
          </w:p>
        </w:tc>
        <w:tc>
          <w:tcPr>
            <w:tcW w:w="2233" w:type="dxa"/>
            <w:vAlign w:val="center"/>
          </w:tcPr>
          <w:p w14:paraId="50F17EA7" w14:textId="77777777" w:rsidR="001335A3" w:rsidRPr="001335A3" w:rsidRDefault="001335A3" w:rsidP="001335A3">
            <w:pPr>
              <w:jc w:val="center"/>
              <w:rPr>
                <w:rFonts w:ascii="Adobe Arabic" w:hAnsi="Adobe Arabic" w:cs="Adobe Arabic"/>
                <w:b/>
                <w:bCs/>
                <w:rtl/>
              </w:rPr>
            </w:pPr>
          </w:p>
        </w:tc>
        <w:tc>
          <w:tcPr>
            <w:tcW w:w="2235" w:type="dxa"/>
            <w:vAlign w:val="center"/>
          </w:tcPr>
          <w:p w14:paraId="5B94A9CD" w14:textId="77777777" w:rsidR="001335A3" w:rsidRPr="001335A3" w:rsidRDefault="001335A3" w:rsidP="001335A3">
            <w:pPr>
              <w:jc w:val="center"/>
              <w:rPr>
                <w:rFonts w:ascii="Adobe Arabic" w:hAnsi="Adobe Arabic" w:cs="Adobe Arabic"/>
                <w:b/>
                <w:bCs/>
                <w:rtl/>
              </w:rPr>
            </w:pPr>
          </w:p>
        </w:tc>
      </w:tr>
      <w:tr w:rsidR="001335A3" w:rsidRPr="001335A3" w14:paraId="290841F1" w14:textId="77777777" w:rsidTr="001335A3">
        <w:tc>
          <w:tcPr>
            <w:tcW w:w="2236" w:type="dxa"/>
            <w:vAlign w:val="center"/>
          </w:tcPr>
          <w:p w14:paraId="35917622" w14:textId="77777777" w:rsidR="001335A3" w:rsidRPr="001335A3" w:rsidRDefault="001335A3" w:rsidP="001335A3">
            <w:pPr>
              <w:jc w:val="center"/>
              <w:rPr>
                <w:rFonts w:ascii="Adobe Arabic" w:hAnsi="Adobe Arabic" w:cs="Adobe Arabic"/>
                <w:b/>
                <w:bCs/>
                <w:rtl/>
              </w:rPr>
            </w:pPr>
          </w:p>
        </w:tc>
        <w:tc>
          <w:tcPr>
            <w:tcW w:w="2232" w:type="dxa"/>
            <w:vAlign w:val="center"/>
          </w:tcPr>
          <w:p w14:paraId="286DD523" w14:textId="77777777" w:rsidR="001335A3" w:rsidRPr="001335A3" w:rsidRDefault="001335A3" w:rsidP="001335A3">
            <w:pPr>
              <w:jc w:val="center"/>
              <w:rPr>
                <w:rFonts w:ascii="Adobe Arabic" w:hAnsi="Adobe Arabic" w:cs="Adobe Arabic"/>
                <w:b/>
                <w:bCs/>
                <w:rtl/>
              </w:rPr>
            </w:pPr>
          </w:p>
        </w:tc>
        <w:tc>
          <w:tcPr>
            <w:tcW w:w="2233" w:type="dxa"/>
            <w:vAlign w:val="center"/>
          </w:tcPr>
          <w:p w14:paraId="189670F1" w14:textId="77777777" w:rsidR="001335A3" w:rsidRPr="001335A3" w:rsidRDefault="001335A3" w:rsidP="001335A3">
            <w:pPr>
              <w:jc w:val="center"/>
              <w:rPr>
                <w:rFonts w:ascii="Adobe Arabic" w:hAnsi="Adobe Arabic" w:cs="Adobe Arabic"/>
                <w:b/>
                <w:bCs/>
                <w:rtl/>
              </w:rPr>
            </w:pPr>
          </w:p>
        </w:tc>
        <w:tc>
          <w:tcPr>
            <w:tcW w:w="2235" w:type="dxa"/>
            <w:vAlign w:val="center"/>
          </w:tcPr>
          <w:p w14:paraId="5E777D21" w14:textId="77777777" w:rsidR="001335A3" w:rsidRPr="001335A3" w:rsidRDefault="001335A3" w:rsidP="001335A3">
            <w:pPr>
              <w:jc w:val="center"/>
              <w:rPr>
                <w:rFonts w:ascii="Adobe Arabic" w:hAnsi="Adobe Arabic" w:cs="Adobe Arabic"/>
                <w:b/>
                <w:bCs/>
                <w:rtl/>
              </w:rPr>
            </w:pPr>
          </w:p>
        </w:tc>
      </w:tr>
      <w:tr w:rsidR="001335A3" w:rsidRPr="001335A3" w14:paraId="1AC049E6" w14:textId="77777777" w:rsidTr="001335A3">
        <w:tc>
          <w:tcPr>
            <w:tcW w:w="2236" w:type="dxa"/>
            <w:vAlign w:val="center"/>
          </w:tcPr>
          <w:p w14:paraId="3CD6840E" w14:textId="77777777" w:rsidR="001335A3" w:rsidRPr="001335A3" w:rsidRDefault="001335A3" w:rsidP="001335A3">
            <w:pPr>
              <w:jc w:val="center"/>
              <w:rPr>
                <w:rFonts w:ascii="Adobe Arabic" w:hAnsi="Adobe Arabic" w:cs="Adobe Arabic"/>
                <w:b/>
                <w:bCs/>
                <w:rtl/>
              </w:rPr>
            </w:pPr>
          </w:p>
        </w:tc>
        <w:tc>
          <w:tcPr>
            <w:tcW w:w="2232" w:type="dxa"/>
            <w:vAlign w:val="center"/>
          </w:tcPr>
          <w:p w14:paraId="0C94EE32" w14:textId="77777777" w:rsidR="001335A3" w:rsidRPr="001335A3" w:rsidRDefault="001335A3" w:rsidP="001335A3">
            <w:pPr>
              <w:jc w:val="center"/>
              <w:rPr>
                <w:rFonts w:ascii="Adobe Arabic" w:hAnsi="Adobe Arabic" w:cs="Adobe Arabic"/>
                <w:b/>
                <w:bCs/>
                <w:rtl/>
              </w:rPr>
            </w:pPr>
          </w:p>
        </w:tc>
        <w:tc>
          <w:tcPr>
            <w:tcW w:w="2233" w:type="dxa"/>
            <w:vAlign w:val="center"/>
          </w:tcPr>
          <w:p w14:paraId="4882B73A" w14:textId="77777777" w:rsidR="001335A3" w:rsidRPr="001335A3" w:rsidRDefault="001335A3" w:rsidP="001335A3">
            <w:pPr>
              <w:jc w:val="center"/>
              <w:rPr>
                <w:rFonts w:ascii="Adobe Arabic" w:hAnsi="Adobe Arabic" w:cs="Adobe Arabic"/>
                <w:b/>
                <w:bCs/>
                <w:rtl/>
              </w:rPr>
            </w:pPr>
          </w:p>
        </w:tc>
        <w:tc>
          <w:tcPr>
            <w:tcW w:w="2235" w:type="dxa"/>
            <w:vAlign w:val="center"/>
          </w:tcPr>
          <w:p w14:paraId="59BBF559" w14:textId="77777777" w:rsidR="001335A3" w:rsidRPr="001335A3" w:rsidRDefault="001335A3" w:rsidP="001335A3">
            <w:pPr>
              <w:jc w:val="center"/>
              <w:rPr>
                <w:rFonts w:ascii="Adobe Arabic" w:hAnsi="Adobe Arabic" w:cs="Adobe Arabic"/>
                <w:b/>
                <w:bCs/>
                <w:rtl/>
              </w:rPr>
            </w:pPr>
          </w:p>
        </w:tc>
      </w:tr>
    </w:tbl>
    <w:p w14:paraId="5DDFCBFA" w14:textId="77777777" w:rsidR="001335A3" w:rsidRPr="001335A3" w:rsidRDefault="0050179E" w:rsidP="001335A3">
      <w:pPr>
        <w:rPr>
          <w:b/>
          <w:bCs/>
          <w:rtl/>
        </w:rPr>
      </w:pPr>
      <w:r>
        <w:rPr>
          <w:noProof/>
        </w:rPr>
        <mc:AlternateContent>
          <mc:Choice Requires="wpg">
            <w:drawing>
              <wp:inline distT="0" distB="0" distL="0" distR="0" wp14:anchorId="6A089616" wp14:editId="6672C087">
                <wp:extent cx="5728970" cy="471805"/>
                <wp:effectExtent l="2540" t="1905" r="2540" b="2540"/>
                <wp:docPr id="183"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7" cy="5058"/>
                        </a:xfrm>
                      </wpg:grpSpPr>
                      <wpg:grpSp>
                        <wpg:cNvPr id="184" name="Group 21"/>
                        <wpg:cNvGrpSpPr>
                          <a:grpSpLocks/>
                        </wpg:cNvGrpSpPr>
                        <wpg:grpSpPr bwMode="auto">
                          <a:xfrm>
                            <a:off x="37998" y="0"/>
                            <a:ext cx="23329" cy="5058"/>
                            <a:chOff x="26917" y="0"/>
                            <a:chExt cx="34032" cy="7110"/>
                          </a:xfrm>
                        </wpg:grpSpPr>
                        <wps:wsp>
                          <wps:cNvPr id="185" name="Rectangle: Rounded Corners 55">
                            <a:extLst>
                              <a:ext uri="{C183D7F6-B498-43B3-948B-1728B52AA6E4}">
                                <adec:decorative xmlns:adec="http://schemas.microsoft.com/office/drawing/2017/decorative" val="1"/>
                              </a:ext>
                            </a:extLst>
                          </wps:cNvPr>
                          <wps:cNvSpPr>
                            <a:spLocks noChangeArrowheads="1"/>
                          </wps:cNvSpPr>
                          <wps:spPr bwMode="auto">
                            <a:xfrm>
                              <a:off x="26917" y="0"/>
                              <a:ext cx="34032"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2EE4856" w14:textId="77777777" w:rsidR="001335A3" w:rsidRPr="00E152AC" w:rsidRDefault="001335A3" w:rsidP="001335A3">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1335A3">
                                  <w:rPr>
                                    <w:bCs w:val="0"/>
                                    <w:color w:val="FFFFFF" w:themeColor="background1"/>
                                    <w:rtl/>
                                  </w:rPr>
                                  <w:t>اختيار المرشحين البدلاء</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18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B22A0D8" w14:textId="77777777" w:rsidR="001335A3" w:rsidRPr="0056070B" w:rsidRDefault="001335A3" w:rsidP="001335A3">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18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6A089616" id="Group 172" o:spid="_x0000_s1517" style="width:451.1pt;height:37.15pt;mso-position-horizontal-relative:char;mso-position-vertical-relative:line" coordsize="61327,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">
                <v:group id="Group 21" o:spid="_x0000_s1518" style="position:absolute;left:37998;width:23329;height:5058" coordorigin="26917" coordsize="3403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roundrect id="Rectangle: Rounded Corners 55" o:spid="_x0000_s1519" alt="&quot;&quot;" style="position:absolute;left:26917;width:3403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" fillcolor="#c00000" stroked="f" strokeweight="1pt">
                    <v:stroke joinstyle="miter"/>
                    <v:textbox inset=",1mm,,1mm">
                      <w:txbxContent>
                        <w:p w14:paraId="62EE4856" w14:textId="77777777" w:rsidR="001335A3" w:rsidRPr="00E152AC" w:rsidRDefault="001335A3" w:rsidP="001335A3">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1335A3">
                            <w:rPr>
                              <w:bCs w:val="0"/>
                              <w:color w:val="FFFFFF" w:themeColor="background1"/>
                              <w:rtl/>
                            </w:rPr>
                            <w:t>اختيار المرشحين البدلاء</w:t>
                          </w:r>
                          <w:r w:rsidRPr="00E152AC">
                            <w:rPr>
                              <w:rFonts w:hint="cs"/>
                              <w:bCs w:val="0"/>
                              <w:color w:val="FFFFFF" w:themeColor="background1"/>
                              <w:rtl/>
                              <w:lang w:bidi="ar-SY"/>
                            </w:rPr>
                            <w:t>:</w:t>
                          </w:r>
                        </w:p>
                      </w:txbxContent>
                    </v:textbox>
                  </v:roundrect>
                  <v:oval id="Oval 61" o:spid="_x0000_s152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" fillcolor="#272727 [2749]" stroked="f" strokeweight="1pt">
                    <v:stroke joinstyle="miter"/>
                    <v:shadow on="t" color="black" opacity="26213f" origin=",-.5" offset="0,3pt"/>
                    <v:textbox inset="0,0,0,0">
                      <w:txbxContent>
                        <w:p w14:paraId="1B22A0D8" w14:textId="77777777" w:rsidR="001335A3" w:rsidRPr="0056070B" w:rsidRDefault="001335A3" w:rsidP="001335A3">
                          <w:pPr>
                            <w:jc w:val="center"/>
                            <w:rPr>
                              <w:color w:val="FFFFFF" w:themeColor="background1"/>
                              <w:lang w:bidi="ar-SY"/>
                            </w:rPr>
                          </w:pPr>
                          <w:r>
                            <w:rPr>
                              <w:rFonts w:hint="cs"/>
                              <w:color w:val="FFFFFF" w:themeColor="background1"/>
                              <w:rtl/>
                              <w:lang w:bidi="ar-SY"/>
                            </w:rPr>
                            <w:t>3</w:t>
                          </w:r>
                        </w:p>
                      </w:txbxContent>
                    </v:textbox>
                  </v:oval>
                </v:group>
                <v:rect id="Rectangle 25" o:spid="_x0000_s152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" fillcolor="#c00000" stroked="f" strokeweight="1pt"/>
                <w10:anchorlock/>
              </v:group>
            </w:pict>
          </mc:Fallback>
        </mc:AlternateContent>
      </w:r>
    </w:p>
    <w:p w14:paraId="6DA12456" w14:textId="033EED1E" w:rsidR="001335A3" w:rsidRPr="001335A3" w:rsidRDefault="001335A3" w:rsidP="001335A3">
      <w:pPr>
        <w:rPr>
          <w:color w:val="333333"/>
          <w:rtl/>
        </w:rPr>
      </w:pPr>
      <w:r w:rsidRPr="00A60468">
        <w:rPr>
          <w:rtl/>
        </w:rPr>
        <w:t>تقوم اللجنة الفنية بتحديد المرشحين البدلاء المحتملين لشغل الوظائف الحيوية، وذلك وفقاً</w:t>
      </w:r>
      <w:r>
        <w:rPr>
          <w:rFonts w:hint="cs"/>
          <w:color w:val="333333"/>
          <w:rtl/>
        </w:rPr>
        <w:t xml:space="preserve"> </w:t>
      </w:r>
      <w:r w:rsidRPr="00A60468">
        <w:rPr>
          <w:rtl/>
        </w:rPr>
        <w:t xml:space="preserve">للمتطلبات الأساسية للوظيفة </w:t>
      </w:r>
      <w:r w:rsidRPr="00A60468">
        <w:rPr>
          <w:rFonts w:hint="cs"/>
          <w:rtl/>
        </w:rPr>
        <w:t>بالإضافة</w:t>
      </w:r>
      <w:r w:rsidRPr="00A60468">
        <w:rPr>
          <w:rtl/>
        </w:rPr>
        <w:t xml:space="preserve"> لمعايير اختيار البدلاء الموضحة أدناه، </w:t>
      </w:r>
      <w:hyperlink r:id="rId68" w:history="1">
        <w:r w:rsidRPr="000D0A91">
          <w:rPr>
            <w:rStyle w:val="Hyperlink"/>
            <w:rtl/>
          </w:rPr>
          <w:t>والتي سيتم على</w:t>
        </w:r>
        <w:r w:rsidRPr="000D0A91">
          <w:rPr>
            <w:rStyle w:val="Hyperlink"/>
            <w:rFonts w:hint="cs"/>
            <w:rtl/>
          </w:rPr>
          <w:t xml:space="preserve"> </w:t>
        </w:r>
        <w:r w:rsidRPr="000D0A91">
          <w:rPr>
            <w:rStyle w:val="Hyperlink"/>
            <w:rtl/>
          </w:rPr>
          <w:t>ضوئها اختيار ثلاثة مرشحين كحد أقصى لكل وظيفة حرجة</w:t>
        </w:r>
      </w:hyperlink>
      <w:r w:rsidRPr="00A60468">
        <w:rPr>
          <w:rtl/>
        </w:rPr>
        <w:t>:</w:t>
      </w:r>
    </w:p>
    <w:p w14:paraId="59FBF45F" w14:textId="77777777" w:rsidR="00DC7595" w:rsidRPr="00DC7595" w:rsidRDefault="00DC7595">
      <w:pPr>
        <w:pStyle w:val="a5"/>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المتطلبات الأساسية للوظيفة:</w:t>
      </w:r>
    </w:p>
    <w:p w14:paraId="31DAC78A"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المؤهل العلمي المنسجم مع بطاقة الوصف الوظيفي.</w:t>
      </w:r>
    </w:p>
    <w:p w14:paraId="3125C99B"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الخبرات العملية التي تمكن البديل من اداء المهام التي ستناط به.</w:t>
      </w:r>
    </w:p>
    <w:p w14:paraId="11B41C4C"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الشهادات المهنية والبرامج التدريبية المطلوبة للوظيفة.</w:t>
      </w:r>
    </w:p>
    <w:p w14:paraId="45AE530B" w14:textId="77777777" w:rsidR="00DC7595" w:rsidRPr="00DC7595" w:rsidRDefault="00DC7595">
      <w:pPr>
        <w:pStyle w:val="a5"/>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معايير اختيار البدلاء:</w:t>
      </w:r>
    </w:p>
    <w:p w14:paraId="4BB4B91E"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 xml:space="preserve">تقييم اداء الموظف </w:t>
      </w:r>
      <w:r w:rsidRPr="00DC7595">
        <w:rPr>
          <w:rFonts w:ascii="Adobe Arabic" w:eastAsia="Times New Roman" w:hAnsi="Adobe Arabic" w:cs="Adobe Arabic" w:hint="cs"/>
          <w:color w:val="002060"/>
          <w:sz w:val="36"/>
          <w:szCs w:val="36"/>
          <w:rtl/>
        </w:rPr>
        <w:t>(</w:t>
      </w:r>
      <w:r w:rsidRPr="00DC7595">
        <w:rPr>
          <w:rFonts w:ascii="Adobe Arabic" w:eastAsia="Times New Roman" w:hAnsi="Adobe Arabic" w:cs="Adobe Arabic"/>
          <w:color w:val="002060"/>
          <w:sz w:val="36"/>
          <w:szCs w:val="36"/>
          <w:rtl/>
        </w:rPr>
        <w:t>الموظف ذو الأداء العالي</w:t>
      </w:r>
      <w:r w:rsidRPr="00DC7595">
        <w:rPr>
          <w:rFonts w:ascii="Adobe Arabic" w:eastAsia="Times New Roman" w:hAnsi="Adobe Arabic" w:cs="Adobe Arabic" w:hint="cs"/>
          <w:color w:val="002060"/>
          <w:sz w:val="36"/>
          <w:szCs w:val="36"/>
          <w:rtl/>
        </w:rPr>
        <w:t>)</w:t>
      </w:r>
      <w:r>
        <w:rPr>
          <w:rFonts w:ascii="Adobe Arabic" w:eastAsia="Times New Roman" w:hAnsi="Adobe Arabic" w:cs="Adobe Arabic" w:hint="cs"/>
          <w:color w:val="002060"/>
          <w:sz w:val="36"/>
          <w:szCs w:val="36"/>
          <w:rtl/>
        </w:rPr>
        <w:t>.</w:t>
      </w:r>
    </w:p>
    <w:p w14:paraId="6F2E91DB"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ترشيح الرئيس المباشر والمدير المعني</w:t>
      </w:r>
      <w:r>
        <w:rPr>
          <w:rFonts w:ascii="Adobe Arabic" w:eastAsia="Times New Roman" w:hAnsi="Adobe Arabic" w:cs="Adobe Arabic" w:hint="cs"/>
          <w:color w:val="002060"/>
          <w:sz w:val="36"/>
          <w:szCs w:val="36"/>
          <w:rtl/>
        </w:rPr>
        <w:t>.</w:t>
      </w:r>
    </w:p>
    <w:p w14:paraId="689E7638"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 xml:space="preserve">قاعدة بيانات الموارد البشرية </w:t>
      </w:r>
      <w:r w:rsidRPr="00DC7595">
        <w:rPr>
          <w:rFonts w:ascii="Adobe Arabic" w:eastAsia="Times New Roman" w:hAnsi="Adobe Arabic" w:cs="Adobe Arabic" w:hint="cs"/>
          <w:color w:val="002060"/>
          <w:sz w:val="36"/>
          <w:szCs w:val="36"/>
          <w:rtl/>
        </w:rPr>
        <w:t>(</w:t>
      </w:r>
      <w:r w:rsidRPr="00DC7595">
        <w:rPr>
          <w:rFonts w:ascii="Adobe Arabic" w:eastAsia="Times New Roman" w:hAnsi="Adobe Arabic" w:cs="Adobe Arabic"/>
          <w:color w:val="002060"/>
          <w:sz w:val="36"/>
          <w:szCs w:val="36"/>
          <w:rtl/>
        </w:rPr>
        <w:t>مخزون المهارات</w:t>
      </w:r>
      <w:r w:rsidRPr="00DC7595">
        <w:rPr>
          <w:rFonts w:ascii="Adobe Arabic" w:eastAsia="Times New Roman" w:hAnsi="Adobe Arabic" w:cs="Adobe Arabic" w:hint="cs"/>
          <w:color w:val="002060"/>
          <w:sz w:val="36"/>
          <w:szCs w:val="36"/>
          <w:rtl/>
        </w:rPr>
        <w:t>)</w:t>
      </w:r>
      <w:r>
        <w:rPr>
          <w:rFonts w:ascii="Adobe Arabic" w:eastAsia="Times New Roman" w:hAnsi="Adobe Arabic" w:cs="Adobe Arabic" w:hint="cs"/>
          <w:color w:val="002060"/>
          <w:sz w:val="36"/>
          <w:szCs w:val="36"/>
          <w:rtl/>
        </w:rPr>
        <w:t>.</w:t>
      </w:r>
    </w:p>
    <w:p w14:paraId="222A1F55"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أدوات التقييم</w:t>
      </w:r>
      <w:r>
        <w:rPr>
          <w:rFonts w:ascii="Adobe Arabic" w:eastAsia="Times New Roman" w:hAnsi="Adobe Arabic" w:cs="Adobe Arabic" w:hint="cs"/>
          <w:color w:val="002060"/>
          <w:sz w:val="36"/>
          <w:szCs w:val="36"/>
          <w:rtl/>
        </w:rPr>
        <w:t>.</w:t>
      </w:r>
      <w:r w:rsidRPr="00DC7595">
        <w:rPr>
          <w:rFonts w:ascii="Adobe Arabic" w:eastAsia="Times New Roman" w:hAnsi="Adobe Arabic" w:cs="Adobe Arabic"/>
          <w:color w:val="002060"/>
          <w:sz w:val="36"/>
          <w:szCs w:val="36"/>
          <w:rtl/>
        </w:rPr>
        <w:t xml:space="preserve"> </w:t>
      </w:r>
    </w:p>
    <w:p w14:paraId="4500C350" w14:textId="77777777" w:rsidR="00DC7595" w:rsidRPr="00DC7595" w:rsidRDefault="00DC7595">
      <w:pPr>
        <w:pStyle w:val="a5"/>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الأداء المتميز مثل:</w:t>
      </w:r>
    </w:p>
    <w:p w14:paraId="4951C02F"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 xml:space="preserve">حصول المرشح على إحدى جوائز التميز مثل </w:t>
      </w:r>
      <w:r w:rsidRPr="00DC7595">
        <w:rPr>
          <w:rFonts w:ascii="Adobe Arabic" w:eastAsia="Times New Roman" w:hAnsi="Adobe Arabic" w:cs="Adobe Arabic" w:hint="cs"/>
          <w:color w:val="002060"/>
          <w:sz w:val="36"/>
          <w:szCs w:val="36"/>
          <w:rtl/>
        </w:rPr>
        <w:t>(</w:t>
      </w:r>
      <w:r w:rsidRPr="00DC7595">
        <w:rPr>
          <w:rFonts w:ascii="Adobe Arabic" w:eastAsia="Times New Roman" w:hAnsi="Adobe Arabic" w:cs="Adobe Arabic"/>
          <w:color w:val="002060"/>
          <w:sz w:val="36"/>
          <w:szCs w:val="36"/>
          <w:rtl/>
        </w:rPr>
        <w:t>الموظف المثالي، جائزة الموظف الحكومي المتميز</w:t>
      </w:r>
      <w:r w:rsidRPr="00DC7595">
        <w:rPr>
          <w:rFonts w:ascii="Adobe Arabic" w:eastAsia="Times New Roman" w:hAnsi="Adobe Arabic" w:cs="Adobe Arabic" w:hint="cs"/>
          <w:color w:val="002060"/>
          <w:sz w:val="36"/>
          <w:szCs w:val="36"/>
          <w:rtl/>
        </w:rPr>
        <w:t>)</w:t>
      </w:r>
    </w:p>
    <w:p w14:paraId="6046A908"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المرشح سجل براءة اختراع أو نشر بحث علمي في مجلة علمية محكمة.</w:t>
      </w:r>
    </w:p>
    <w:p w14:paraId="11CF8F92" w14:textId="77777777" w:rsidR="00DC7595" w:rsidRPr="00DC7595" w:rsidRDefault="00DC7595">
      <w:pPr>
        <w:pStyle w:val="a5"/>
        <w:numPr>
          <w:ilvl w:val="0"/>
          <w:numId w:val="26"/>
        </w:numPr>
        <w:spacing w:line="276" w:lineRule="auto"/>
        <w:rPr>
          <w:rFonts w:ascii="Adobe Arabic" w:eastAsia="Times New Roman" w:hAnsi="Adobe Arabic" w:cs="Adobe Arabic"/>
          <w:color w:val="002060"/>
          <w:sz w:val="36"/>
          <w:szCs w:val="36"/>
          <w:rtl/>
        </w:rPr>
      </w:pPr>
      <w:r w:rsidRPr="00DC7595">
        <w:rPr>
          <w:rFonts w:ascii="Adobe Arabic" w:eastAsia="Times New Roman" w:hAnsi="Adobe Arabic" w:cs="Adobe Arabic"/>
          <w:color w:val="002060"/>
          <w:sz w:val="36"/>
          <w:szCs w:val="36"/>
          <w:rtl/>
        </w:rPr>
        <w:t>إفصاح الموظف عن رغبته بالتطور الوظيفي ضمن الوظائف الحيوية</w:t>
      </w:r>
      <w:r>
        <w:rPr>
          <w:rFonts w:ascii="Adobe Arabic" w:eastAsia="Times New Roman" w:hAnsi="Adobe Arabic" w:cs="Adobe Arabic" w:hint="cs"/>
          <w:color w:val="002060"/>
          <w:sz w:val="36"/>
          <w:szCs w:val="36"/>
          <w:rtl/>
        </w:rPr>
        <w:t>.</w:t>
      </w:r>
    </w:p>
    <w:p w14:paraId="62C38A96" w14:textId="77777777" w:rsidR="00DC7595" w:rsidRPr="00A60468" w:rsidRDefault="00DC7595" w:rsidP="00DC7595">
      <w:pPr>
        <w:rPr>
          <w:rtl/>
        </w:rPr>
      </w:pPr>
      <w:r w:rsidRPr="00A60468">
        <w:rPr>
          <w:rtl/>
        </w:rPr>
        <w:t>ترفع اللجة الفنية قائمة البدلاء للوظائف الحيوية ومعايير اختيار كل منهم وذلك للجنة التوجيهية</w:t>
      </w:r>
      <w:r w:rsidRPr="00A60468">
        <w:rPr>
          <w:rFonts w:hint="cs"/>
          <w:rtl/>
        </w:rPr>
        <w:t xml:space="preserve"> </w:t>
      </w:r>
      <w:r w:rsidRPr="00A60468">
        <w:rPr>
          <w:rtl/>
        </w:rPr>
        <w:t>للاعتماد.</w:t>
      </w:r>
    </w:p>
    <w:p w14:paraId="02A87F54" w14:textId="77777777" w:rsidR="001335A3" w:rsidRPr="001335A3" w:rsidRDefault="0050179E" w:rsidP="001335A3">
      <w:pPr>
        <w:rPr>
          <w:rFonts w:ascii="Sakkal Majalla" w:hAnsi="Sakkal Majalla"/>
          <w:color w:val="333333"/>
          <w:sz w:val="34"/>
          <w:rtl/>
        </w:rPr>
      </w:pPr>
      <w:r>
        <w:rPr>
          <w:noProof/>
        </w:rPr>
        <mc:AlternateContent>
          <mc:Choice Requires="wpg">
            <w:drawing>
              <wp:inline distT="0" distB="0" distL="0" distR="0" wp14:anchorId="5B50E285" wp14:editId="490EDC3C">
                <wp:extent cx="5728970" cy="471805"/>
                <wp:effectExtent l="2540" t="0" r="2540" b="0"/>
                <wp:docPr id="178" name="Gro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179" name="Group 21"/>
                        <wpg:cNvGrpSpPr>
                          <a:grpSpLocks/>
                        </wpg:cNvGrpSpPr>
                        <wpg:grpSpPr bwMode="auto">
                          <a:xfrm>
                            <a:off x="21140" y="0"/>
                            <a:ext cx="40186" cy="5058"/>
                            <a:chOff x="2325" y="0"/>
                            <a:chExt cx="58623" cy="7110"/>
                          </a:xfrm>
                        </wpg:grpSpPr>
                        <wps:wsp>
                          <wps:cNvPr id="180" name="Rectangle: Rounded Corners 55">
                            <a:extLst>
                              <a:ext uri="{C183D7F6-B498-43B3-948B-1728B52AA6E4}">
                                <adec:decorative xmlns:adec="http://schemas.microsoft.com/office/drawing/2017/decorative" val="1"/>
                              </a:ext>
                            </a:extLst>
                          </wps:cNvPr>
                          <wps:cNvSpPr>
                            <a:spLocks noChangeArrowheads="1"/>
                          </wps:cNvSpPr>
                          <wps:spPr bwMode="auto">
                            <a:xfrm>
                              <a:off x="2325" y="0"/>
                              <a:ext cx="58623"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8A26B61" w14:textId="77777777"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تحديد فجوة الكفايات وإعداد خطة التطوير الفردية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18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BE8F789" w14:textId="77777777" w:rsidR="00DC7595" w:rsidRPr="0056070B" w:rsidRDefault="00DC7595" w:rsidP="00DC7595">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18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B50E285" id="Group 167" o:spid="_x0000_s1522"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">
                <v:group id="Group 21" o:spid="_x0000_s1523" style="position:absolute;left:21140;width:40186;height:5058" coordorigin="2325" coordsize="5862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roundrect id="Rectangle: Rounded Corners 55" o:spid="_x0000_s1524" alt="&quot;&quot;" style="position:absolute;left:2325;width:5862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" fillcolor="#c00000" stroked="f" strokeweight="1pt">
                    <v:stroke joinstyle="miter"/>
                    <v:textbox inset=",1mm,,1mm">
                      <w:txbxContent>
                        <w:p w14:paraId="68A26B61" w14:textId="77777777"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تحديد فجوة الكفايات وإعداد خطة التطوير الفردية</w:t>
                          </w:r>
                          <w:r w:rsidRPr="00E152AC">
                            <w:rPr>
                              <w:rFonts w:hint="cs"/>
                              <w:bCs w:val="0"/>
                              <w:color w:val="FFFFFF" w:themeColor="background1"/>
                              <w:rtl/>
                              <w:lang w:bidi="ar-SY"/>
                            </w:rPr>
                            <w:t>:</w:t>
                          </w:r>
                        </w:p>
                      </w:txbxContent>
                    </v:textbox>
                  </v:roundrect>
                  <v:oval id="Oval 61" o:spid="_x0000_s152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" fillcolor="#272727 [2749]" stroked="f" strokeweight="1pt">
                    <v:stroke joinstyle="miter"/>
                    <v:shadow on="t" color="black" opacity="26213f" origin=",-.5" offset="0,3pt"/>
                    <v:textbox inset="0,0,0,0">
                      <w:txbxContent>
                        <w:p w14:paraId="6BE8F789" w14:textId="77777777" w:rsidR="00DC7595" w:rsidRPr="0056070B" w:rsidRDefault="00DC7595" w:rsidP="00DC7595">
                          <w:pPr>
                            <w:jc w:val="center"/>
                            <w:rPr>
                              <w:color w:val="FFFFFF" w:themeColor="background1"/>
                              <w:lang w:bidi="ar-SY"/>
                            </w:rPr>
                          </w:pPr>
                          <w:r>
                            <w:rPr>
                              <w:rFonts w:hint="cs"/>
                              <w:color w:val="FFFFFF" w:themeColor="background1"/>
                              <w:rtl/>
                              <w:lang w:bidi="ar-SY"/>
                            </w:rPr>
                            <w:t>4</w:t>
                          </w:r>
                        </w:p>
                      </w:txbxContent>
                    </v:textbox>
                  </v:oval>
                </v:group>
                <v:rect id="Rectangle 25" o:spid="_x0000_s152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" fillcolor="#c00000" stroked="f" strokeweight="1pt"/>
                <w10:anchorlock/>
              </v:group>
            </w:pict>
          </mc:Fallback>
        </mc:AlternateContent>
      </w:r>
    </w:p>
    <w:p w14:paraId="15295D09" w14:textId="77777777" w:rsidR="00DC7595" w:rsidRPr="00A60468" w:rsidRDefault="00DC7595" w:rsidP="00DC7595">
      <w:pPr>
        <w:rPr>
          <w:rtl/>
        </w:rPr>
      </w:pPr>
      <w:r w:rsidRPr="00A60468">
        <w:rPr>
          <w:rtl/>
        </w:rPr>
        <w:t>تتولى اللجنة الفنية بعد حصر المرشحين البدلاء تحديد فجوة الكفايات بالمقارنة مع الكفايات الحرجة</w:t>
      </w:r>
      <w:r>
        <w:rPr>
          <w:rFonts w:hint="cs"/>
          <w:rtl/>
        </w:rPr>
        <w:t xml:space="preserve"> </w:t>
      </w:r>
      <w:r w:rsidRPr="00A60468">
        <w:rPr>
          <w:rtl/>
        </w:rPr>
        <w:t>المحددة للوظيفة بالاعتماد على نتائج أدوات التقييم و/أو تقييم الرئيس المباشر والمدير المعني.</w:t>
      </w:r>
    </w:p>
    <w:p w14:paraId="6EE2D97E" w14:textId="77777777" w:rsidR="00DC7595" w:rsidRPr="00DC7595" w:rsidRDefault="00DC7595">
      <w:pPr>
        <w:pStyle w:val="a5"/>
        <w:keepNext/>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lastRenderedPageBreak/>
        <w:t xml:space="preserve">أدوات </w:t>
      </w:r>
      <w:r w:rsidRPr="00DC7595">
        <w:rPr>
          <w:rFonts w:ascii="Sakkal Majalla" w:hAnsi="Sakkal Majalla" w:cs="Sakkal Majalla" w:hint="cs"/>
          <w:b/>
          <w:bCs/>
          <w:color w:val="C00000"/>
          <w:sz w:val="36"/>
          <w:szCs w:val="36"/>
          <w:rtl/>
        </w:rPr>
        <w:t xml:space="preserve">التقييم </w:t>
      </w:r>
      <w:r w:rsidRPr="00DC7595">
        <w:rPr>
          <w:rFonts w:ascii="Sakkal Majalla" w:hAnsi="Sakkal Majalla" w:cs="Sakkal Majalla" w:hint="cs"/>
          <w:b/>
          <w:bCs/>
          <w:color w:val="C00000"/>
          <w:sz w:val="36"/>
          <w:szCs w:val="36"/>
        </w:rPr>
        <w:t>Assessment</w:t>
      </w:r>
      <w:r w:rsidRPr="00DC7595">
        <w:rPr>
          <w:rFonts w:ascii="Sakkal Majalla" w:hAnsi="Sakkal Majalla" w:cs="Sakkal Majalla"/>
          <w:b/>
          <w:bCs/>
          <w:color w:val="C00000"/>
          <w:sz w:val="36"/>
          <w:szCs w:val="36"/>
        </w:rPr>
        <w:t xml:space="preserve"> Tools</w:t>
      </w:r>
    </w:p>
    <w:p w14:paraId="0FBEA299" w14:textId="77777777" w:rsidR="00DC7595" w:rsidRPr="00A60468" w:rsidRDefault="00DC7595" w:rsidP="00DC7595">
      <w:pPr>
        <w:rPr>
          <w:rtl/>
        </w:rPr>
      </w:pPr>
      <w:r w:rsidRPr="00A60468">
        <w:rPr>
          <w:rtl/>
        </w:rPr>
        <w:t>مجموعة الأساليب والوسائل التي تستخدم لقياس المستوى الفعلي للكفايات التي يمتلكها الموظف</w:t>
      </w:r>
      <w:r w:rsidRPr="00A60468">
        <w:rPr>
          <w:rFonts w:hint="cs"/>
          <w:rtl/>
        </w:rPr>
        <w:t xml:space="preserve"> </w:t>
      </w:r>
      <w:r w:rsidRPr="00A60468">
        <w:rPr>
          <w:rtl/>
        </w:rPr>
        <w:t>مقارنة بالمستوى المطلوب للكفايات، ومن الممكن استخدام واحد أو أكثر من هذه الأدوات.</w:t>
      </w:r>
    </w:p>
    <w:p w14:paraId="1F7089BF" w14:textId="77777777" w:rsidR="00DC7595" w:rsidRPr="00DC7595" w:rsidRDefault="00DC7595">
      <w:pPr>
        <w:pStyle w:val="a5"/>
        <w:keepNext/>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 xml:space="preserve">تقييم القدرات / اختبار الأحكام الموقفية </w:t>
      </w:r>
      <w:r w:rsidRPr="00DC7595">
        <w:rPr>
          <w:rFonts w:ascii="Sakkal Majalla" w:hAnsi="Sakkal Majalla" w:cs="Sakkal Majalla"/>
          <w:b/>
          <w:bCs/>
          <w:color w:val="C00000"/>
          <w:sz w:val="36"/>
          <w:szCs w:val="36"/>
        </w:rPr>
        <w:t>SJT</w:t>
      </w:r>
    </w:p>
    <w:p w14:paraId="3B6126C6" w14:textId="77777777"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 xml:space="preserve">أداة العرض التقديمي </w:t>
      </w:r>
      <w:r w:rsidRPr="00DC7595">
        <w:rPr>
          <w:rFonts w:ascii="Adobe Arabic" w:hAnsi="Adobe Arabic" w:cs="Adobe Arabic"/>
          <w:color w:val="002060"/>
          <w:sz w:val="36"/>
          <w:szCs w:val="36"/>
        </w:rPr>
        <w:t>Presentation</w:t>
      </w:r>
      <w:r>
        <w:rPr>
          <w:rFonts w:ascii="Adobe Arabic" w:hAnsi="Adobe Arabic" w:cs="Adobe Arabic" w:hint="cs"/>
          <w:color w:val="002060"/>
          <w:sz w:val="36"/>
          <w:szCs w:val="36"/>
          <w:rtl/>
        </w:rPr>
        <w:t>.</w:t>
      </w:r>
    </w:p>
    <w:p w14:paraId="19195139" w14:textId="77777777"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 xml:space="preserve">الحالة الدراسية </w:t>
      </w:r>
      <w:r w:rsidRPr="00DC7595">
        <w:rPr>
          <w:rFonts w:ascii="Adobe Arabic" w:hAnsi="Adobe Arabic" w:cs="Adobe Arabic"/>
          <w:color w:val="002060"/>
          <w:sz w:val="36"/>
          <w:szCs w:val="36"/>
        </w:rPr>
        <w:t>Case Study</w:t>
      </w:r>
      <w:r>
        <w:rPr>
          <w:rFonts w:ascii="Adobe Arabic" w:hAnsi="Adobe Arabic" w:cs="Adobe Arabic" w:hint="cs"/>
          <w:color w:val="002060"/>
          <w:sz w:val="36"/>
          <w:szCs w:val="36"/>
          <w:rtl/>
        </w:rPr>
        <w:t>.</w:t>
      </w:r>
    </w:p>
    <w:p w14:paraId="7B4DC2A2" w14:textId="77777777"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 xml:space="preserve">لعب الأدوار </w:t>
      </w:r>
      <w:r w:rsidRPr="00DC7595">
        <w:rPr>
          <w:rFonts w:ascii="Adobe Arabic" w:hAnsi="Adobe Arabic" w:cs="Adobe Arabic"/>
          <w:color w:val="002060"/>
          <w:sz w:val="36"/>
          <w:szCs w:val="36"/>
        </w:rPr>
        <w:t>Role Play</w:t>
      </w:r>
      <w:r>
        <w:rPr>
          <w:rFonts w:ascii="Adobe Arabic" w:hAnsi="Adobe Arabic" w:cs="Adobe Arabic" w:hint="cs"/>
          <w:color w:val="002060"/>
          <w:sz w:val="36"/>
          <w:szCs w:val="36"/>
          <w:rtl/>
        </w:rPr>
        <w:t>.</w:t>
      </w:r>
    </w:p>
    <w:p w14:paraId="7130B344" w14:textId="77777777"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 xml:space="preserve">المقابلات الشخصية </w:t>
      </w:r>
      <w:r w:rsidRPr="00DC7595">
        <w:rPr>
          <w:rFonts w:ascii="Adobe Arabic" w:hAnsi="Adobe Arabic" w:cs="Adobe Arabic"/>
          <w:color w:val="002060"/>
          <w:sz w:val="36"/>
          <w:szCs w:val="36"/>
        </w:rPr>
        <w:t>)</w:t>
      </w:r>
      <w:r w:rsidRPr="00DC7595">
        <w:rPr>
          <w:rFonts w:ascii="Adobe Arabic" w:hAnsi="Adobe Arabic" w:cs="Adobe Arabic"/>
          <w:color w:val="002060"/>
          <w:sz w:val="36"/>
          <w:szCs w:val="36"/>
          <w:rtl/>
        </w:rPr>
        <w:t>الموقفية والسلوكية</w:t>
      </w:r>
      <w:r w:rsidRPr="00DC7595">
        <w:rPr>
          <w:rFonts w:ascii="Adobe Arabic" w:hAnsi="Adobe Arabic" w:cs="Adobe Arabic"/>
          <w:color w:val="002060"/>
          <w:sz w:val="36"/>
          <w:szCs w:val="36"/>
        </w:rPr>
        <w:t>(</w:t>
      </w:r>
      <w:r>
        <w:rPr>
          <w:rFonts w:ascii="Adobe Arabic" w:hAnsi="Adobe Arabic" w:cs="Adobe Arabic" w:hint="cs"/>
          <w:color w:val="002060"/>
          <w:sz w:val="36"/>
          <w:szCs w:val="36"/>
          <w:rtl/>
        </w:rPr>
        <w:t>.</w:t>
      </w:r>
    </w:p>
    <w:p w14:paraId="745A1FA0" w14:textId="77777777" w:rsidR="00DC7595" w:rsidRPr="00DC7595" w:rsidRDefault="00DC7595">
      <w:pPr>
        <w:pStyle w:val="a5"/>
        <w:numPr>
          <w:ilvl w:val="0"/>
          <w:numId w:val="27"/>
        </w:numPr>
        <w:rPr>
          <w:rFonts w:ascii="Adobe Arabic" w:hAnsi="Adobe Arabic" w:cs="Adobe Arabic"/>
          <w:color w:val="002060"/>
          <w:sz w:val="36"/>
          <w:szCs w:val="36"/>
          <w:rtl/>
        </w:rPr>
      </w:pPr>
      <w:r w:rsidRPr="00DC7595">
        <w:rPr>
          <w:rFonts w:ascii="Adobe Arabic" w:hAnsi="Adobe Arabic" w:cs="Adobe Arabic"/>
          <w:color w:val="002060"/>
          <w:sz w:val="36"/>
          <w:szCs w:val="36"/>
          <w:rtl/>
        </w:rPr>
        <w:t>تقييم 180 /360</w:t>
      </w:r>
      <w:r>
        <w:rPr>
          <w:rFonts w:ascii="Adobe Arabic" w:hAnsi="Adobe Arabic" w:cs="Adobe Arabic" w:hint="cs"/>
          <w:color w:val="002060"/>
          <w:sz w:val="36"/>
          <w:szCs w:val="36"/>
          <w:rtl/>
        </w:rPr>
        <w:t>.</w:t>
      </w:r>
    </w:p>
    <w:p w14:paraId="407C3AEE" w14:textId="77777777" w:rsidR="00DC7595" w:rsidRPr="00A60468" w:rsidRDefault="00DC7595" w:rsidP="00DC7595">
      <w:pPr>
        <w:rPr>
          <w:rtl/>
        </w:rPr>
      </w:pPr>
      <w:r w:rsidRPr="00A60468">
        <w:rPr>
          <w:rtl/>
        </w:rPr>
        <w:t>تعدّ اللجنة الفنية بالتعاون مع وحدة التدريب خطط التطوير الفردية للبدلاء وذلك لضمان سدّ</w:t>
      </w:r>
      <w:r w:rsidRPr="00A60468">
        <w:rPr>
          <w:rFonts w:hint="cs"/>
          <w:rtl/>
        </w:rPr>
        <w:t xml:space="preserve"> </w:t>
      </w:r>
      <w:r w:rsidRPr="00A60468">
        <w:rPr>
          <w:rtl/>
        </w:rPr>
        <w:t>الفجوات في الكفايات خال المدة المطلوبة من خال استراتيجيات التدريب المختلفة سواء الداخلي</w:t>
      </w:r>
      <w:r w:rsidRPr="00A60468">
        <w:rPr>
          <w:rFonts w:hint="cs"/>
          <w:rtl/>
        </w:rPr>
        <w:t xml:space="preserve"> </w:t>
      </w:r>
      <w:r w:rsidRPr="00A60468">
        <w:rPr>
          <w:rtl/>
        </w:rPr>
        <w:t>او الخارجي، وإدراجها ضمن الخطط التدريبية السنوية للدائرة ورصد المخصصات المالية اللازمة ضمن</w:t>
      </w:r>
      <w:r w:rsidRPr="00A60468">
        <w:rPr>
          <w:rFonts w:hint="cs"/>
          <w:rtl/>
        </w:rPr>
        <w:t xml:space="preserve"> </w:t>
      </w:r>
      <w:r w:rsidRPr="00A60468">
        <w:rPr>
          <w:rtl/>
        </w:rPr>
        <w:t>موازنة التدريب.</w:t>
      </w:r>
    </w:p>
    <w:p w14:paraId="78ED9566" w14:textId="77777777" w:rsidR="001335A3" w:rsidRDefault="0050179E" w:rsidP="001335A3">
      <w:pPr>
        <w:rPr>
          <w:rFonts w:ascii="Sakkal Majalla" w:hAnsi="Sakkal Majalla"/>
          <w:sz w:val="34"/>
          <w:rtl/>
        </w:rPr>
      </w:pPr>
      <w:r>
        <w:rPr>
          <w:noProof/>
        </w:rPr>
        <mc:AlternateContent>
          <mc:Choice Requires="wpg">
            <w:drawing>
              <wp:inline distT="0" distB="0" distL="0" distR="0" wp14:anchorId="5A23D46B" wp14:editId="2B98F8EB">
                <wp:extent cx="5728970" cy="471805"/>
                <wp:effectExtent l="2540" t="0" r="2540" b="0"/>
                <wp:docPr id="173"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174" name="Group 21"/>
                        <wpg:cNvGrpSpPr>
                          <a:grpSpLocks/>
                        </wpg:cNvGrpSpPr>
                        <wpg:grpSpPr bwMode="auto">
                          <a:xfrm>
                            <a:off x="30452" y="0"/>
                            <a:ext cx="30874" cy="5058"/>
                            <a:chOff x="15910" y="0"/>
                            <a:chExt cx="45038" cy="7110"/>
                          </a:xfrm>
                        </wpg:grpSpPr>
                        <wps:wsp>
                          <wps:cNvPr id="175" name="Rectangle: Rounded Corners 55">
                            <a:extLst>
                              <a:ext uri="{C183D7F6-B498-43B3-948B-1728B52AA6E4}">
                                <adec:decorative xmlns:adec="http://schemas.microsoft.com/office/drawing/2017/decorative" val="1"/>
                              </a:ext>
                            </a:extLst>
                          </wps:cNvPr>
                          <wps:cNvSpPr>
                            <a:spLocks noChangeArrowheads="1"/>
                          </wps:cNvSpPr>
                          <wps:spPr bwMode="auto">
                            <a:xfrm>
                              <a:off x="15910" y="0"/>
                              <a:ext cx="4503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0F7247A" w14:textId="77777777"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إعداد وتنفيذ خطة التعاقب الوظيفي</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17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E0F6F87" w14:textId="77777777" w:rsidR="00DC7595" w:rsidRPr="0056070B" w:rsidRDefault="00DC7595" w:rsidP="00DC7595">
                                <w:pPr>
                                  <w:jc w:val="center"/>
                                  <w:rPr>
                                    <w:color w:val="FFFFFF" w:themeColor="background1"/>
                                    <w:lang w:bidi="ar-SY"/>
                                  </w:rPr>
                                </w:pPr>
                                <w:r>
                                  <w:rPr>
                                    <w:rFonts w:hint="cs"/>
                                    <w:color w:val="FFFFFF" w:themeColor="background1"/>
                                    <w:rtl/>
                                    <w:lang w:bidi="ar-SY"/>
                                  </w:rPr>
                                  <w:t>5</w:t>
                                </w:r>
                              </w:p>
                            </w:txbxContent>
                          </wps:txbx>
                          <wps:bodyPr rot="0" vert="horz" wrap="square" lIns="0" tIns="0" rIns="0" bIns="0" anchor="ctr" anchorCtr="0" upright="1">
                            <a:noAutofit/>
                          </wps:bodyPr>
                        </wps:wsp>
                      </wpg:grpSp>
                      <wps:wsp>
                        <wps:cNvPr id="17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A23D46B" id="_x0000_s1527"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">
                <v:group id="Group 21" o:spid="_x0000_s1528" style="position:absolute;left:30452;width:30874;height:5058" coordorigin="15910" coordsize="4503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roundrect id="Rectangle: Rounded Corners 55" o:spid="_x0000_s1529" alt="&quot;&quot;" style="position:absolute;left:15910;width:4503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" fillcolor="#c00000" stroked="f" strokeweight="1pt">
                    <v:stroke joinstyle="miter"/>
                    <v:textbox inset=",1mm,,1mm">
                      <w:txbxContent>
                        <w:p w14:paraId="70F7247A" w14:textId="77777777"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إعداد وتنفيذ خطة التعاقب الوظيفي</w:t>
                          </w:r>
                          <w:r w:rsidRPr="00E152AC">
                            <w:rPr>
                              <w:rFonts w:hint="cs"/>
                              <w:bCs w:val="0"/>
                              <w:color w:val="FFFFFF" w:themeColor="background1"/>
                              <w:rtl/>
                              <w:lang w:bidi="ar-SY"/>
                            </w:rPr>
                            <w:t>:</w:t>
                          </w:r>
                        </w:p>
                      </w:txbxContent>
                    </v:textbox>
                  </v:roundrect>
                  <v:oval id="Oval 61" o:spid="_x0000_s153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" fillcolor="#272727 [2749]" stroked="f" strokeweight="1pt">
                    <v:stroke joinstyle="miter"/>
                    <v:shadow on="t" color="black" opacity="26213f" origin=",-.5" offset="0,3pt"/>
                    <v:textbox inset="0,0,0,0">
                      <w:txbxContent>
                        <w:p w14:paraId="1E0F6F87" w14:textId="77777777" w:rsidR="00DC7595" w:rsidRPr="0056070B" w:rsidRDefault="00DC7595" w:rsidP="00DC7595">
                          <w:pPr>
                            <w:jc w:val="center"/>
                            <w:rPr>
                              <w:color w:val="FFFFFF" w:themeColor="background1"/>
                              <w:lang w:bidi="ar-SY"/>
                            </w:rPr>
                          </w:pPr>
                          <w:r>
                            <w:rPr>
                              <w:rFonts w:hint="cs"/>
                              <w:color w:val="FFFFFF" w:themeColor="background1"/>
                              <w:rtl/>
                              <w:lang w:bidi="ar-SY"/>
                            </w:rPr>
                            <w:t>5</w:t>
                          </w:r>
                        </w:p>
                      </w:txbxContent>
                    </v:textbox>
                  </v:oval>
                </v:group>
                <v:rect id="Rectangle 25" o:spid="_x0000_s153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" fillcolor="#c00000" stroked="f" strokeweight="1pt"/>
                <w10:anchorlock/>
              </v:group>
            </w:pict>
          </mc:Fallback>
        </mc:AlternateContent>
      </w:r>
    </w:p>
    <w:p w14:paraId="4D895B32" w14:textId="77777777" w:rsidR="00DC7595" w:rsidRPr="00A60468" w:rsidRDefault="00DC7595" w:rsidP="00DC7595">
      <w:pPr>
        <w:rPr>
          <w:rtl/>
        </w:rPr>
      </w:pPr>
      <w:r w:rsidRPr="00A60468">
        <w:rPr>
          <w:rtl/>
        </w:rPr>
        <w:t>تعتبر هذه الخطوة هي المخرج النهائي لكافة الخطوات السابقة بحيث تقوم اللجنة الفنية بإعداد خطة</w:t>
      </w:r>
      <w:r w:rsidRPr="00A60468">
        <w:rPr>
          <w:rFonts w:hint="cs"/>
          <w:rtl/>
        </w:rPr>
        <w:t xml:space="preserve"> </w:t>
      </w:r>
      <w:r w:rsidRPr="00A60468">
        <w:rPr>
          <w:rtl/>
        </w:rPr>
        <w:t>للتعاقب الوظيفي بناء على مخرجات</w:t>
      </w:r>
      <w:r w:rsidRPr="00A60468">
        <w:rPr>
          <w:rFonts w:hint="cs"/>
          <w:rtl/>
        </w:rPr>
        <w:t xml:space="preserve"> </w:t>
      </w:r>
      <w:r w:rsidRPr="00A60468">
        <w:rPr>
          <w:rtl/>
        </w:rPr>
        <w:t>الخطوات السابقة</w:t>
      </w:r>
      <w:r w:rsidRPr="00A60468">
        <w:rPr>
          <w:rFonts w:hint="cs"/>
          <w:rtl/>
        </w:rPr>
        <w:t>.</w:t>
      </w:r>
    </w:p>
    <w:p w14:paraId="297C71CB" w14:textId="77777777" w:rsidR="00DC7595" w:rsidRPr="00131F37" w:rsidRDefault="00DC7595" w:rsidP="00DC7595">
      <w:pPr>
        <w:rPr>
          <w:color w:val="333333"/>
          <w:rtl/>
        </w:rPr>
      </w:pPr>
      <w:r w:rsidRPr="00A60468">
        <w:rPr>
          <w:rtl/>
        </w:rPr>
        <w:t>تقوم اللجنة الفنية برفع كل من خطة التعاقب الوظيفي وخطط التطوير الفردية للجنة التوجيهية</w:t>
      </w:r>
      <w:r w:rsidRPr="00A60468">
        <w:rPr>
          <w:rFonts w:hint="cs"/>
          <w:rtl/>
        </w:rPr>
        <w:t xml:space="preserve"> </w:t>
      </w:r>
      <w:r w:rsidRPr="00A60468">
        <w:rPr>
          <w:rtl/>
        </w:rPr>
        <w:t>للاعتماد.</w:t>
      </w:r>
    </w:p>
    <w:p w14:paraId="2626506A" w14:textId="77777777" w:rsidR="00DC7595" w:rsidRPr="00DC7595" w:rsidRDefault="00DC7595">
      <w:pPr>
        <w:pStyle w:val="a5"/>
        <w:keepNext/>
        <w:numPr>
          <w:ilvl w:val="0"/>
          <w:numId w:val="25"/>
        </w:numPr>
        <w:rPr>
          <w:rFonts w:ascii="Sakkal Majalla" w:hAnsi="Sakkal Majalla" w:cs="Sakkal Majalla"/>
          <w:b/>
          <w:bCs/>
          <w:color w:val="C00000"/>
          <w:sz w:val="36"/>
          <w:szCs w:val="36"/>
          <w:rtl/>
        </w:rPr>
      </w:pPr>
      <w:r w:rsidRPr="00DC7595">
        <w:rPr>
          <w:rFonts w:ascii="Sakkal Majalla" w:hAnsi="Sakkal Majalla" w:cs="Sakkal Majalla"/>
          <w:b/>
          <w:bCs/>
          <w:color w:val="C00000"/>
          <w:sz w:val="36"/>
          <w:szCs w:val="36"/>
          <w:rtl/>
        </w:rPr>
        <w:t>تكون وحدة الموارد البشرية مسؤولة عن تنفيذ الخطط من حيث:</w:t>
      </w:r>
    </w:p>
    <w:p w14:paraId="26E7B9EB"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تنفيذ استراتيجيات التدريب الواردة في خطط التطوير الفردية للبدلاء بالتنسيق مع المعنيين وبحسب الاستراتيجية المحددة (المراكز التدريبية، الموظف الخبير/</w:t>
      </w:r>
      <w:r>
        <w:rPr>
          <w:rFonts w:ascii="Adobe Arabic" w:hAnsi="Adobe Arabic" w:cs="Adobe Arabic" w:hint="cs"/>
          <w:color w:val="002060"/>
          <w:sz w:val="32"/>
          <w:szCs w:val="36"/>
          <w:rtl/>
        </w:rPr>
        <w:t xml:space="preserve"> </w:t>
      </w:r>
      <w:r w:rsidRPr="00DC7595">
        <w:rPr>
          <w:rFonts w:ascii="Adobe Arabic" w:hAnsi="Adobe Arabic" w:cs="Adobe Arabic"/>
          <w:color w:val="002060"/>
          <w:sz w:val="32"/>
          <w:szCs w:val="36"/>
          <w:rtl/>
        </w:rPr>
        <w:t>المُرافق، الرئيس المباشر، الإدارة العليا/</w:t>
      </w:r>
      <w:r>
        <w:rPr>
          <w:rFonts w:ascii="Adobe Arabic" w:hAnsi="Adobe Arabic" w:cs="Adobe Arabic" w:hint="cs"/>
          <w:color w:val="002060"/>
          <w:sz w:val="32"/>
          <w:szCs w:val="36"/>
          <w:rtl/>
        </w:rPr>
        <w:t xml:space="preserve"> </w:t>
      </w:r>
      <w:r w:rsidRPr="00DC7595">
        <w:rPr>
          <w:rFonts w:ascii="Adobe Arabic" w:hAnsi="Adobe Arabic" w:cs="Adobe Arabic"/>
          <w:color w:val="002060"/>
          <w:sz w:val="32"/>
          <w:szCs w:val="36"/>
          <w:rtl/>
        </w:rPr>
        <w:t>اللجان والمشاريع وغيرها).</w:t>
      </w:r>
    </w:p>
    <w:p w14:paraId="22D423D2"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إعداد تقارير مستوى تقدم البدلاء في خطط التطوير الفردية وامتلاكهم الكفايات والجاهزية لإشغال</w:t>
      </w:r>
    </w:p>
    <w:p w14:paraId="3F6EF2A6"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الوظيفة الحيوية من خال أدوات التقييم المختلفة.</w:t>
      </w:r>
    </w:p>
    <w:p w14:paraId="1E5FAF76"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lastRenderedPageBreak/>
        <w:t>» إعداد استراتيجيات التحفيز والدمج سواء للبدلاء بهدف استبقائهم والمحافظة عليهم بهدف تحفيزهم على نقل المعرفة وتدريب البدلاء.</w:t>
      </w:r>
    </w:p>
    <w:p w14:paraId="57DAFD95"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التنسيب للمرجع المختص في حال شغور الوظيفة الحيوية بالبدلاء الجاهزين لأشغالها.</w:t>
      </w:r>
    </w:p>
    <w:p w14:paraId="073F346B" w14:textId="77777777" w:rsidR="00DC7595" w:rsidRPr="001335A3" w:rsidRDefault="0050179E" w:rsidP="001335A3">
      <w:pPr>
        <w:rPr>
          <w:rFonts w:ascii="Sakkal Majalla" w:hAnsi="Sakkal Majalla"/>
          <w:sz w:val="34"/>
          <w:rtl/>
        </w:rPr>
      </w:pPr>
      <w:r>
        <w:rPr>
          <w:noProof/>
        </w:rPr>
        <mc:AlternateContent>
          <mc:Choice Requires="wpg">
            <w:drawing>
              <wp:inline distT="0" distB="0" distL="0" distR="0" wp14:anchorId="2692265D" wp14:editId="4FD69334">
                <wp:extent cx="5728970" cy="471805"/>
                <wp:effectExtent l="2540" t="0" r="2540" b="0"/>
                <wp:docPr id="166"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167" name="Group 21"/>
                        <wpg:cNvGrpSpPr>
                          <a:grpSpLocks/>
                        </wpg:cNvGrpSpPr>
                        <wpg:grpSpPr bwMode="auto">
                          <a:xfrm>
                            <a:off x="41192" y="0"/>
                            <a:ext cx="20134" cy="5058"/>
                            <a:chOff x="31577" y="0"/>
                            <a:chExt cx="29371" cy="7110"/>
                          </a:xfrm>
                        </wpg:grpSpPr>
                        <wps:wsp>
                          <wps:cNvPr id="168" name="Rectangle: Rounded Corners 55">
                            <a:extLst>
                              <a:ext uri="{C183D7F6-B498-43B3-948B-1728B52AA6E4}">
                                <adec:decorative xmlns:adec="http://schemas.microsoft.com/office/drawing/2017/decorative" val="1"/>
                              </a:ext>
                            </a:extLst>
                          </wps:cNvPr>
                          <wps:cNvSpPr>
                            <a:spLocks noChangeArrowheads="1"/>
                          </wps:cNvSpPr>
                          <wps:spPr bwMode="auto">
                            <a:xfrm>
                              <a:off x="31577" y="0"/>
                              <a:ext cx="29371"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E8CC2AA" w14:textId="77777777"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المتابعة التقييم</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16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5B7CB6A5" w14:textId="77777777" w:rsidR="00DC7595" w:rsidRPr="0056070B" w:rsidRDefault="00DC7595" w:rsidP="00DC7595">
                                <w:pPr>
                                  <w:jc w:val="center"/>
                                  <w:rPr>
                                    <w:color w:val="FFFFFF" w:themeColor="background1"/>
                                    <w:lang w:bidi="ar-SY"/>
                                  </w:rPr>
                                </w:pPr>
                                <w:r>
                                  <w:rPr>
                                    <w:rFonts w:hint="cs"/>
                                    <w:color w:val="FFFFFF" w:themeColor="background1"/>
                                    <w:rtl/>
                                    <w:lang w:bidi="ar-SY"/>
                                  </w:rPr>
                                  <w:t>6</w:t>
                                </w:r>
                              </w:p>
                            </w:txbxContent>
                          </wps:txbx>
                          <wps:bodyPr rot="0" vert="horz" wrap="square" lIns="0" tIns="0" rIns="0" bIns="0" anchor="ctr" anchorCtr="0" upright="1">
                            <a:noAutofit/>
                          </wps:bodyPr>
                        </wps:wsp>
                      </wpg:grpSp>
                      <wps:wsp>
                        <wps:cNvPr id="17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692265D" id="Group 157" o:spid="_x0000_s1532"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">
                <v:group id="Group 21" o:spid="_x0000_s1533" style="position:absolute;left:41192;width:20134;height:5058" coordorigin="31577" coordsize="29371,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oundrect id="Rectangle: Rounded Corners 55" o:spid="_x0000_s1534" alt="&quot;&quot;" style="position:absolute;left:31577;width:2937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" fillcolor="#c00000" stroked="f" strokeweight="1pt">
                    <v:stroke joinstyle="miter"/>
                    <v:textbox inset=",1mm,,1mm">
                      <w:txbxContent>
                        <w:p w14:paraId="2E8CC2AA" w14:textId="77777777" w:rsidR="00DC7595" w:rsidRPr="00E152AC" w:rsidRDefault="00DC7595" w:rsidP="00DC7595">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DC7595">
                            <w:rPr>
                              <w:bCs w:val="0"/>
                              <w:color w:val="FFFFFF" w:themeColor="background1"/>
                              <w:rtl/>
                            </w:rPr>
                            <w:t>المتابعة التقييم</w:t>
                          </w:r>
                          <w:r w:rsidRPr="00E152AC">
                            <w:rPr>
                              <w:rFonts w:hint="cs"/>
                              <w:bCs w:val="0"/>
                              <w:color w:val="FFFFFF" w:themeColor="background1"/>
                              <w:rtl/>
                              <w:lang w:bidi="ar-SY"/>
                            </w:rPr>
                            <w:t>:</w:t>
                          </w:r>
                        </w:p>
                      </w:txbxContent>
                    </v:textbox>
                  </v:roundrect>
                  <v:oval id="Oval 61" o:spid="_x0000_s153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" fillcolor="#272727 [2749]" stroked="f" strokeweight="1pt">
                    <v:stroke joinstyle="miter"/>
                    <v:shadow on="t" color="black" opacity="26213f" origin=",-.5" offset="0,3pt"/>
                    <v:textbox inset="0,0,0,0">
                      <w:txbxContent>
                        <w:p w14:paraId="5B7CB6A5" w14:textId="77777777" w:rsidR="00DC7595" w:rsidRPr="0056070B" w:rsidRDefault="00DC7595" w:rsidP="00DC7595">
                          <w:pPr>
                            <w:jc w:val="center"/>
                            <w:rPr>
                              <w:color w:val="FFFFFF" w:themeColor="background1"/>
                              <w:lang w:bidi="ar-SY"/>
                            </w:rPr>
                          </w:pPr>
                          <w:r>
                            <w:rPr>
                              <w:rFonts w:hint="cs"/>
                              <w:color w:val="FFFFFF" w:themeColor="background1"/>
                              <w:rtl/>
                              <w:lang w:bidi="ar-SY"/>
                            </w:rPr>
                            <w:t>6</w:t>
                          </w:r>
                        </w:p>
                      </w:txbxContent>
                    </v:textbox>
                  </v:oval>
                </v:group>
                <v:rect id="Rectangle 25" o:spid="_x0000_s153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" fillcolor="#c00000" stroked="f" strokeweight="1pt"/>
                <w10:anchorlock/>
              </v:group>
            </w:pict>
          </mc:Fallback>
        </mc:AlternateContent>
      </w:r>
    </w:p>
    <w:p w14:paraId="1ECAA6F1" w14:textId="77777777" w:rsidR="00DC7595" w:rsidRPr="00A60468" w:rsidRDefault="00DC7595" w:rsidP="00DC7595">
      <w:pPr>
        <w:rPr>
          <w:rtl/>
        </w:rPr>
      </w:pPr>
      <w:r w:rsidRPr="00A60468">
        <w:rPr>
          <w:rtl/>
        </w:rPr>
        <w:t>يعتمد النجاح النهائي لعملية تخطيط التعاقب الوظيفي على مدى التزام الدائرة بمتابعة خطط التعاقب</w:t>
      </w:r>
      <w:r w:rsidRPr="00A60468">
        <w:rPr>
          <w:rFonts w:hint="cs"/>
          <w:rtl/>
        </w:rPr>
        <w:t xml:space="preserve"> </w:t>
      </w:r>
      <w:r w:rsidRPr="00A60468">
        <w:rPr>
          <w:rtl/>
        </w:rPr>
        <w:t>الوظيفي بشكل دوري، وكذلك تقييم مخرجاتها وفقا لمؤشرات الأداء.</w:t>
      </w:r>
    </w:p>
    <w:p w14:paraId="5F733C9F" w14:textId="16166DBF" w:rsidR="00DC7595" w:rsidRPr="00DC7595" w:rsidRDefault="000D0A91" w:rsidP="00DC7595">
      <w:pPr>
        <w:rPr>
          <w:b/>
          <w:bCs/>
          <w:rtl/>
        </w:rPr>
      </w:pPr>
      <w:hyperlink r:id="rId69" w:history="1">
        <w:r w:rsidR="00DC7595" w:rsidRPr="000D0A91">
          <w:rPr>
            <w:rStyle w:val="Hyperlink"/>
            <w:b/>
            <w:bCs/>
            <w:rtl/>
          </w:rPr>
          <w:t>ولغايات متابعة عملية تخطيط التعاقب الوظيفي يتوجب على وحدة الموارد البشرية القيام بالمراجعة</w:t>
        </w:r>
        <w:r w:rsidR="00DC7595" w:rsidRPr="000D0A91">
          <w:rPr>
            <w:rStyle w:val="Hyperlink"/>
            <w:rFonts w:hint="cs"/>
            <w:b/>
            <w:bCs/>
            <w:rtl/>
          </w:rPr>
          <w:t xml:space="preserve"> </w:t>
        </w:r>
        <w:r w:rsidR="00DC7595" w:rsidRPr="000D0A91">
          <w:rPr>
            <w:rStyle w:val="Hyperlink"/>
            <w:b/>
            <w:bCs/>
            <w:rtl/>
          </w:rPr>
          <w:t>الدورية والمتابعة لما يلي:</w:t>
        </w:r>
      </w:hyperlink>
    </w:p>
    <w:p w14:paraId="62E98E21"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خطة التعاقب الوظيفي بشكل نصف سنوي لمتابعة مستوى الانجاز ومعالجة الانحرافات والتعديل</w:t>
      </w:r>
      <w:r w:rsidRPr="00DC7595">
        <w:rPr>
          <w:rFonts w:ascii="Adobe Arabic" w:hAnsi="Adobe Arabic" w:cs="Adobe Arabic" w:hint="cs"/>
          <w:color w:val="002060"/>
          <w:sz w:val="32"/>
          <w:szCs w:val="36"/>
          <w:rtl/>
        </w:rPr>
        <w:t xml:space="preserve"> </w:t>
      </w:r>
      <w:r w:rsidRPr="00DC7595">
        <w:rPr>
          <w:rFonts w:ascii="Adobe Arabic" w:hAnsi="Adobe Arabic" w:cs="Adobe Arabic"/>
          <w:color w:val="002060"/>
          <w:sz w:val="32"/>
          <w:szCs w:val="36"/>
          <w:rtl/>
        </w:rPr>
        <w:t>عليها وفقاً لأي مستجدات.</w:t>
      </w:r>
    </w:p>
    <w:p w14:paraId="34FE772F"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تنفيذ الاستراتيجيات التدريبية للبدلاء وفقاً لخطط التطوير الفردية.</w:t>
      </w:r>
    </w:p>
    <w:p w14:paraId="212F0ED5"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تنفيذ خطة الاتصال والتواصل.</w:t>
      </w:r>
    </w:p>
    <w:p w14:paraId="2558C32B"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xml:space="preserve">» اداء المرشحين البدلاء لتقييم </w:t>
      </w:r>
      <w:r w:rsidRPr="00DC7595">
        <w:rPr>
          <w:rFonts w:ascii="Adobe Arabic" w:hAnsi="Adobe Arabic" w:cs="Adobe Arabic" w:hint="cs"/>
          <w:color w:val="002060"/>
          <w:sz w:val="32"/>
          <w:szCs w:val="36"/>
          <w:rtl/>
        </w:rPr>
        <w:t>أثر</w:t>
      </w:r>
      <w:r w:rsidRPr="00DC7595">
        <w:rPr>
          <w:rFonts w:ascii="Adobe Arabic" w:hAnsi="Adobe Arabic" w:cs="Adobe Arabic"/>
          <w:color w:val="002060"/>
          <w:sz w:val="32"/>
          <w:szCs w:val="36"/>
          <w:rtl/>
        </w:rPr>
        <w:t xml:space="preserve"> التدريب على مستوى الاداء الحالي.</w:t>
      </w:r>
    </w:p>
    <w:p w14:paraId="59440E87"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 xml:space="preserve">» استراتيجيات التحفيز والدمج </w:t>
      </w:r>
      <w:r w:rsidRPr="00DC7595">
        <w:rPr>
          <w:rFonts w:ascii="Adobe Arabic" w:hAnsi="Adobe Arabic" w:cs="Adobe Arabic" w:hint="cs"/>
          <w:color w:val="002060"/>
          <w:sz w:val="32"/>
          <w:szCs w:val="36"/>
          <w:rtl/>
        </w:rPr>
        <w:t>وأثرها</w:t>
      </w:r>
      <w:r w:rsidRPr="00DC7595">
        <w:rPr>
          <w:rFonts w:ascii="Adobe Arabic" w:hAnsi="Adobe Arabic" w:cs="Adobe Arabic"/>
          <w:color w:val="002060"/>
          <w:sz w:val="32"/>
          <w:szCs w:val="36"/>
          <w:rtl/>
        </w:rPr>
        <w:t xml:space="preserve"> على تقييم الكفايات والاحتفاظ بالبدلاء</w:t>
      </w:r>
    </w:p>
    <w:p w14:paraId="22EE3CF1" w14:textId="77777777" w:rsidR="00DC7595" w:rsidRPr="00DC7595" w:rsidRDefault="00DC7595" w:rsidP="00DC7595">
      <w:pPr>
        <w:rPr>
          <w:rFonts w:ascii="Adobe Arabic" w:hAnsi="Adobe Arabic" w:cs="Adobe Arabic"/>
          <w:color w:val="002060"/>
          <w:sz w:val="32"/>
          <w:szCs w:val="36"/>
          <w:rtl/>
        </w:rPr>
      </w:pPr>
      <w:r w:rsidRPr="00DC7595">
        <w:rPr>
          <w:rFonts w:ascii="Adobe Arabic" w:hAnsi="Adobe Arabic" w:cs="Adobe Arabic"/>
          <w:color w:val="002060"/>
          <w:sz w:val="32"/>
          <w:szCs w:val="36"/>
          <w:rtl/>
        </w:rPr>
        <w:t>المشاركة الفعالة لأصحاب الاختصاص: هناك العديد من أصحاب الاختصاص ممن يساهمون</w:t>
      </w:r>
      <w:r w:rsidRPr="00DC7595">
        <w:rPr>
          <w:rFonts w:ascii="Adobe Arabic" w:hAnsi="Adobe Arabic" w:cs="Adobe Arabic" w:hint="cs"/>
          <w:color w:val="002060"/>
          <w:sz w:val="32"/>
          <w:szCs w:val="36"/>
          <w:rtl/>
        </w:rPr>
        <w:t>.</w:t>
      </w:r>
    </w:p>
    <w:p w14:paraId="28A4B29C" w14:textId="77777777" w:rsidR="00A563D8" w:rsidRDefault="00A563D8" w:rsidP="00A563D8">
      <w:pPr>
        <w:rPr>
          <w:color w:val="C00000"/>
          <w:rtl/>
        </w:rPr>
      </w:pPr>
      <w:r w:rsidRPr="00A563D8">
        <w:rPr>
          <w:rFonts w:hint="cs"/>
          <w:color w:val="C00000"/>
          <w:rtl/>
        </w:rPr>
        <w:t>يرجى مشاهد الفيديو يتحدث عن خطط التعاقب الناجحة</w:t>
      </w:r>
      <w:r>
        <w:rPr>
          <w:rFonts w:hint="cs"/>
          <w:color w:val="C00000"/>
          <w:rtl/>
        </w:rPr>
        <w:t>:</w:t>
      </w:r>
    </w:p>
    <w:p w14:paraId="5164C1F8" w14:textId="77777777" w:rsidR="00A563D8" w:rsidRDefault="00A563D8" w:rsidP="00A563D8">
      <w:pPr>
        <w:jc w:val="center"/>
        <w:rPr>
          <w:color w:val="C00000"/>
          <w:lang w:val="en-GB"/>
        </w:rPr>
      </w:pPr>
      <w:r>
        <w:rPr>
          <w:noProof/>
          <w:color w:val="C00000"/>
        </w:rPr>
        <w:drawing>
          <wp:inline distT="0" distB="0" distL="0" distR="0" wp14:anchorId="75DA0E6D" wp14:editId="496851F3">
            <wp:extent cx="2095500" cy="2181225"/>
            <wp:effectExtent l="0" t="0" r="0" b="952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Picture 349"/>
                    <pic:cNvPicPr/>
                  </pic:nvPicPr>
                  <pic:blipFill>
                    <a:blip r:embed="rId56">
                      <a:extLst>
                        <a:ext uri="{28A0092B-C50C-407E-A947-70E740481C1C}">
                          <a14:useLocalDpi xmlns:a14="http://schemas.microsoft.com/office/drawing/2010/main" val="0"/>
                        </a:ext>
                      </a:extLst>
                    </a:blip>
                    <a:stretch>
                      <a:fillRect/>
                    </a:stretch>
                  </pic:blipFill>
                  <pic:spPr>
                    <a:xfrm>
                      <a:off x="0" y="0"/>
                      <a:ext cx="2095500" cy="2181225"/>
                    </a:xfrm>
                    <a:prstGeom prst="rect">
                      <a:avLst/>
                    </a:prstGeom>
                  </pic:spPr>
                </pic:pic>
              </a:graphicData>
            </a:graphic>
          </wp:inline>
        </w:drawing>
      </w:r>
    </w:p>
    <w:p w14:paraId="217222E2" w14:textId="77777777" w:rsidR="00BD5EA4" w:rsidRPr="00552BC9" w:rsidRDefault="00A563D8" w:rsidP="00552BC9">
      <w:pPr>
        <w:pStyle w:val="a5"/>
        <w:spacing w:after="150" w:line="360" w:lineRule="auto"/>
        <w:ind w:left="57" w:hanging="426"/>
        <w:jc w:val="center"/>
        <w:rPr>
          <w:rFonts w:asciiTheme="majorBidi" w:eastAsia="Times New Roman" w:hAnsiTheme="majorBidi" w:cs="Times New Roman"/>
          <w:color w:val="333333"/>
          <w:sz w:val="28"/>
          <w:szCs w:val="28"/>
          <w:rtl/>
        </w:rPr>
      </w:pPr>
      <w:hyperlink r:id="rId70" w:history="1">
        <w:r w:rsidRPr="00A563D8">
          <w:rPr>
            <w:rStyle w:val="Hyperlink"/>
            <w:rFonts w:asciiTheme="majorBidi" w:eastAsia="Times New Roman" w:hAnsiTheme="majorBidi" w:cs="Times New Roman"/>
            <w:sz w:val="28"/>
            <w:szCs w:val="28"/>
          </w:rPr>
          <w:t>https://www.youtube.com/watch?v=M6UBxHRwkEY&amp;t=79s</w:t>
        </w:r>
      </w:hyperlink>
    </w:p>
    <w:p w14:paraId="32B0FF22" w14:textId="77777777" w:rsidR="00B4310C" w:rsidRDefault="00B4310C" w:rsidP="00294397">
      <w:pPr>
        <w:ind w:left="-613"/>
        <w:jc w:val="center"/>
        <w:rPr>
          <w:rtl/>
          <w:lang w:bidi="ar-SY"/>
        </w:rPr>
      </w:pPr>
    </w:p>
    <w:p w14:paraId="4B389CAF" w14:textId="77777777" w:rsidR="00AA0F2A" w:rsidRDefault="00AA0F2A" w:rsidP="00227842">
      <w:pPr>
        <w:jc w:val="center"/>
        <w:rPr>
          <w:rtl/>
        </w:rPr>
        <w:sectPr w:rsidR="00AA0F2A" w:rsidSect="00227842">
          <w:headerReference w:type="default" r:id="rId71"/>
          <w:footerReference w:type="default" r:id="rId72"/>
          <w:pgSz w:w="11906" w:h="16838" w:code="9"/>
          <w:pgMar w:top="1440" w:right="1440" w:bottom="1440" w:left="1440" w:header="720" w:footer="397" w:gutter="0"/>
          <w:cols w:space="720"/>
          <w:titlePg/>
          <w:docGrid w:linePitch="381"/>
        </w:sectPr>
      </w:pPr>
    </w:p>
    <w:p w14:paraId="55DFBD8A" w14:textId="77777777" w:rsidR="00DB7FDB" w:rsidRDefault="0050179E" w:rsidP="00DB7FDB">
      <w:pPr>
        <w:bidi w:val="0"/>
        <w:rPr>
          <w:rFonts w:asciiTheme="majorBidi" w:hAnsiTheme="majorBidi" w:cstheme="majorBidi"/>
          <w:szCs w:val="28"/>
          <w:rtl/>
          <w:lang w:bidi="ar-SY"/>
        </w:rPr>
      </w:pPr>
      <w:r>
        <w:rPr>
          <w:noProof/>
          <w:rtl/>
        </w:rPr>
        <w:lastRenderedPageBreak/>
        <mc:AlternateContent>
          <mc:Choice Requires="wps">
            <w:drawing>
              <wp:anchor distT="0" distB="0" distL="114300" distR="114300" simplePos="0" relativeHeight="252213248" behindDoc="0" locked="0" layoutInCell="1" allowOverlap="1" wp14:anchorId="421CB5E9" wp14:editId="627B954B">
                <wp:simplePos x="0" y="0"/>
                <wp:positionH relativeFrom="margin">
                  <wp:posOffset>3536315</wp:posOffset>
                </wp:positionH>
                <wp:positionV relativeFrom="paragraph">
                  <wp:posOffset>-846455</wp:posOffset>
                </wp:positionV>
                <wp:extent cx="3119120" cy="558800"/>
                <wp:effectExtent l="0" t="0" r="0" b="0"/>
                <wp:wrapNone/>
                <wp:docPr id="165"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3E4227F0" w14:textId="77777777" w:rsidR="00DB7FDB" w:rsidRPr="00DA1B6F" w:rsidRDefault="00DB7FDB" w:rsidP="00DB7FDB">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الثاني</w:t>
                            </w:r>
                          </w:p>
                          <w:p w14:paraId="0B0303E6" w14:textId="77777777" w:rsidR="00DB7FDB" w:rsidRPr="00DA1B6F" w:rsidRDefault="00DB7FDB" w:rsidP="00DB7FDB">
                            <w:pPr>
                              <w:rPr>
                                <w:rFonts w:asciiTheme="majorBidi" w:hAnsiTheme="majorBidi" w:cstheme="majorBidi"/>
                                <w:b/>
                                <w:bCs/>
                                <w:color w:val="FFFFFF" w:themeColor="background1"/>
                                <w:rtl/>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1CB5E9" id="Text Box 165" o:spid="_x0000_s1537" type="#_x0000_t202" style="position:absolute;left:0;text-align:left;margin-left:278.45pt;margin-top:-66.65pt;width:245.6pt;height:44pt;z-index:252213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" filled="f" stroked="f" strokeweight=".5pt">
                <v:textbox>
                  <w:txbxContent>
                    <w:p w14:paraId="3E4227F0" w14:textId="77777777" w:rsidR="00DB7FDB" w:rsidRPr="00DA1B6F" w:rsidRDefault="00DB7FDB" w:rsidP="00DB7FDB">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الثاني</w:t>
                      </w:r>
                    </w:p>
                    <w:p w14:paraId="0B0303E6" w14:textId="77777777" w:rsidR="00DB7FDB" w:rsidRPr="00DA1B6F" w:rsidRDefault="00DB7FDB" w:rsidP="00DB7FDB">
                      <w:pPr>
                        <w:rPr>
                          <w:rFonts w:asciiTheme="majorBidi" w:hAnsiTheme="majorBidi" w:cstheme="majorBidi"/>
                          <w:b/>
                          <w:bCs/>
                          <w:color w:val="FFFFFF" w:themeColor="background1"/>
                          <w:rtl/>
                          <w:lang w:bidi="ar-SY"/>
                        </w:rPr>
                      </w:pPr>
                    </w:p>
                  </w:txbxContent>
                </v:textbox>
                <w10:wrap anchorx="margin"/>
              </v:shape>
            </w:pict>
          </mc:Fallback>
        </mc:AlternateContent>
      </w:r>
    </w:p>
    <w:p w14:paraId="03773A6B" w14:textId="77777777" w:rsidR="00DB7FDB" w:rsidRDefault="00DB7FDB" w:rsidP="00DB7FDB">
      <w:pPr>
        <w:spacing w:line="240" w:lineRule="auto"/>
        <w:jc w:val="center"/>
        <w:rPr>
          <w:rFonts w:cs="PT Bold Heading"/>
          <w:sz w:val="52"/>
          <w:szCs w:val="56"/>
        </w:rPr>
      </w:pPr>
    </w:p>
    <w:p w14:paraId="1008C1D6" w14:textId="77777777" w:rsidR="00DB7FDB" w:rsidRDefault="00DB7FDB" w:rsidP="00DB7FDB">
      <w:pPr>
        <w:spacing w:line="240" w:lineRule="auto"/>
        <w:jc w:val="center"/>
        <w:rPr>
          <w:rFonts w:cs="PT Bold Heading"/>
          <w:sz w:val="52"/>
          <w:szCs w:val="56"/>
          <w:rtl/>
          <w:lang w:bidi="ar-SY"/>
        </w:rPr>
      </w:pPr>
      <w:r>
        <w:rPr>
          <w:rFonts w:cs="PT Bold Heading" w:hint="cs"/>
          <w:sz w:val="52"/>
          <w:szCs w:val="56"/>
          <w:rtl/>
          <w:lang w:bidi="ar-SY"/>
        </w:rPr>
        <w:t>الجلسة الثانية</w:t>
      </w:r>
    </w:p>
    <w:p w14:paraId="3B00F39A" w14:textId="694FB0CC" w:rsidR="00201848" w:rsidRDefault="000D0A91" w:rsidP="00201848">
      <w:pPr>
        <w:spacing w:after="160" w:line="256" w:lineRule="auto"/>
        <w:jc w:val="center"/>
        <w:rPr>
          <w:rFonts w:cs="Monotype Koufi"/>
          <w:sz w:val="52"/>
          <w:szCs w:val="56"/>
          <w:rtl/>
          <w:lang w:bidi="ar-SY"/>
        </w:rPr>
      </w:pPr>
      <w:hyperlink r:id="rId73" w:history="1">
        <w:r w:rsidR="00201848" w:rsidRPr="000D0A91">
          <w:rPr>
            <w:rStyle w:val="Hyperlink"/>
            <w:rFonts w:cs="Monotype Koufi"/>
            <w:sz w:val="52"/>
            <w:szCs w:val="56"/>
            <w:rtl/>
            <w:lang w:bidi="ar-SY"/>
          </w:rPr>
          <w:t>إدارة المواهب ودورها في تجهيز خطط التعاقب الوظيفي</w:t>
        </w:r>
      </w:hyperlink>
    </w:p>
    <w:p w14:paraId="2E8E3203" w14:textId="77777777" w:rsidR="00DB7FDB" w:rsidRDefault="00DB7FDB" w:rsidP="00DB7FDB">
      <w:pPr>
        <w:spacing w:after="160" w:line="256" w:lineRule="auto"/>
        <w:jc w:val="left"/>
        <w:rPr>
          <w:rFonts w:cs="Monotype Koufi"/>
          <w:sz w:val="44"/>
          <w:szCs w:val="48"/>
          <w:rtl/>
        </w:rPr>
      </w:pPr>
      <w:r>
        <w:rPr>
          <w:rFonts w:cs="Monotype Koufi" w:hint="cs"/>
          <w:sz w:val="44"/>
          <w:szCs w:val="48"/>
          <w:rtl/>
        </w:rPr>
        <w:t>محاور الجلسة:</w:t>
      </w:r>
    </w:p>
    <w:p w14:paraId="2021797B"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مفهوم إدارة المواهب.</w:t>
      </w:r>
    </w:p>
    <w:p w14:paraId="3F3E15BC"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أهمية إدارة المواهب.</w:t>
      </w:r>
    </w:p>
    <w:p w14:paraId="4BD4B406"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مبادئ إدارة المواهب.</w:t>
      </w:r>
    </w:p>
    <w:p w14:paraId="3A0B2525" w14:textId="77777777" w:rsidR="00201848"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عملية تقييم المواهب.</w:t>
      </w:r>
    </w:p>
    <w:p w14:paraId="589CC38C" w14:textId="77777777" w:rsidR="00DB7FDB" w:rsidRPr="00201848" w:rsidRDefault="00201848" w:rsidP="00201848">
      <w:pPr>
        <w:pStyle w:val="a5"/>
        <w:numPr>
          <w:ilvl w:val="0"/>
          <w:numId w:val="3"/>
        </w:numPr>
        <w:rPr>
          <w:rFonts w:ascii="Adobe Arabic" w:hAnsi="Adobe Arabic" w:cs="Adobe Arabic"/>
          <w:b/>
          <w:bCs/>
          <w:color w:val="002060"/>
          <w:sz w:val="48"/>
          <w:szCs w:val="36"/>
          <w:rtl/>
        </w:rPr>
      </w:pPr>
      <w:r w:rsidRPr="00201848">
        <w:rPr>
          <w:rFonts w:ascii="Adobe Arabic" w:hAnsi="Adobe Arabic" w:cs="Adobe Arabic"/>
          <w:b/>
          <w:bCs/>
          <w:color w:val="002060"/>
          <w:sz w:val="48"/>
          <w:szCs w:val="36"/>
          <w:rtl/>
        </w:rPr>
        <w:t>خطوات تقييم المواهب تخطيط التعاقب الوظيفي</w:t>
      </w:r>
      <w:r w:rsidR="00DB7FDB" w:rsidRPr="00201848">
        <w:rPr>
          <w:rFonts w:ascii="Adobe Arabic" w:hAnsi="Adobe Arabic" w:cs="Adobe Arabic" w:hint="cs"/>
          <w:b/>
          <w:bCs/>
          <w:color w:val="002060"/>
          <w:sz w:val="48"/>
          <w:szCs w:val="36"/>
          <w:rtl/>
        </w:rPr>
        <w:t>.</w:t>
      </w:r>
    </w:p>
    <w:p w14:paraId="1106BA2A" w14:textId="77777777" w:rsidR="00DB7FDB" w:rsidRDefault="00DB7FDB" w:rsidP="00DB7FDB">
      <w:pPr>
        <w:spacing w:after="160" w:line="256" w:lineRule="auto"/>
        <w:jc w:val="left"/>
        <w:rPr>
          <w:rFonts w:cs="Monotype Koufi"/>
          <w:sz w:val="44"/>
          <w:szCs w:val="48"/>
          <w:rtl/>
        </w:rPr>
      </w:pPr>
      <w:r>
        <w:rPr>
          <w:rFonts w:cs="Monotype Koufi" w:hint="cs"/>
          <w:sz w:val="44"/>
          <w:szCs w:val="48"/>
          <w:rtl/>
        </w:rPr>
        <w:t>أهداف الجلسة:</w:t>
      </w:r>
    </w:p>
    <w:p w14:paraId="4A208ABD" w14:textId="77777777" w:rsidR="00DB7FDB" w:rsidRPr="00BD4553" w:rsidRDefault="00201848" w:rsidP="00D60F5F">
      <w:pPr>
        <w:pStyle w:val="a5"/>
        <w:numPr>
          <w:ilvl w:val="0"/>
          <w:numId w:val="4"/>
        </w:numPr>
        <w:rPr>
          <w:rFonts w:ascii="Adobe Arabic" w:hAnsi="Adobe Arabic" w:cs="Adobe Arabic"/>
          <w:b/>
          <w:bCs/>
          <w:color w:val="002060"/>
          <w:sz w:val="48"/>
          <w:szCs w:val="36"/>
          <w:rtl/>
        </w:rPr>
      </w:pPr>
      <w:r>
        <w:rPr>
          <w:rFonts w:ascii="Adobe Arabic" w:hAnsi="Adobe Arabic" w:cs="Adobe Arabic" w:hint="cs"/>
          <w:b/>
          <w:bCs/>
          <w:color w:val="002060"/>
          <w:sz w:val="48"/>
          <w:szCs w:val="36"/>
          <w:rtl/>
        </w:rPr>
        <w:t xml:space="preserve">ابراز دور </w:t>
      </w:r>
      <w:r w:rsidRPr="00201848">
        <w:rPr>
          <w:rFonts w:ascii="Adobe Arabic" w:hAnsi="Adobe Arabic" w:cs="Adobe Arabic"/>
          <w:b/>
          <w:bCs/>
          <w:color w:val="002060"/>
          <w:sz w:val="48"/>
          <w:szCs w:val="36"/>
          <w:rtl/>
        </w:rPr>
        <w:t>إدارة المواهب</w:t>
      </w:r>
      <w:r>
        <w:rPr>
          <w:rFonts w:ascii="Adobe Arabic" w:hAnsi="Adobe Arabic" w:cs="Adobe Arabic" w:hint="cs"/>
          <w:b/>
          <w:bCs/>
          <w:color w:val="002060"/>
          <w:sz w:val="48"/>
          <w:szCs w:val="36"/>
          <w:rtl/>
        </w:rPr>
        <w:t xml:space="preserve"> في التعاقب الوظيفي</w:t>
      </w:r>
      <w:r w:rsidR="00DB7FDB" w:rsidRPr="00BD4553">
        <w:rPr>
          <w:rFonts w:ascii="Adobe Arabic" w:hAnsi="Adobe Arabic" w:cs="Adobe Arabic" w:hint="cs"/>
          <w:b/>
          <w:bCs/>
          <w:color w:val="002060"/>
          <w:sz w:val="48"/>
          <w:szCs w:val="36"/>
          <w:rtl/>
        </w:rPr>
        <w:t>.</w:t>
      </w:r>
      <w:r w:rsidR="00DB7FDB" w:rsidRPr="00BD4553">
        <w:rPr>
          <w:rFonts w:ascii="Adobe Arabic" w:hAnsi="Adobe Arabic" w:cs="Adobe Arabic"/>
          <w:b/>
          <w:bCs/>
          <w:color w:val="002060"/>
          <w:sz w:val="48"/>
          <w:szCs w:val="36"/>
          <w:rtl/>
        </w:rPr>
        <w:t xml:space="preserve"> </w:t>
      </w:r>
    </w:p>
    <w:p w14:paraId="5D775850" w14:textId="77777777" w:rsidR="00DB7FDB" w:rsidRDefault="00DB7FDB" w:rsidP="00DB7FDB">
      <w:pPr>
        <w:pStyle w:val="a5"/>
        <w:spacing w:after="0" w:line="276" w:lineRule="auto"/>
        <w:rPr>
          <w:rFonts w:ascii="Adobe Arabic" w:hAnsi="Adobe Arabic" w:cs="Adobe Arabic"/>
          <w:b/>
          <w:bCs/>
          <w:color w:val="002060"/>
          <w:sz w:val="48"/>
          <w:szCs w:val="36"/>
          <w:rtl/>
        </w:rPr>
      </w:pPr>
    </w:p>
    <w:p w14:paraId="4683E53B" w14:textId="77777777" w:rsidR="00DB7FDB" w:rsidRDefault="00DB7FDB" w:rsidP="00DB7FDB">
      <w:pPr>
        <w:pStyle w:val="a5"/>
        <w:spacing w:line="360" w:lineRule="auto"/>
        <w:rPr>
          <w:rFonts w:ascii="Adobe Arabic" w:hAnsi="Adobe Arabic" w:cs="Adobe Arabic"/>
          <w:b/>
          <w:bCs/>
          <w:color w:val="002060"/>
          <w:sz w:val="48"/>
          <w:szCs w:val="36"/>
          <w:rtl/>
        </w:rPr>
      </w:pPr>
    </w:p>
    <w:p w14:paraId="4CFDDF0D" w14:textId="77777777" w:rsidR="00DB7FDB" w:rsidRDefault="00DB7FDB" w:rsidP="00DB7FDB">
      <w:pPr>
        <w:bidi w:val="0"/>
        <w:spacing w:after="160" w:line="256" w:lineRule="auto"/>
        <w:jc w:val="left"/>
        <w:rPr>
          <w:rFonts w:cs="PT Bold Heading"/>
          <w:sz w:val="52"/>
          <w:szCs w:val="56"/>
          <w:rtl/>
        </w:rPr>
      </w:pPr>
      <w:r>
        <w:rPr>
          <w:rFonts w:cs="PT Bold Heading" w:hint="cs"/>
          <w:sz w:val="52"/>
          <w:szCs w:val="56"/>
          <w:rtl/>
        </w:rPr>
        <w:br w:type="page"/>
      </w:r>
    </w:p>
    <w:p w14:paraId="4262CEAA" w14:textId="77777777" w:rsidR="00DB7FDB" w:rsidRDefault="00DB7FDB" w:rsidP="00DB7FDB">
      <w:pPr>
        <w:keepNext/>
        <w:jc w:val="center"/>
        <w:rPr>
          <w:rtl/>
        </w:rPr>
      </w:pPr>
      <w:r>
        <w:rPr>
          <w:noProof/>
        </w:rPr>
        <w:lastRenderedPageBreak/>
        <w:drawing>
          <wp:inline distT="0" distB="0" distL="0" distR="0" wp14:anchorId="3A1B3C6F" wp14:editId="56FC2FCA">
            <wp:extent cx="2724785" cy="820420"/>
            <wp:effectExtent l="0" t="0" r="0" b="0"/>
            <wp:docPr id="7994" name="Picture 7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Picture 3151"/>
                    <pic:cNvPicPr>
                      <a:picLocks noChangeAspect="1"/>
                    </pic:cNvPicPr>
                  </pic:nvPicPr>
                  <pic:blipFill>
                    <a:blip r:embed="rId30" cstate="print">
                      <a:duotone>
                        <a:prstClr val="black"/>
                        <a:schemeClr val="accent4">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sidR="0050179E">
        <w:rPr>
          <w:noProof/>
          <w:rtl/>
        </w:rPr>
        <mc:AlternateContent>
          <mc:Choice Requires="wpg">
            <w:drawing>
              <wp:anchor distT="0" distB="0" distL="114300" distR="114300" simplePos="0" relativeHeight="252215296" behindDoc="0" locked="0" layoutInCell="1" allowOverlap="1" wp14:anchorId="4FF9D1CE" wp14:editId="3DF2AFCA">
                <wp:simplePos x="0" y="0"/>
                <wp:positionH relativeFrom="column">
                  <wp:posOffset>1552575</wp:posOffset>
                </wp:positionH>
                <wp:positionV relativeFrom="paragraph">
                  <wp:posOffset>142875</wp:posOffset>
                </wp:positionV>
                <wp:extent cx="2254250" cy="431800"/>
                <wp:effectExtent l="0" t="0" r="0" b="0"/>
                <wp:wrapNone/>
                <wp:docPr id="164" name="Group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0" y="0"/>
                          <a:chExt cx="2254250" cy="431801"/>
                        </a:xfrm>
                      </wpg:grpSpPr>
                      <wps:wsp>
                        <wps:cNvPr id="648" name="Text Box 70"/>
                        <wps:cNvSpPr txBox="1"/>
                        <wps:spPr>
                          <a:xfrm>
                            <a:off x="1136650" y="1"/>
                            <a:ext cx="1117600" cy="431800"/>
                          </a:xfrm>
                          <a:prstGeom prst="rect">
                            <a:avLst/>
                          </a:prstGeom>
                          <a:noFill/>
                          <a:ln w="6350">
                            <a:noFill/>
                          </a:ln>
                        </wps:spPr>
                        <wps:txbx>
                          <w:txbxContent>
                            <w:p w14:paraId="165807E4" w14:textId="77777777" w:rsidR="00DB7FDB" w:rsidRDefault="00DB7FDB" w:rsidP="00DB7FDB">
                              <w:pPr>
                                <w:pStyle w:val="2"/>
                              </w:pPr>
                              <w:r>
                                <w:rPr>
                                  <w:rFonts w:hint="cs"/>
                                  <w:rtl/>
                                </w:rPr>
                                <w:t>اليوم الثاني</w:t>
                              </w:r>
                            </w:p>
                            <w:p w14:paraId="4A338507" w14:textId="77777777" w:rsidR="00DB7FDB" w:rsidRDefault="00DB7FDB" w:rsidP="00DB7FDB"/>
                            <w:p w14:paraId="35833728" w14:textId="77777777" w:rsidR="00DB7FDB" w:rsidRDefault="00DB7FDB" w:rsidP="00DB7FDB">
                              <w:pPr>
                                <w:pStyle w:val="2"/>
                                <w:rPr>
                                  <w:rtl/>
                                </w:rPr>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9" name="Text Box 71"/>
                        <wps:cNvSpPr txBox="1"/>
                        <wps:spPr>
                          <a:xfrm>
                            <a:off x="0" y="0"/>
                            <a:ext cx="1212850" cy="409575"/>
                          </a:xfrm>
                          <a:prstGeom prst="rect">
                            <a:avLst/>
                          </a:prstGeom>
                          <a:noFill/>
                          <a:ln w="6350">
                            <a:noFill/>
                          </a:ln>
                        </wps:spPr>
                        <wps:txbx>
                          <w:txbxContent>
                            <w:p w14:paraId="2B092526" w14:textId="77777777" w:rsidR="00DB7FDB" w:rsidRDefault="00DB7FDB" w:rsidP="00DB7FDB">
                              <w:pPr>
                                <w:pStyle w:val="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F9D1CE" id="Group 164" o:spid="_x0000_s1538" style="position:absolute;left:0;text-align:left;margin-left:122.25pt;margin-top:11.25pt;width:177.5pt;height:34pt;z-index:252215296;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">
                <v:shape id="Text Box 70" o:spid="_x0000_s1539" type="#_x0000_t202" style="position:absolute;left:11366;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" filled="f" stroked="f" strokeweight=".5pt">
                  <v:textbox>
                    <w:txbxContent>
                      <w:p w14:paraId="165807E4" w14:textId="77777777" w:rsidR="00DB7FDB" w:rsidRDefault="00DB7FDB" w:rsidP="00DB7FDB">
                        <w:pPr>
                          <w:pStyle w:val="2"/>
                        </w:pPr>
                        <w:r>
                          <w:rPr>
                            <w:rFonts w:hint="cs"/>
                            <w:rtl/>
                          </w:rPr>
                          <w:t>اليوم الثاني</w:t>
                        </w:r>
                      </w:p>
                      <w:p w14:paraId="4A338507" w14:textId="77777777" w:rsidR="00DB7FDB" w:rsidRDefault="00DB7FDB" w:rsidP="00DB7FDB"/>
                      <w:p w14:paraId="35833728" w14:textId="77777777" w:rsidR="00DB7FDB" w:rsidRDefault="00DB7FDB" w:rsidP="00DB7FDB">
                        <w:pPr>
                          <w:pStyle w:val="2"/>
                          <w:rPr>
                            <w:rtl/>
                          </w:rPr>
                        </w:pPr>
                        <w:r>
                          <w:rPr>
                            <w:rFonts w:hint="cs"/>
                            <w:rtl/>
                          </w:rPr>
                          <w:t>اليوم الأول</w:t>
                        </w:r>
                      </w:p>
                    </w:txbxContent>
                  </v:textbox>
                </v:shape>
                <v:shape id="Text Box 71" o:spid="_x0000_s1540" type="#_x0000_t202" style="position:absolute;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" filled="f" stroked="f" strokeweight=".5pt">
                  <v:textbox>
                    <w:txbxContent>
                      <w:p w14:paraId="2B092526" w14:textId="77777777" w:rsidR="00DB7FDB" w:rsidRDefault="00DB7FDB" w:rsidP="00DB7FDB">
                        <w:pPr>
                          <w:pStyle w:val="2"/>
                          <w:rPr>
                            <w:color w:val="FFFFFF" w:themeColor="background1"/>
                            <w:lang w:bidi="ar-SY"/>
                          </w:rPr>
                        </w:pPr>
                        <w:r>
                          <w:rPr>
                            <w:rFonts w:hint="cs"/>
                            <w:color w:val="FFFFFF" w:themeColor="background1"/>
                            <w:rtl/>
                            <w:lang w:bidi="ar-SY"/>
                          </w:rPr>
                          <w:t>الجلسة الثانية</w:t>
                        </w:r>
                      </w:p>
                    </w:txbxContent>
                  </v:textbox>
                </v:shape>
              </v:group>
            </w:pict>
          </mc:Fallback>
        </mc:AlternateContent>
      </w:r>
    </w:p>
    <w:p w14:paraId="639F1A89" w14:textId="77777777" w:rsidR="00B4310C" w:rsidRDefault="009B2F4B" w:rsidP="00DB7FDB">
      <w:pPr>
        <w:keepNext/>
        <w:jc w:val="center"/>
        <w:rPr>
          <w:rtl/>
        </w:rPr>
      </w:pPr>
      <w:r>
        <w:rPr>
          <w:noProof/>
          <w:rtl/>
        </w:rPr>
        <mc:AlternateContent>
          <mc:Choice Requires="wpg">
            <w:drawing>
              <wp:inline distT="0" distB="0" distL="0" distR="0" wp14:anchorId="224EBE10" wp14:editId="41DE31F2">
                <wp:extent cx="5727701" cy="471805"/>
                <wp:effectExtent l="0" t="0" r="6350" b="61595"/>
                <wp:docPr id="3668" name="Group 3668"/>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3669" name="Group 3669"/>
                        <wpg:cNvGrpSpPr/>
                        <wpg:grpSpPr>
                          <a:xfrm>
                            <a:off x="0" y="0"/>
                            <a:ext cx="5727701" cy="471805"/>
                            <a:chOff x="0" y="0"/>
                            <a:chExt cx="6131269" cy="505879"/>
                          </a:xfrm>
                        </wpg:grpSpPr>
                        <wpg:grpSp>
                          <wpg:cNvPr id="3670" name="Group 3670"/>
                          <wpg:cNvGrpSpPr/>
                          <wpg:grpSpPr>
                            <a:xfrm>
                              <a:off x="3949298" y="0"/>
                              <a:ext cx="2181971" cy="505839"/>
                              <a:chOff x="4063152" y="0"/>
                              <a:chExt cx="3183267" cy="711023"/>
                            </a:xfrm>
                          </wpg:grpSpPr>
                          <wps:wsp>
                            <wps:cNvPr id="3671" name="Rectangle: Rounded Corners 3671">
                              <a:extLst>
                                <a:ext uri="{C183D7F6-B498-43B3-948B-1728B52AA6E4}">
                                  <adec:decorative xmlns:adec="http://schemas.microsoft.com/office/drawing/2017/decorative" val="1"/>
                                </a:ext>
                              </a:extLst>
                            </wps:cNvPr>
                            <wps:cNvSpPr/>
                            <wps:spPr>
                              <a:xfrm>
                                <a:off x="4063152" y="0"/>
                                <a:ext cx="318326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1A6D99" w14:textId="7777777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مفهوم إدارة المواهب</w:t>
                                  </w:r>
                                  <w:r>
                                    <w:rPr>
                                      <w:rFonts w:ascii="Adobe Arabic" w:hAnsi="Adobe Arabic" w:cs="Adobe Arabic"/>
                                      <w:bCs/>
                                      <w:color w:val="auto"/>
                                      <w:sz w:val="36"/>
                                      <w:szCs w:val="36"/>
                                      <w:rtl/>
                                      <w:lang w:bidi="ar-SY"/>
                                    </w:rPr>
                                    <w:t>:</w:t>
                                  </w:r>
                                </w:p>
                              </w:txbxContent>
                            </wps:txbx>
                            <wps:bodyPr tIns="36000" bIns="36000" rtlCol="0" anchor="ctr"/>
                          </wps:wsp>
                          <wps:wsp>
                            <wps:cNvPr id="3672" name="Oval 3672">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73" name="Rectangle 367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674" name="Group 3674"/>
                        <wpg:cNvGrpSpPr/>
                        <wpg:grpSpPr>
                          <a:xfrm>
                            <a:off x="5343525" y="104775"/>
                            <a:ext cx="209550" cy="249555"/>
                            <a:chOff x="0" y="0"/>
                            <a:chExt cx="273780" cy="327013"/>
                          </a:xfrm>
                          <a:solidFill>
                            <a:schemeClr val="bg1"/>
                          </a:solidFill>
                        </wpg:grpSpPr>
                        <wps:wsp>
                          <wps:cNvPr id="367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7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7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78" name="Google Shape;204;p17"/>
                          <wpg:cNvGrpSpPr/>
                          <wpg:grpSpPr>
                            <a:xfrm>
                              <a:off x="0" y="0"/>
                              <a:ext cx="273780" cy="105078"/>
                              <a:chOff x="0" y="0"/>
                              <a:chExt cx="273780" cy="105078"/>
                            </a:xfrm>
                            <a:grpFill/>
                          </wpg:grpSpPr>
                          <wps:wsp>
                            <wps:cNvPr id="367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8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8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8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8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24EBE10" id="Group 3668" o:spid="_x0000_s1541"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">
                <v:group id="Group 3669" o:spid="_x0000_s1542"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">
                  <v:group id="Group 3670" o:spid="_x0000_s1543" style="position:absolute;left:39492;width:21820;height:5058" coordorigin="40631" coordsize="3183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">
                    <v:roundrect id="Rectangle: Rounded Corners 3671" o:spid="_x0000_s1544" alt="&quot;&quot;" style="position:absolute;left:40631;width:3183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" fillcolor="#0070c0" stroked="f" strokeweight="1pt">
                      <v:stroke joinstyle="miter"/>
                      <v:textbox inset=",1mm,,1mm">
                        <w:txbxContent>
                          <w:p w14:paraId="551A6D99" w14:textId="7777777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مفهوم إدارة المواهب</w:t>
                            </w:r>
                            <w:r>
                              <w:rPr>
                                <w:rFonts w:ascii="Adobe Arabic" w:hAnsi="Adobe Arabic" w:cs="Adobe Arabic"/>
                                <w:bCs/>
                                <w:color w:val="auto"/>
                                <w:sz w:val="36"/>
                                <w:szCs w:val="36"/>
                                <w:rtl/>
                                <w:lang w:bidi="ar-SY"/>
                              </w:rPr>
                              <w:t>:</w:t>
                            </w:r>
                          </w:p>
                        </w:txbxContent>
                      </v:textbox>
                    </v:roundrect>
                    <v:oval id="Oval 3672" o:spid="_x0000_s1545"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" fillcolor="#272727 [2749]" stroked="f" strokeweight="1pt">
                      <v:stroke joinstyle="miter"/>
                      <v:shadow on="t" color="black" opacity="26214f" origin=",-.5" offset="0,3pt"/>
                    </v:oval>
                  </v:group>
                  <v:rect id="Rectangle 3673" o:spid="_x0000_s1546"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" fillcolor="#0070c0" stroked="f" strokeweight="1pt"/>
                </v:group>
                <v:group id="Group 3674" o:spid="_x0000_s1547"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">
                  <v:shape id="Google Shape;201;p17" o:spid="_x0000_s1548"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549"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550"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551"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">
                    <v:shape id="Google Shape;205;p17" o:spid="_x0000_s1552"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" path="m227,1501v107,,226,-72,226,-167l453,167c453,84,322,1,227,1,144,1,1,84,1,167r,1167c1,1429,144,1501,227,1501xe" filled="f" stroked="f">
                      <v:path arrowok="t" o:extrusionok="f"/>
                    </v:shape>
                    <v:shape id="Google Shape;206;p17" o:spid="_x0000_s1553"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" path="m929,60c846,,750,36,703,108l60,1060c,1143,24,1251,95,1310v36,12,60,24,96,24c250,1334,298,1310,334,1251l976,298v60,-71,36,-178,-47,-238xe" filled="f" stroked="f">
                      <v:path arrowok="t" o:extrusionok="f"/>
                    </v:shape>
                    <v:shape id="Google Shape;207;p17" o:spid="_x0000_s1554"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555"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556"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" path="m1370,120c1322,36,1215,1,1132,48l120,596c36,632,1,751,48,822v24,60,83,95,143,95c227,917,251,905,274,894l1298,346v84,-36,107,-155,72,-226xe" filled="f" stroked="f">
                      <v:path arrowok="t" o:extrusionok="f"/>
                    </v:shape>
                  </v:group>
                </v:group>
                <w10:anchorlock/>
              </v:group>
            </w:pict>
          </mc:Fallback>
        </mc:AlternateContent>
      </w:r>
    </w:p>
    <w:p w14:paraId="69C9DE3F" w14:textId="77777777" w:rsidR="009B2F4B" w:rsidRDefault="009B2F4B" w:rsidP="009B2F4B">
      <w:pPr>
        <w:rPr>
          <w:rFonts w:cstheme="majorBidi"/>
          <w:color w:val="333333"/>
          <w:rtl/>
        </w:rPr>
      </w:pPr>
      <w:r w:rsidRPr="00A60468">
        <w:rPr>
          <w:rtl/>
        </w:rPr>
        <w:t>تعرف الموهبة بأنها مجموع قدرات الفرد من حيث الهبات الأساسية، والمهارات، والمعرفة، والخبرة، والتفكير، والحكمة، والاتجاهات،</w:t>
      </w:r>
      <w:r w:rsidRPr="00B8395F">
        <w:rPr>
          <w:color w:val="333333"/>
          <w:rtl/>
        </w:rPr>
        <w:t xml:space="preserve"> </w:t>
      </w:r>
      <w:r w:rsidRPr="00A60468">
        <w:rPr>
          <w:rtl/>
        </w:rPr>
        <w:t>والخصائص، وهي أيضا القدرة على التعلم والنمو، وهي المورد الذي يتضمن الإمكانات والقدرات المرتبطة بالأفراد والمجموعات وكيفية تنظيمها، أو أنها خليط من الكفاية والالتزام والمساهمة، بحيث تشير الكفاية إلى المعرفة والمهارات والقيم التي يضيفها الأفراد إلى أدوارهم، ويشير الالتزام والمساهمة إلى تطبيق هذه الكفايات في مكان العمل ومشاركة العاملين مع دورهم في العمل</w:t>
      </w:r>
      <w:r w:rsidRPr="00A60468">
        <w:rPr>
          <w:rFonts w:hint="cs"/>
          <w:rtl/>
        </w:rPr>
        <w:t>.</w:t>
      </w:r>
    </w:p>
    <w:p w14:paraId="006006FC" w14:textId="77777777" w:rsidR="009B2F4B" w:rsidRDefault="009B2F4B" w:rsidP="009B2F4B">
      <w:pPr>
        <w:rPr>
          <w:rtl/>
        </w:rPr>
      </w:pPr>
      <w:r w:rsidRPr="00A60468">
        <w:rPr>
          <w:rtl/>
        </w:rPr>
        <w:t>وتعرف بذلك إدارة المواهب بأنها مجموعة العمليات التي تسعى لصياغة استراتيجية تركز على تخطيط حاجة المؤسسة الآنية والمستقبلية من الموهوبين والعمل على استقطابهم من جهة، وتشخيص مستوى جودة الموهبة المتوافرة في المؤسسة حاليا</w:t>
      </w:r>
      <w:r w:rsidR="008E382F">
        <w:rPr>
          <w:rFonts w:hint="cs"/>
          <w:rtl/>
        </w:rPr>
        <w:t>ً</w:t>
      </w:r>
      <w:r w:rsidRPr="00A60468">
        <w:rPr>
          <w:rtl/>
        </w:rPr>
        <w:t xml:space="preserve"> وفي جميع مستوياتها التنظيمية لتطويرها وإثراء معارفها باعتماد معايير موضوعية وبرامج تطويرية مستدامة من جهة أخرى، والعمل على الحفاظ على الموهوبين واستبقائهم من خلال توفير الظروف الملائمة لهم والحوافز المشجعة لإسنادهم وإدارة مسارهم الوظيفي</w:t>
      </w:r>
      <w:r w:rsidRPr="00A60468">
        <w:rPr>
          <w:rFonts w:hint="cs"/>
          <w:rtl/>
        </w:rPr>
        <w:t>.</w:t>
      </w:r>
    </w:p>
    <w:p w14:paraId="7EF89AD4" w14:textId="77777777" w:rsidR="009B2F4B" w:rsidRDefault="009B2F4B" w:rsidP="009B2F4B">
      <w:pPr>
        <w:keepNext/>
        <w:rPr>
          <w:rtl/>
          <w:lang w:bidi="ar-SY"/>
        </w:rPr>
      </w:pPr>
      <w:r>
        <w:rPr>
          <w:noProof/>
        </w:rPr>
        <mc:AlternateContent>
          <mc:Choice Requires="wpg">
            <w:drawing>
              <wp:inline distT="0" distB="0" distL="0" distR="0" wp14:anchorId="042EEB5B" wp14:editId="1707BEC1">
                <wp:extent cx="5731510" cy="474980"/>
                <wp:effectExtent l="0" t="9525" r="2540" b="1270"/>
                <wp:docPr id="3684" name="Group 3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685" name="Group 256587"/>
                        <wpg:cNvGrpSpPr>
                          <a:grpSpLocks/>
                        </wpg:cNvGrpSpPr>
                        <wpg:grpSpPr bwMode="auto">
                          <a:xfrm>
                            <a:off x="0" y="0"/>
                            <a:ext cx="60883" cy="5050"/>
                            <a:chOff x="0" y="159"/>
                            <a:chExt cx="60891" cy="5058"/>
                          </a:xfrm>
                        </wpg:grpSpPr>
                        <wpg:grpSp>
                          <wpg:cNvPr id="3686" name="Group 256588"/>
                          <wpg:cNvGrpSpPr>
                            <a:grpSpLocks/>
                          </wpg:cNvGrpSpPr>
                          <wpg:grpSpPr bwMode="auto">
                            <a:xfrm>
                              <a:off x="48488" y="159"/>
                              <a:ext cx="12403" cy="5058"/>
                              <a:chOff x="42218" y="223"/>
                              <a:chExt cx="18094" cy="7110"/>
                            </a:xfrm>
                          </wpg:grpSpPr>
                          <wps:wsp>
                            <wps:cNvPr id="3687" name="Rectangle: Rounded Corners 55">
                              <a:extLst>
                                <a:ext uri="{C183D7F6-B498-43B3-948B-1728B52AA6E4}">
                                  <adec:decorative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F4ED05A" w14:textId="77777777" w:rsidR="009B2F4B" w:rsidRPr="00BB0D09" w:rsidRDefault="009B2F4B" w:rsidP="009B2F4B">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3D9BEFD3" w14:textId="77777777" w:rsidR="009B2F4B" w:rsidRDefault="009B2F4B" w:rsidP="009B2F4B">
                                  <w:pPr>
                                    <w:pStyle w:val="a7"/>
                                    <w:keepNext/>
                                    <w:rPr>
                                      <w:rtl/>
                                      <w:lang w:bidi="ar-SY"/>
                                    </w:rPr>
                                  </w:pPr>
                                </w:p>
                                <w:p w14:paraId="224C577B" w14:textId="77777777" w:rsidR="009B2F4B" w:rsidRDefault="009B2F4B" w:rsidP="009B2F4B">
                                  <w:pPr>
                                    <w:jc w:val="left"/>
                                    <w:rPr>
                                      <w:b/>
                                      <w:bCs/>
                                      <w:rtl/>
                                    </w:rPr>
                                  </w:pPr>
                                </w:p>
                              </w:txbxContent>
                            </wps:txbx>
                            <wps:bodyPr rot="0" vert="horz" wrap="square" lIns="91440" tIns="45720" rIns="91440" bIns="45720" anchor="ctr" anchorCtr="0" upright="1">
                              <a:noAutofit/>
                            </wps:bodyPr>
                          </wps:wsp>
                          <wps:wsp>
                            <wps:cNvPr id="3688"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89"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690" name="Group 227"/>
                        <wpg:cNvGrpSpPr>
                          <a:grpSpLocks/>
                        </wpg:cNvGrpSpPr>
                        <wpg:grpSpPr bwMode="auto">
                          <a:xfrm>
                            <a:off x="56772" y="1605"/>
                            <a:ext cx="2465" cy="1976"/>
                            <a:chOff x="15206" y="34439"/>
                            <a:chExt cx="10267" cy="8230"/>
                          </a:xfrm>
                        </wpg:grpSpPr>
                        <wps:wsp>
                          <wps:cNvPr id="3691"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2"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3"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4"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5"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6"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7"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8"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99"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700"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701"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042EEB5B" id="Group 3684" o:spid="_x0000_s1557"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">
                <v:group id="Group 256587" o:spid="_x0000_s1558" style="position:absolute;width:60883;height:5050" coordorigin=",159" coordsize="60891,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">
                  <v:group id="Group 256588" o:spid="_x0000_s1559" style="position:absolute;left:48488;top:159;width:12403;height:5058" coordorigin="42218,223" coordsize="1809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">
                    <v:roundrect id="Rectangle: Rounded Corners 55" o:spid="_x0000_s1560" alt="&quot;&quot;" style="position:absolute;left:42218;top:223;width:1809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" fillcolor="#00b050" stroked="f" strokeweight="1pt">
                      <v:stroke joinstyle="miter"/>
                      <v:textbox>
                        <w:txbxContent>
                          <w:p w14:paraId="6F4ED05A" w14:textId="77777777" w:rsidR="009B2F4B" w:rsidRPr="00BB0D09" w:rsidRDefault="009B2F4B" w:rsidP="009B2F4B">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3D9BEFD3" w14:textId="77777777" w:rsidR="009B2F4B" w:rsidRDefault="009B2F4B" w:rsidP="009B2F4B">
                            <w:pPr>
                              <w:pStyle w:val="a7"/>
                              <w:keepNext/>
                              <w:rPr>
                                <w:rtl/>
                                <w:lang w:bidi="ar-SY"/>
                              </w:rPr>
                            </w:pPr>
                          </w:p>
                          <w:p w14:paraId="224C577B" w14:textId="77777777" w:rsidR="009B2F4B" w:rsidRDefault="009B2F4B" w:rsidP="009B2F4B">
                            <w:pPr>
                              <w:jc w:val="left"/>
                              <w:rPr>
                                <w:b/>
                                <w:bCs/>
                                <w:rtl/>
                              </w:rPr>
                            </w:pPr>
                          </w:p>
                        </w:txbxContent>
                      </v:textbox>
                    </v:roundrect>
                    <v:oval id="Oval 61" o:spid="_x0000_s1561"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" fillcolor="#272727 [2749]" stroked="f" strokeweight="1pt">
                      <v:stroke joinstyle="miter"/>
                      <v:shadow on="t" color="black" opacity="26213f" origin=",-.5" offset="0,3pt"/>
                    </v:oval>
                  </v:group>
                  <v:rect id="Rectangle 256591" o:spid="_x0000_s1562" style="position:absolute;top:4929;width:52002;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" fillcolor="#00b050" stroked="f" strokeweight="1pt"/>
                </v:group>
                <v:group id="Group 227" o:spid="_x0000_s1563" style="position:absolute;left:56772;top:1605;width:2465;height:1976" coordorigin="15206,34439" coordsize="10267,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">
                  <v:shape id="Freeform: Shape 256593" o:spid="_x0000_s1564" style="position:absolute;left:15206;top:34439;width:10267;height:8231;visibility:visible;mso-wrap-style:square;v-text-anchor:middle" coordsize="896698,71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565" style="position:absolute;left:18939;top:33239;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" fillcolor="white [3212]" stroked="f" strokeweight="1pt">
                    <v:stroke joinstyle="miter"/>
                  </v:roundrect>
                  <v:roundrect id="Rectangle: Rounded Corners 256595" o:spid="_x0000_s1566" style="position:absolute;left:23239;top:35143;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" fillcolor="white [3212]" stroked="f" strokeweight="1pt">
                    <v:stroke joinstyle="miter"/>
                  </v:roundrect>
                  <v:roundrect id="Rectangle: Rounded Corners 256596" o:spid="_x0000_s1567" style="position:absolute;left:17034;top:36042;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" fillcolor="white [3212]" stroked="f" strokeweight="1pt">
                    <v:stroke joinstyle="miter"/>
                  </v:roundrect>
                  <v:roundrect id="Rectangle: Rounded Corners 256597" o:spid="_x0000_s1568" style="position:absolute;left:18938;top:36518;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" fillcolor="white [3212]" stroked="f" strokeweight="1pt">
                    <v:stroke joinstyle="miter"/>
                  </v:roundrect>
                  <v:roundrect id="Rectangle: Rounded Corners 256598" o:spid="_x0000_s1569" style="position:absolute;left:22038;top:34847;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" fillcolor="white [3212]" stroked="f" strokeweight="1pt">
                    <v:stroke joinstyle="miter"/>
                  </v:roundrect>
                  <v:roundrect id="Rectangle: Rounded Corners 256599" o:spid="_x0000_s1570" style="position:absolute;left:18939;top:34991;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" fillcolor="white [3212]" stroked="f" strokeweight="1pt">
                    <v:stroke joinstyle="miter"/>
                  </v:roundrect>
                  <v:roundrect id="Rectangle: Rounded Corners 256600" o:spid="_x0000_s1571" style="position:absolute;left:23239;top:36895;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" fillcolor="white [3212]" stroked="f" strokeweight="1pt">
                    <v:stroke joinstyle="miter"/>
                  </v:roundrect>
                  <v:roundrect id="Rectangle: Rounded Corners 256601" o:spid="_x0000_s1572" style="position:absolute;left:17034;top:37771;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" fillcolor="white [3212]" stroked="f" strokeweight="1pt">
                    <v:stroke joinstyle="miter"/>
                  </v:roundrect>
                  <v:roundrect id="Rectangle: Rounded Corners 256602" o:spid="_x0000_s1573" style="position:absolute;left:18938;top:38247;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" fillcolor="white [3212]" stroked="f" strokeweight="1pt">
                    <v:stroke joinstyle="miter"/>
                  </v:roundrect>
                  <v:roundrect id="Rectangle: Rounded Corners 256603" o:spid="_x0000_s1574" style="position:absolute;left:22038;top:36576;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" fillcolor="white [3212]" stroked="f" strokeweight="1pt">
                    <v:stroke joinstyle="miter"/>
                  </v:roundrect>
                </v:group>
                <w10:anchorlock/>
              </v:group>
            </w:pict>
          </mc:Fallback>
        </mc:AlternateContent>
      </w:r>
    </w:p>
    <w:p w14:paraId="2258BA72" w14:textId="21A0B6C6" w:rsidR="009B2F4B" w:rsidRDefault="000D0A91" w:rsidP="009B2F4B">
      <w:pPr>
        <w:rPr>
          <w:rtl/>
        </w:rPr>
      </w:pPr>
      <w:hyperlink r:id="rId74" w:history="1">
        <w:r w:rsidR="009B2F4B" w:rsidRPr="000D0A91">
          <w:rPr>
            <w:rStyle w:val="Hyperlink"/>
            <w:rtl/>
          </w:rPr>
          <w:t>عزيزي المتدرب</w:t>
        </w:r>
      </w:hyperlink>
      <w:r w:rsidR="009B2F4B" w:rsidRPr="007B79EA">
        <w:rPr>
          <w:rtl/>
        </w:rPr>
        <w:t>، تعرفت</w:t>
      </w:r>
      <w:r w:rsidR="009B2F4B">
        <w:rPr>
          <w:rFonts w:hint="cs"/>
          <w:rtl/>
        </w:rPr>
        <w:t xml:space="preserve"> على</w:t>
      </w:r>
      <w:r w:rsidR="009B2F4B" w:rsidRPr="007B79EA">
        <w:rPr>
          <w:rtl/>
        </w:rPr>
        <w:t xml:space="preserve"> </w:t>
      </w:r>
      <w:r w:rsidR="009B2F4B" w:rsidRPr="00A60468">
        <w:rPr>
          <w:rtl/>
        </w:rPr>
        <w:t xml:space="preserve">إدارة المواهب </w:t>
      </w:r>
      <w:r w:rsidR="009B2F4B" w:rsidRPr="007B79EA">
        <w:rPr>
          <w:rtl/>
        </w:rPr>
        <w:t xml:space="preserve">صغ </w:t>
      </w:r>
      <w:r w:rsidR="009B2F4B">
        <w:rPr>
          <w:rFonts w:hint="cs"/>
          <w:rtl/>
        </w:rPr>
        <w:t>بعض الافكار الأخرى لهذا الموضوع.</w:t>
      </w:r>
    </w:p>
    <w:p w14:paraId="40F559D7" w14:textId="77777777" w:rsidR="003D183B" w:rsidRPr="007B79EA" w:rsidRDefault="003D183B" w:rsidP="003D183B">
      <w:pPr>
        <w:ind w:left="-694"/>
        <w:rPr>
          <w:rFonts w:cstheme="majorBidi"/>
          <w:rtl/>
        </w:rPr>
      </w:pPr>
      <w:r>
        <w:rPr>
          <w:noProof/>
        </w:rPr>
        <w:lastRenderedPageBreak/>
        <mc:AlternateContent>
          <mc:Choice Requires="wps">
            <w:drawing>
              <wp:inline distT="0" distB="0" distL="0" distR="0" wp14:anchorId="1F2DAA89" wp14:editId="35F41AFE">
                <wp:extent cx="6559200" cy="2289600"/>
                <wp:effectExtent l="0" t="0" r="13335" b="15875"/>
                <wp:docPr id="2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9200" cy="22896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14:paraId="4C7C074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D31458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6443D9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2FC31A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00AE06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C50142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723021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5146DAC"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BC02B3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6478F2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24B129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5154C1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D155717"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6BAD870"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90DF450"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76280AC"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8EF17A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76A70D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97739B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DEE5DB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C8D80A7"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B8D84C7"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F2B6E6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0365FE5"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109BA2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D37E5A0"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4711B71" w14:textId="77777777" w:rsidR="003D183B" w:rsidRDefault="003D183B" w:rsidP="003D183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F2DAA89" id="_x0000_s1575" style="width:516.45pt;height:180.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" fillcolor="#fff2cc [663]" strokecolor="#ffc000" strokeweight="1pt">
                <v:stroke joinstyle="miter"/>
                <v:textbox inset="0,3mm,0">
                  <w:txbxContent>
                    <w:p w14:paraId="4C7C074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D31458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6443D9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2FC31A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00AE06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C50142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723021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5146DAC"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BC02B3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6478F2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24B129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5154C1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D155717"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6BAD870"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90DF450"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76280AC"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8EF17A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76A70D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97739B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DEE5DB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C8D80A7"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B8D84C7"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F2B6E6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0365FE5"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109BA2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D37E5A0"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4711B71" w14:textId="77777777" w:rsidR="003D183B" w:rsidRDefault="003D183B" w:rsidP="003D183B">
                      <w:pPr>
                        <w:jc w:val="center"/>
                        <w:rPr>
                          <w:sz w:val="22"/>
                          <w:szCs w:val="28"/>
                          <w:rtl/>
                          <w:lang w:bidi="ar-SY"/>
                        </w:rPr>
                      </w:pPr>
                    </w:p>
                  </w:txbxContent>
                </v:textbox>
                <w10:anchorlock/>
              </v:roundrect>
            </w:pict>
          </mc:Fallback>
        </mc:AlternateContent>
      </w:r>
    </w:p>
    <w:p w14:paraId="1F847050" w14:textId="77777777" w:rsidR="009B2F4B" w:rsidRDefault="009B2F4B" w:rsidP="009B2F4B">
      <w:pPr>
        <w:keepNext/>
        <w:jc w:val="center"/>
        <w:rPr>
          <w:rtl/>
        </w:rPr>
      </w:pPr>
      <w:r>
        <w:rPr>
          <w:noProof/>
          <w:rtl/>
        </w:rPr>
        <mc:AlternateContent>
          <mc:Choice Requires="wpg">
            <w:drawing>
              <wp:inline distT="0" distB="0" distL="0" distR="0" wp14:anchorId="70BC5837" wp14:editId="04911CF0">
                <wp:extent cx="5727701" cy="471805"/>
                <wp:effectExtent l="0" t="0" r="6350" b="61595"/>
                <wp:docPr id="1099" name="Group 1099"/>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1100" name="Group 1100"/>
                        <wpg:cNvGrpSpPr/>
                        <wpg:grpSpPr>
                          <a:xfrm>
                            <a:off x="0" y="0"/>
                            <a:ext cx="5727701" cy="471805"/>
                            <a:chOff x="0" y="0"/>
                            <a:chExt cx="6131269" cy="505879"/>
                          </a:xfrm>
                        </wpg:grpSpPr>
                        <wpg:grpSp>
                          <wpg:cNvPr id="1101" name="Group 1101"/>
                          <wpg:cNvGrpSpPr/>
                          <wpg:grpSpPr>
                            <a:xfrm>
                              <a:off x="3949298" y="0"/>
                              <a:ext cx="2181971" cy="505839"/>
                              <a:chOff x="4063152" y="0"/>
                              <a:chExt cx="3183267" cy="711023"/>
                            </a:xfrm>
                          </wpg:grpSpPr>
                          <wps:wsp>
                            <wps:cNvPr id="1102" name="Rectangle: Rounded Corners 1102">
                              <a:extLst>
                                <a:ext uri="{C183D7F6-B498-43B3-948B-1728B52AA6E4}">
                                  <adec:decorative xmlns:adec="http://schemas.microsoft.com/office/drawing/2017/decorative" val="1"/>
                                </a:ext>
                              </a:extLst>
                            </wps:cNvPr>
                            <wps:cNvSpPr/>
                            <wps:spPr>
                              <a:xfrm>
                                <a:off x="4063152" y="0"/>
                                <a:ext cx="318326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0BC4E0" w14:textId="7777777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أهمية إدارة المواهب</w:t>
                                  </w:r>
                                  <w:r>
                                    <w:rPr>
                                      <w:rFonts w:ascii="Adobe Arabic" w:hAnsi="Adobe Arabic" w:cs="Adobe Arabic"/>
                                      <w:bCs/>
                                      <w:color w:val="auto"/>
                                      <w:sz w:val="36"/>
                                      <w:szCs w:val="36"/>
                                      <w:rtl/>
                                      <w:lang w:bidi="ar-SY"/>
                                    </w:rPr>
                                    <w:t>:</w:t>
                                  </w:r>
                                </w:p>
                              </w:txbxContent>
                            </wps:txbx>
                            <wps:bodyPr tIns="36000" bIns="36000" rtlCol="0" anchor="ctr"/>
                          </wps:wsp>
                          <wps:wsp>
                            <wps:cNvPr id="1103" name="Oval 1103">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04" name="Rectangle 110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05" name="Group 1105"/>
                        <wpg:cNvGrpSpPr/>
                        <wpg:grpSpPr>
                          <a:xfrm>
                            <a:off x="5343525" y="104775"/>
                            <a:ext cx="209550" cy="249555"/>
                            <a:chOff x="0" y="0"/>
                            <a:chExt cx="273780" cy="327013"/>
                          </a:xfrm>
                          <a:solidFill>
                            <a:schemeClr val="bg1"/>
                          </a:solidFill>
                        </wpg:grpSpPr>
                        <wps:wsp>
                          <wps:cNvPr id="110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10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10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109" name="Google Shape;204;p17"/>
                          <wpg:cNvGrpSpPr/>
                          <wpg:grpSpPr>
                            <a:xfrm>
                              <a:off x="0" y="0"/>
                              <a:ext cx="273780" cy="105078"/>
                              <a:chOff x="0" y="0"/>
                              <a:chExt cx="273780" cy="105078"/>
                            </a:xfrm>
                            <a:grpFill/>
                          </wpg:grpSpPr>
                          <wps:wsp>
                            <wps:cNvPr id="111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11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11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11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11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70BC5837" id="Group 1099" o:spid="_x0000_s1576"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">
                <v:group id="Group 1100" o:spid="_x0000_s1577"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group id="Group 1101" o:spid="_x0000_s1578" style="position:absolute;left:39492;width:21820;height:5058" coordorigin="40631" coordsize="3183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oundrect id="Rectangle: Rounded Corners 1102" o:spid="_x0000_s1579" alt="&quot;&quot;" style="position:absolute;left:40631;width:3183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" fillcolor="#0070c0" stroked="f" strokeweight="1pt">
                      <v:stroke joinstyle="miter"/>
                      <v:textbox inset=",1mm,,1mm">
                        <w:txbxContent>
                          <w:p w14:paraId="650BC4E0" w14:textId="7777777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أهمية إدارة المواهب</w:t>
                            </w:r>
                            <w:r>
                              <w:rPr>
                                <w:rFonts w:ascii="Adobe Arabic" w:hAnsi="Adobe Arabic" w:cs="Adobe Arabic"/>
                                <w:bCs/>
                                <w:color w:val="auto"/>
                                <w:sz w:val="36"/>
                                <w:szCs w:val="36"/>
                                <w:rtl/>
                                <w:lang w:bidi="ar-SY"/>
                              </w:rPr>
                              <w:t>:</w:t>
                            </w:r>
                          </w:p>
                        </w:txbxContent>
                      </v:textbox>
                    </v:roundrect>
                    <v:oval id="Oval 1103" o:spid="_x0000_s1580"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" fillcolor="#272727 [2749]" stroked="f" strokeweight="1pt">
                      <v:stroke joinstyle="miter"/>
                      <v:shadow on="t" color="black" opacity="26214f" origin=",-.5" offset="0,3pt"/>
                    </v:oval>
                  </v:group>
                  <v:rect id="Rectangle 1104" o:spid="_x0000_s1581"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" fillcolor="#0070c0" stroked="f" strokeweight="1pt"/>
                </v:group>
                <v:group id="Group 1105" o:spid="_x0000_s1582"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shape id="Google Shape;201;p17" o:spid="_x0000_s1583"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584"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" path="m2643,1l417,1c191,1,,143,,370,,608,191,751,417,751r2214,c2870,751,3060,608,3060,370,3060,143,2870,1,2643,1xe" filled="f" strokecolor="white [3212]">
                    <v:path arrowok="t" o:extrusionok="f"/>
                  </v:shape>
                  <v:shape id="Google Shape;203;p17" o:spid="_x0000_s1585"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" path="m1976,l417,c191,,,131,,369,,596,191,739,417,739r1559,c2203,739,2393,596,2393,369,2393,131,2203,,1976,xe" filled="f" strokecolor="white [3212]">
                    <v:path arrowok="t" o:extrusionok="f"/>
                  </v:shape>
                  <v:group id="Google Shape;204;p17" o:spid="_x0000_s1586"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Google Shape;205;p17" o:spid="_x0000_s1587"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" path="m227,1501v107,,226,-72,226,-167l453,167c453,84,322,1,227,1,144,1,1,84,1,167r,1167c1,1429,144,1501,227,1501xe" filled="f" stroked="f">
                      <v:path arrowok="t" o:extrusionok="f"/>
                    </v:shape>
                    <v:shape id="Google Shape;206;p17" o:spid="_x0000_s1588"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" path="m929,60c846,,750,36,703,108l60,1060c,1143,24,1251,95,1310v36,12,60,24,96,24c250,1334,298,1310,334,1251l976,298v60,-71,36,-178,-47,-238xe" filled="f" stroked="f">
                      <v:path arrowok="t" o:extrusionok="f"/>
                    </v:shape>
                    <v:shape id="Google Shape;207;p17" o:spid="_x0000_s1589"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" path="m822,1346v24,,60,-12,83,-35c989,1263,1013,1156,953,1072l334,108c286,25,179,1,96,48,12,108,1,215,48,298r619,965c703,1322,763,1346,822,1346xe" filled="f" stroked="f">
                      <v:path arrowok="t" o:extrusionok="f"/>
                    </v:shape>
                    <v:shape id="Google Shape;208;p17" o:spid="_x0000_s1590"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" path="m1287,596l275,48c191,1,84,36,48,120,1,191,25,310,120,346l1132,894v24,11,48,23,71,23c1263,917,1322,882,1358,822v36,-71,12,-190,-71,-226xe" filled="f" stroked="f">
                      <v:path arrowok="t" o:extrusionok="f"/>
                    </v:shape>
                    <v:shape id="Google Shape;209;p17" o:spid="_x0000_s1591"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" path="m1370,120c1322,36,1215,1,1132,48l120,596c36,632,1,751,48,822v24,60,83,95,143,95c227,917,251,905,274,894l1298,346v84,-36,107,-155,72,-226xe" filled="f" stroked="f">
                      <v:path arrowok="t" o:extrusionok="f"/>
                    </v:shape>
                  </v:group>
                </v:group>
                <w10:anchorlock/>
              </v:group>
            </w:pict>
          </mc:Fallback>
        </mc:AlternateContent>
      </w:r>
    </w:p>
    <w:p w14:paraId="36D5736C" w14:textId="3CAB6D1F" w:rsidR="009B2F4B" w:rsidRPr="00D55833" w:rsidRDefault="009B2F4B" w:rsidP="009B2F4B">
      <w:pPr>
        <w:rPr>
          <w:rFonts w:cstheme="majorBidi"/>
        </w:rPr>
      </w:pPr>
      <w:r w:rsidRPr="00D55833">
        <w:rPr>
          <w:rtl/>
        </w:rPr>
        <w:t xml:space="preserve">تعتبر أهم أصول التي تقوم عليها الشركات، فهي تُمكِّن الشركة من الاستفادة من الموظفين الموهوبين، وتُساعد إدارة المواهب على فِهم دورة حياة الموظف ومدى موهبته في العمل، كما أنَّ إدارة المواهب فعالة جدًا في جذب المواهب والاحتفاظ بها، مما يؤدي إلى تحسين الأداء العام في الشركة </w:t>
      </w:r>
      <w:hyperlink r:id="rId75" w:history="1">
        <w:r w:rsidRPr="000D0A91">
          <w:rPr>
            <w:rStyle w:val="Hyperlink"/>
            <w:rtl/>
          </w:rPr>
          <w:t>وفيما يأتي أهمية إدارة المواهب</w:t>
        </w:r>
      </w:hyperlink>
      <w:r>
        <w:rPr>
          <w:rFonts w:hint="cs"/>
          <w:rtl/>
        </w:rPr>
        <w:t>:</w:t>
      </w:r>
    </w:p>
    <w:p w14:paraId="35B9BF37" w14:textId="77777777" w:rsidR="00DB7FDB" w:rsidRDefault="0050179E" w:rsidP="00DB7FDB">
      <w:pPr>
        <w:keepNext/>
        <w:jc w:val="center"/>
        <w:rPr>
          <w:rtl/>
        </w:rPr>
      </w:pPr>
      <w:r>
        <w:rPr>
          <w:noProof/>
        </w:rPr>
        <mc:AlternateContent>
          <mc:Choice Requires="wpg">
            <w:drawing>
              <wp:inline distT="0" distB="0" distL="0" distR="0" wp14:anchorId="4E0FC67A" wp14:editId="4E3E255D">
                <wp:extent cx="5725795" cy="471805"/>
                <wp:effectExtent l="0" t="0" r="8255" b="4445"/>
                <wp:docPr id="143"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44" name="Group 21"/>
                        <wpg:cNvGrpSpPr>
                          <a:grpSpLocks/>
                        </wpg:cNvGrpSpPr>
                        <wpg:grpSpPr bwMode="auto">
                          <a:xfrm>
                            <a:off x="32492" y="0"/>
                            <a:ext cx="28800" cy="5058"/>
                            <a:chOff x="18888" y="0"/>
                            <a:chExt cx="42014" cy="7110"/>
                          </a:xfrm>
                        </wpg:grpSpPr>
                        <wps:wsp>
                          <wps:cNvPr id="145" name="Rectangle: Rounded Corners 55">
                            <a:extLst>
                              <a:ext uri="{C183D7F6-B498-43B3-948B-1728B52AA6E4}">
                                <adec:decorative xmlns:adec="http://schemas.microsoft.com/office/drawing/2017/decorative" val="1"/>
                              </a:ext>
                            </a:extLst>
                          </wps:cNvPr>
                          <wps:cNvSpPr>
                            <a:spLocks noChangeArrowheads="1"/>
                          </wps:cNvSpPr>
                          <wps:spPr bwMode="auto">
                            <a:xfrm>
                              <a:off x="18888" y="0"/>
                              <a:ext cx="42014"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3C17041" w14:textId="77777777" w:rsidR="00DB7FDB" w:rsidRDefault="00DB7FDB" w:rsidP="00DB7FDB">
                                <w:pPr>
                                  <w:pStyle w:val="a7"/>
                                  <w:keepNext/>
                                  <w:rPr>
                                    <w:bCs w:val="0"/>
                                    <w:color w:val="FFFFFF" w:themeColor="background1"/>
                                    <w:lang w:bidi="ar-SY"/>
                                  </w:rPr>
                                </w:pPr>
                                <w:r>
                                  <w:rPr>
                                    <w:rFonts w:hint="cs"/>
                                    <w:bCs w:val="0"/>
                                    <w:color w:val="FFFFFF" w:themeColor="background1"/>
                                    <w:rtl/>
                                    <w:lang w:bidi="ar-SY"/>
                                  </w:rPr>
                                  <w:t xml:space="preserve">        </w:t>
                                </w:r>
                                <w:r w:rsidR="009B2F4B" w:rsidRPr="009B2F4B">
                                  <w:rPr>
                                    <w:bCs w:val="0"/>
                                    <w:color w:val="FFFFFF" w:themeColor="background1"/>
                                    <w:rtl/>
                                  </w:rPr>
                                  <w:t>تساعد الشركات على تحسين الأداء</w:t>
                                </w:r>
                                <w:r>
                                  <w:rPr>
                                    <w:rFonts w:hint="cs"/>
                                    <w:bCs w:val="0"/>
                                    <w:color w:val="FFFFFF" w:themeColor="background1"/>
                                    <w:rtl/>
                                  </w:rPr>
                                  <w:t>:</w:t>
                                </w:r>
                              </w:p>
                            </w:txbxContent>
                          </wps:txbx>
                          <wps:bodyPr rot="0" vert="horz" wrap="square" lIns="91440" tIns="36000" rIns="91440" bIns="36000" anchor="ctr" anchorCtr="0" upright="1">
                            <a:noAutofit/>
                          </wps:bodyPr>
                        </wps:wsp>
                        <wps:wsp>
                          <wps:cNvPr id="14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BEFA59C" w14:textId="77777777" w:rsidR="00DB7FDB" w:rsidRDefault="009B2F4B" w:rsidP="00DB7FDB">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14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E0FC67A" id="Group 1022" o:spid="_x0000_s1592"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">
                <v:group id="Group 21" o:spid="_x0000_s1593" style="position:absolute;left:32492;width:28800;height:5058" coordorigin="18888" coordsize="4201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oundrect id="Rectangle: Rounded Corners 55" o:spid="_x0000_s1594" alt="&quot;&quot;" style="position:absolute;left:18888;width:4201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" fillcolor="#c00000" stroked="f" strokeweight="1pt">
                    <v:stroke joinstyle="miter"/>
                    <v:textbox inset=",1mm,,1mm">
                      <w:txbxContent>
                        <w:p w14:paraId="23C17041" w14:textId="77777777" w:rsidR="00DB7FDB" w:rsidRDefault="00DB7FDB" w:rsidP="00DB7FDB">
                          <w:pPr>
                            <w:pStyle w:val="a7"/>
                            <w:keepNext/>
                            <w:rPr>
                              <w:bCs w:val="0"/>
                              <w:color w:val="FFFFFF" w:themeColor="background1"/>
                              <w:lang w:bidi="ar-SY"/>
                            </w:rPr>
                          </w:pPr>
                          <w:r>
                            <w:rPr>
                              <w:rFonts w:hint="cs"/>
                              <w:bCs w:val="0"/>
                              <w:color w:val="FFFFFF" w:themeColor="background1"/>
                              <w:rtl/>
                              <w:lang w:bidi="ar-SY"/>
                            </w:rPr>
                            <w:t xml:space="preserve">        </w:t>
                          </w:r>
                          <w:r w:rsidR="009B2F4B" w:rsidRPr="009B2F4B">
                            <w:rPr>
                              <w:bCs w:val="0"/>
                              <w:color w:val="FFFFFF" w:themeColor="background1"/>
                              <w:rtl/>
                            </w:rPr>
                            <w:t>تساعد الشركات على تحسين الأداء</w:t>
                          </w:r>
                          <w:r>
                            <w:rPr>
                              <w:rFonts w:hint="cs"/>
                              <w:bCs w:val="0"/>
                              <w:color w:val="FFFFFF" w:themeColor="background1"/>
                              <w:rtl/>
                            </w:rPr>
                            <w:t>:</w:t>
                          </w:r>
                        </w:p>
                      </w:txbxContent>
                    </v:textbox>
                  </v:roundrect>
                  <v:oval id="Oval 61" o:spid="_x0000_s159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" fillcolor="#272727 [2749]" stroked="f" strokeweight="1pt">
                    <v:stroke joinstyle="miter"/>
                    <v:shadow on="t" color="black" opacity="26213f" origin=",-.5" offset="0,3pt"/>
                    <v:textbox inset="0,0,0,0">
                      <w:txbxContent>
                        <w:p w14:paraId="3BEFA59C" w14:textId="77777777" w:rsidR="00DB7FDB" w:rsidRDefault="009B2F4B" w:rsidP="00DB7FDB">
                          <w:pPr>
                            <w:jc w:val="center"/>
                            <w:rPr>
                              <w:color w:val="FFFFFF" w:themeColor="background1"/>
                              <w:lang w:bidi="ar-SY"/>
                            </w:rPr>
                          </w:pPr>
                          <w:r>
                            <w:rPr>
                              <w:rFonts w:hint="cs"/>
                              <w:color w:val="FFFFFF" w:themeColor="background1"/>
                              <w:rtl/>
                              <w:lang w:bidi="ar-SY"/>
                            </w:rPr>
                            <w:t>1</w:t>
                          </w:r>
                        </w:p>
                      </w:txbxContent>
                    </v:textbox>
                  </v:oval>
                </v:group>
                <v:rect id="Rectangle 25" o:spid="_x0000_s159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" fillcolor="#c00000" stroked="f" strokeweight="1pt"/>
                <w10:anchorlock/>
              </v:group>
            </w:pict>
          </mc:Fallback>
        </mc:AlternateContent>
      </w:r>
    </w:p>
    <w:p w14:paraId="31E977AC" w14:textId="77777777" w:rsidR="009B2F4B" w:rsidRPr="00D55833" w:rsidRDefault="009B2F4B" w:rsidP="009B2F4B">
      <w:pPr>
        <w:rPr>
          <w:rtl/>
        </w:rPr>
      </w:pPr>
      <w:r w:rsidRPr="00D55833">
        <w:rPr>
          <w:rtl/>
        </w:rPr>
        <w:t xml:space="preserve">يُعد العمل مع موظفين كِبار مُتخصصين وموهوبين من أسمى طُرق الوصول إلى أي هدف في الشركة، وتكون إدارة المواهب أكثر فعالية وتأثيرًا في الشركة عندما تجمع بين </w:t>
      </w:r>
      <w:r w:rsidRPr="00D55833">
        <w:rPr>
          <w:rFonts w:hint="cs"/>
          <w:rtl/>
        </w:rPr>
        <w:t>ثلاث</w:t>
      </w:r>
      <w:r w:rsidRPr="00D55833">
        <w:rPr>
          <w:rtl/>
        </w:rPr>
        <w:t xml:space="preserve"> مكونات رئيسية: التخصيص السريع للمواهب، تجربة الموظف الايجابية، وفريق الموارد البشرية الاستراتيجي</w:t>
      </w:r>
      <w:r w:rsidRPr="00D55833">
        <w:rPr>
          <w:rFonts w:hint="cs"/>
          <w:rtl/>
        </w:rPr>
        <w:t>.</w:t>
      </w:r>
    </w:p>
    <w:p w14:paraId="64A0E164" w14:textId="77777777" w:rsidR="009B2F4B" w:rsidRDefault="009B2F4B" w:rsidP="00DB7FDB">
      <w:pPr>
        <w:keepNext/>
        <w:jc w:val="center"/>
        <w:rPr>
          <w:rtl/>
        </w:rPr>
      </w:pPr>
      <w:r>
        <w:rPr>
          <w:noProof/>
        </w:rPr>
        <mc:AlternateContent>
          <mc:Choice Requires="wpg">
            <w:drawing>
              <wp:inline distT="0" distB="0" distL="0" distR="0" wp14:anchorId="412C41F8" wp14:editId="59EB911F">
                <wp:extent cx="5725795" cy="471805"/>
                <wp:effectExtent l="0" t="0" r="8255" b="4445"/>
                <wp:docPr id="1116"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19" name="Group 21"/>
                        <wpg:cNvGrpSpPr>
                          <a:grpSpLocks/>
                        </wpg:cNvGrpSpPr>
                        <wpg:grpSpPr bwMode="auto">
                          <a:xfrm>
                            <a:off x="32492" y="0"/>
                            <a:ext cx="28800" cy="5058"/>
                            <a:chOff x="18888" y="0"/>
                            <a:chExt cx="42014" cy="7110"/>
                          </a:xfrm>
                        </wpg:grpSpPr>
                        <wps:wsp>
                          <wps:cNvPr id="1120" name="Rectangle: Rounded Corners 55">
                            <a:extLst>
                              <a:ext uri="{C183D7F6-B498-43B3-948B-1728B52AA6E4}">
                                <adec:decorative xmlns:adec="http://schemas.microsoft.com/office/drawing/2017/decorative" val="1"/>
                              </a:ext>
                            </a:extLst>
                          </wps:cNvPr>
                          <wps:cNvSpPr>
                            <a:spLocks noChangeArrowheads="1"/>
                          </wps:cNvSpPr>
                          <wps:spPr bwMode="auto">
                            <a:xfrm>
                              <a:off x="18888" y="0"/>
                              <a:ext cx="42014"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01B4409"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تسمح للشركات بالبقاء في المنافسة</w:t>
                                </w:r>
                                <w:r>
                                  <w:rPr>
                                    <w:rFonts w:hint="cs"/>
                                    <w:bCs w:val="0"/>
                                    <w:color w:val="FFFFFF" w:themeColor="background1"/>
                                    <w:rtl/>
                                  </w:rPr>
                                  <w:t>:</w:t>
                                </w:r>
                              </w:p>
                            </w:txbxContent>
                          </wps:txbx>
                          <wps:bodyPr rot="0" vert="horz" wrap="square" lIns="91440" tIns="36000" rIns="91440" bIns="36000" anchor="ctr" anchorCtr="0" upright="1">
                            <a:noAutofit/>
                          </wps:bodyPr>
                        </wps:wsp>
                        <wps:wsp>
                          <wps:cNvPr id="112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E64E389" w14:textId="77777777" w:rsidR="009B2F4B" w:rsidRDefault="009B2F4B" w:rsidP="009B2F4B">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112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12C41F8" id="_x0000_s1597"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">
                <v:group id="Group 21" o:spid="_x0000_s1598" style="position:absolute;left:32492;width:28800;height:5058" coordorigin="18888" coordsize="4201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">
                  <v:roundrect id="Rectangle: Rounded Corners 55" o:spid="_x0000_s1599" alt="&quot;&quot;" style="position:absolute;left:18888;width:4201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" fillcolor="#c00000" stroked="f" strokeweight="1pt">
                    <v:stroke joinstyle="miter"/>
                    <v:textbox inset=",1mm,,1mm">
                      <w:txbxContent>
                        <w:p w14:paraId="701B4409"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تسمح للشركات بالبقاء في المنافسة</w:t>
                          </w:r>
                          <w:r>
                            <w:rPr>
                              <w:rFonts w:hint="cs"/>
                              <w:bCs w:val="0"/>
                              <w:color w:val="FFFFFF" w:themeColor="background1"/>
                              <w:rtl/>
                            </w:rPr>
                            <w:t>:</w:t>
                          </w:r>
                        </w:p>
                      </w:txbxContent>
                    </v:textbox>
                  </v:roundrect>
                  <v:oval id="Oval 61" o:spid="_x0000_s160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" fillcolor="#272727 [2749]" stroked="f" strokeweight="1pt">
                    <v:stroke joinstyle="miter"/>
                    <v:shadow on="t" color="black" opacity="26213f" origin=",-.5" offset="0,3pt"/>
                    <v:textbox inset="0,0,0,0">
                      <w:txbxContent>
                        <w:p w14:paraId="6E64E389" w14:textId="77777777" w:rsidR="009B2F4B" w:rsidRDefault="009B2F4B" w:rsidP="009B2F4B">
                          <w:pPr>
                            <w:jc w:val="center"/>
                            <w:rPr>
                              <w:color w:val="FFFFFF" w:themeColor="background1"/>
                              <w:lang w:bidi="ar-SY"/>
                            </w:rPr>
                          </w:pPr>
                          <w:r>
                            <w:rPr>
                              <w:rFonts w:hint="cs"/>
                              <w:color w:val="FFFFFF" w:themeColor="background1"/>
                              <w:rtl/>
                              <w:lang w:bidi="ar-SY"/>
                            </w:rPr>
                            <w:t>2</w:t>
                          </w:r>
                        </w:p>
                      </w:txbxContent>
                    </v:textbox>
                  </v:oval>
                </v:group>
                <v:rect id="Rectangle 25" o:spid="_x0000_s160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" fillcolor="#c00000" stroked="f" strokeweight="1pt"/>
                <w10:anchorlock/>
              </v:group>
            </w:pict>
          </mc:Fallback>
        </mc:AlternateContent>
      </w:r>
    </w:p>
    <w:p w14:paraId="0AF3A65A" w14:textId="77777777" w:rsidR="00AA0F2A" w:rsidRPr="009B2F4B" w:rsidRDefault="009B2F4B" w:rsidP="009B2F4B">
      <w:pPr>
        <w:rPr>
          <w:rFonts w:cstheme="majorBidi"/>
          <w:b/>
          <w:bCs/>
          <w:color w:val="000080"/>
          <w:rtl/>
        </w:rPr>
      </w:pPr>
      <w:r w:rsidRPr="00D55833">
        <w:rPr>
          <w:rtl/>
        </w:rPr>
        <w:t>إنَّ إدارة المواهب مهمة للشركة بقدر أهميتها للموظفين، حيثُ أنَّ تعيين موظفين موهوبين يسعون للابتكار والتطوير في الشركة يؤثر بشكل إيجابي على الشركة؛ وبالتالي تُصبح أكثر قوة واستعدادًا لمواجهة التغييرات والمخاطر، بالإضافة إلى جعلها ذات منافسة قوية مع الشركات الأخرى</w:t>
      </w:r>
      <w:r>
        <w:rPr>
          <w:rFonts w:hint="cs"/>
          <w:b/>
          <w:bCs/>
          <w:color w:val="000080"/>
          <w:rtl/>
        </w:rPr>
        <w:t>.</w:t>
      </w:r>
    </w:p>
    <w:p w14:paraId="40418930" w14:textId="77777777" w:rsidR="00AA0F2A" w:rsidRDefault="009B2F4B" w:rsidP="00227842">
      <w:pPr>
        <w:jc w:val="center"/>
        <w:rPr>
          <w:rtl/>
        </w:rPr>
      </w:pPr>
      <w:r>
        <w:rPr>
          <w:noProof/>
        </w:rPr>
        <mc:AlternateContent>
          <mc:Choice Requires="wpg">
            <w:drawing>
              <wp:inline distT="0" distB="0" distL="0" distR="0" wp14:anchorId="3D2B3DC9" wp14:editId="3EEE1499">
                <wp:extent cx="5725795" cy="471805"/>
                <wp:effectExtent l="0" t="0" r="8255" b="4445"/>
                <wp:docPr id="1123"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24" name="Group 21"/>
                        <wpg:cNvGrpSpPr>
                          <a:grpSpLocks/>
                        </wpg:cNvGrpSpPr>
                        <wpg:grpSpPr bwMode="auto">
                          <a:xfrm>
                            <a:off x="42416" y="0"/>
                            <a:ext cx="18876" cy="5058"/>
                            <a:chOff x="33365" y="0"/>
                            <a:chExt cx="27537" cy="7110"/>
                          </a:xfrm>
                        </wpg:grpSpPr>
                        <wps:wsp>
                          <wps:cNvPr id="1125" name="Rectangle: Rounded Corners 55">
                            <a:extLst>
                              <a:ext uri="{C183D7F6-B498-43B3-948B-1728B52AA6E4}">
                                <adec:decorative xmlns:adec="http://schemas.microsoft.com/office/drawing/2017/decorative" val="1"/>
                              </a:ext>
                            </a:extLst>
                          </wps:cNvPr>
                          <wps:cNvSpPr>
                            <a:spLocks noChangeArrowheads="1"/>
                          </wps:cNvSpPr>
                          <wps:spPr bwMode="auto">
                            <a:xfrm>
                              <a:off x="33365" y="0"/>
                              <a:ext cx="27537"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4969B07"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تقود إلى الابتكار</w:t>
                                </w:r>
                                <w:r>
                                  <w:rPr>
                                    <w:rFonts w:hint="cs"/>
                                    <w:bCs w:val="0"/>
                                    <w:color w:val="FFFFFF" w:themeColor="background1"/>
                                    <w:rtl/>
                                  </w:rPr>
                                  <w:t>:</w:t>
                                </w:r>
                              </w:p>
                            </w:txbxContent>
                          </wps:txbx>
                          <wps:bodyPr rot="0" vert="horz" wrap="square" lIns="91440" tIns="36000" rIns="91440" bIns="36000" anchor="ctr" anchorCtr="0" upright="1">
                            <a:noAutofit/>
                          </wps:bodyPr>
                        </wps:wsp>
                        <wps:wsp>
                          <wps:cNvPr id="112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45024FE" w14:textId="77777777" w:rsidR="009B2F4B" w:rsidRDefault="009B2F4B" w:rsidP="009B2F4B">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112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D2B3DC9" id="_x0000_s1602"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">
                <v:group id="Group 21" o:spid="_x0000_s1603" style="position:absolute;left:42416;width:18876;height:5058" coordorigin="33365" coordsize="2753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">
                  <v:roundrect id="Rectangle: Rounded Corners 55" o:spid="_x0000_s1604" alt="&quot;&quot;" style="position:absolute;left:33365;width:27537;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" fillcolor="#c00000" stroked="f" strokeweight="1pt">
                    <v:stroke joinstyle="miter"/>
                    <v:textbox inset=",1mm,,1mm">
                      <w:txbxContent>
                        <w:p w14:paraId="74969B07"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تقود إلى الابتكار</w:t>
                          </w:r>
                          <w:r>
                            <w:rPr>
                              <w:rFonts w:hint="cs"/>
                              <w:bCs w:val="0"/>
                              <w:color w:val="FFFFFF" w:themeColor="background1"/>
                              <w:rtl/>
                            </w:rPr>
                            <w:t>:</w:t>
                          </w:r>
                        </w:p>
                      </w:txbxContent>
                    </v:textbox>
                  </v:roundrect>
                  <v:oval id="Oval 61" o:spid="_x0000_s160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" fillcolor="#272727 [2749]" stroked="f" strokeweight="1pt">
                    <v:stroke joinstyle="miter"/>
                    <v:shadow on="t" color="black" opacity="26213f" origin=",-.5" offset="0,3pt"/>
                    <v:textbox inset="0,0,0,0">
                      <w:txbxContent>
                        <w:p w14:paraId="645024FE" w14:textId="77777777" w:rsidR="009B2F4B" w:rsidRDefault="009B2F4B" w:rsidP="009B2F4B">
                          <w:pPr>
                            <w:jc w:val="center"/>
                            <w:rPr>
                              <w:color w:val="FFFFFF" w:themeColor="background1"/>
                              <w:lang w:bidi="ar-SY"/>
                            </w:rPr>
                          </w:pPr>
                          <w:r>
                            <w:rPr>
                              <w:rFonts w:hint="cs"/>
                              <w:color w:val="FFFFFF" w:themeColor="background1"/>
                              <w:rtl/>
                              <w:lang w:bidi="ar-SY"/>
                            </w:rPr>
                            <w:t>3</w:t>
                          </w:r>
                        </w:p>
                      </w:txbxContent>
                    </v:textbox>
                  </v:oval>
                </v:group>
                <v:rect id="Rectangle 25" o:spid="_x0000_s160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" fillcolor="#c00000" stroked="f" strokeweight="1pt"/>
                <w10:anchorlock/>
              </v:group>
            </w:pict>
          </mc:Fallback>
        </mc:AlternateContent>
      </w:r>
    </w:p>
    <w:p w14:paraId="2D38BCA6" w14:textId="77777777" w:rsidR="009B2F4B" w:rsidRDefault="009B2F4B" w:rsidP="009B2F4B">
      <w:pPr>
        <w:rPr>
          <w:rtl/>
        </w:rPr>
      </w:pPr>
      <w:r w:rsidRPr="00D55833">
        <w:rPr>
          <w:rtl/>
        </w:rPr>
        <w:lastRenderedPageBreak/>
        <w:t>تسعى إدارة المواهب إلى جعل الموظفين أكثر ابتكارًا وقدرة على إيجاد طرق لتسخير قدرات الأدوات الجديدة وحل المشكلات والخروج بأفكار أصيلة للنهوض من قوة الشركة، وذلك كون التكنولوجيا والتقنيات الحديثة تلعب دورًا هامًا في ضرب الصناعة</w:t>
      </w:r>
      <w:r w:rsidRPr="00D55833">
        <w:rPr>
          <w:rFonts w:hint="cs"/>
          <w:rtl/>
        </w:rPr>
        <w:t>.</w:t>
      </w:r>
    </w:p>
    <w:p w14:paraId="74A9E758" w14:textId="77777777" w:rsidR="009B2F4B" w:rsidRDefault="009B2F4B" w:rsidP="00227842">
      <w:pPr>
        <w:jc w:val="center"/>
        <w:rPr>
          <w:rtl/>
        </w:rPr>
      </w:pPr>
      <w:r>
        <w:rPr>
          <w:noProof/>
        </w:rPr>
        <mc:AlternateContent>
          <mc:Choice Requires="wpg">
            <w:drawing>
              <wp:inline distT="0" distB="0" distL="0" distR="0" wp14:anchorId="4E98FD7C" wp14:editId="5E4157F6">
                <wp:extent cx="5725795" cy="471805"/>
                <wp:effectExtent l="0" t="0" r="8255" b="4445"/>
                <wp:docPr id="1128"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29" name="Group 21"/>
                        <wpg:cNvGrpSpPr>
                          <a:grpSpLocks/>
                        </wpg:cNvGrpSpPr>
                        <wpg:grpSpPr bwMode="auto">
                          <a:xfrm>
                            <a:off x="33715" y="0"/>
                            <a:ext cx="27577" cy="5058"/>
                            <a:chOff x="20672" y="0"/>
                            <a:chExt cx="40230" cy="7110"/>
                          </a:xfrm>
                        </wpg:grpSpPr>
                        <wps:wsp>
                          <wps:cNvPr id="1130" name="Rectangle: Rounded Corners 55">
                            <a:extLst>
                              <a:ext uri="{C183D7F6-B498-43B3-948B-1728B52AA6E4}">
                                <adec:decorative xmlns:adec="http://schemas.microsoft.com/office/drawing/2017/decorative" val="1"/>
                              </a:ext>
                            </a:extLst>
                          </wps:cNvPr>
                          <wps:cNvSpPr>
                            <a:spLocks noChangeArrowheads="1"/>
                          </wps:cNvSpPr>
                          <wps:spPr bwMode="auto">
                            <a:xfrm>
                              <a:off x="20672" y="0"/>
                              <a:ext cx="40230"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6AC7A9C"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تساعد على تشكيل فرق منتجة</w:t>
                                </w:r>
                                <w:r>
                                  <w:rPr>
                                    <w:rFonts w:hint="cs"/>
                                    <w:bCs w:val="0"/>
                                    <w:color w:val="FFFFFF" w:themeColor="background1"/>
                                    <w:rtl/>
                                  </w:rPr>
                                  <w:t>:</w:t>
                                </w:r>
                              </w:p>
                            </w:txbxContent>
                          </wps:txbx>
                          <wps:bodyPr rot="0" vert="horz" wrap="square" lIns="91440" tIns="36000" rIns="91440" bIns="36000" anchor="ctr" anchorCtr="0" upright="1">
                            <a:noAutofit/>
                          </wps:bodyPr>
                        </wps:wsp>
                        <wps:wsp>
                          <wps:cNvPr id="113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41AE0BE6" w14:textId="77777777" w:rsidR="009B2F4B" w:rsidRDefault="009B2F4B" w:rsidP="009B2F4B">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113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E98FD7C" id="_x0000_s1607"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">
                <v:group id="Group 21" o:spid="_x0000_s1608" style="position:absolute;left:33715;width:27577;height:5058" coordorigin="20672" coordsize="4023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">
                  <v:roundrect id="Rectangle: Rounded Corners 55" o:spid="_x0000_s1609" alt="&quot;&quot;" style="position:absolute;left:20672;width:4023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" fillcolor="#c00000" stroked="f" strokeweight="1pt">
                    <v:stroke joinstyle="miter"/>
                    <v:textbox inset=",1mm,,1mm">
                      <w:txbxContent>
                        <w:p w14:paraId="56AC7A9C"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تساعد على تشكيل فرق منتجة</w:t>
                          </w:r>
                          <w:r>
                            <w:rPr>
                              <w:rFonts w:hint="cs"/>
                              <w:bCs w:val="0"/>
                              <w:color w:val="FFFFFF" w:themeColor="background1"/>
                              <w:rtl/>
                            </w:rPr>
                            <w:t>:</w:t>
                          </w:r>
                        </w:p>
                      </w:txbxContent>
                    </v:textbox>
                  </v:roundrect>
                  <v:oval id="Oval 61" o:spid="_x0000_s161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" fillcolor="#272727 [2749]" stroked="f" strokeweight="1pt">
                    <v:stroke joinstyle="miter"/>
                    <v:shadow on="t" color="black" opacity="26213f" origin=",-.5" offset="0,3pt"/>
                    <v:textbox inset="0,0,0,0">
                      <w:txbxContent>
                        <w:p w14:paraId="41AE0BE6" w14:textId="77777777" w:rsidR="009B2F4B" w:rsidRDefault="009B2F4B" w:rsidP="009B2F4B">
                          <w:pPr>
                            <w:jc w:val="center"/>
                            <w:rPr>
                              <w:color w:val="FFFFFF" w:themeColor="background1"/>
                              <w:lang w:bidi="ar-SY"/>
                            </w:rPr>
                          </w:pPr>
                          <w:r>
                            <w:rPr>
                              <w:rFonts w:hint="cs"/>
                              <w:color w:val="FFFFFF" w:themeColor="background1"/>
                              <w:rtl/>
                              <w:lang w:bidi="ar-SY"/>
                            </w:rPr>
                            <w:t>4</w:t>
                          </w:r>
                        </w:p>
                      </w:txbxContent>
                    </v:textbox>
                  </v:oval>
                </v:group>
                <v:rect id="Rectangle 25" o:spid="_x0000_s161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" fillcolor="#c00000" stroked="f" strokeweight="1pt"/>
                <w10:anchorlock/>
              </v:group>
            </w:pict>
          </mc:Fallback>
        </mc:AlternateContent>
      </w:r>
    </w:p>
    <w:p w14:paraId="351D2044" w14:textId="77777777" w:rsidR="009B2F4B" w:rsidRDefault="009B2F4B" w:rsidP="009B2F4B">
      <w:pPr>
        <w:rPr>
          <w:rtl/>
        </w:rPr>
      </w:pPr>
      <w:r w:rsidRPr="00D55833">
        <w:rPr>
          <w:rtl/>
        </w:rPr>
        <w:t>يُعد فريق العمل في الشركة من أهم الأساسات التي تعود بالقوة للشركة، ووجود مجموعة من الموظفين الموهوبين والمبدعين في الشركة يعني أنّ استراتيجية إدارة المواهب ستسمح بتشكيل فرق أكثر إنتاجية</w:t>
      </w:r>
      <w:r>
        <w:rPr>
          <w:rFonts w:hint="cs"/>
          <w:rtl/>
        </w:rPr>
        <w:t>.</w:t>
      </w:r>
    </w:p>
    <w:p w14:paraId="396BAFF0" w14:textId="77777777" w:rsidR="009B2F4B" w:rsidRDefault="009B2F4B" w:rsidP="003D183B">
      <w:pPr>
        <w:keepNext/>
        <w:jc w:val="center"/>
        <w:rPr>
          <w:rtl/>
        </w:rPr>
      </w:pPr>
      <w:r>
        <w:rPr>
          <w:noProof/>
        </w:rPr>
        <mc:AlternateContent>
          <mc:Choice Requires="wpg">
            <w:drawing>
              <wp:inline distT="0" distB="0" distL="0" distR="0" wp14:anchorId="0BD85103" wp14:editId="04A88F00">
                <wp:extent cx="5725795" cy="471805"/>
                <wp:effectExtent l="0" t="0" r="8255" b="4445"/>
                <wp:docPr id="1133"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34" name="Group 21"/>
                        <wpg:cNvGrpSpPr>
                          <a:grpSpLocks/>
                        </wpg:cNvGrpSpPr>
                        <wpg:grpSpPr bwMode="auto">
                          <a:xfrm>
                            <a:off x="36366" y="0"/>
                            <a:ext cx="24926" cy="5058"/>
                            <a:chOff x="24539" y="0"/>
                            <a:chExt cx="36363" cy="7110"/>
                          </a:xfrm>
                        </wpg:grpSpPr>
                        <wps:wsp>
                          <wps:cNvPr id="1135" name="Rectangle: Rounded Corners 55">
                            <a:extLst>
                              <a:ext uri="{C183D7F6-B498-43B3-948B-1728B52AA6E4}">
                                <adec:decorative xmlns:adec="http://schemas.microsoft.com/office/drawing/2017/decorative" val="1"/>
                              </a:ext>
                            </a:extLst>
                          </wps:cNvPr>
                          <wps:cNvSpPr>
                            <a:spLocks noChangeArrowheads="1"/>
                          </wps:cNvSpPr>
                          <wps:spPr bwMode="auto">
                            <a:xfrm>
                              <a:off x="24539" y="0"/>
                              <a:ext cx="36363"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737776E"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تقلل نسبة انتقال الموظفين</w:t>
                                </w:r>
                                <w:r>
                                  <w:rPr>
                                    <w:rFonts w:hint="cs"/>
                                    <w:bCs w:val="0"/>
                                    <w:color w:val="FFFFFF" w:themeColor="background1"/>
                                    <w:rtl/>
                                  </w:rPr>
                                  <w:t>:</w:t>
                                </w:r>
                              </w:p>
                            </w:txbxContent>
                          </wps:txbx>
                          <wps:bodyPr rot="0" vert="horz" wrap="square" lIns="91440" tIns="36000" rIns="91440" bIns="36000" anchor="ctr" anchorCtr="0" upright="1">
                            <a:noAutofit/>
                          </wps:bodyPr>
                        </wps:wsp>
                        <wps:wsp>
                          <wps:cNvPr id="113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74309D9" w14:textId="77777777" w:rsidR="009B2F4B" w:rsidRDefault="009B2F4B" w:rsidP="009B2F4B">
                                <w:pPr>
                                  <w:jc w:val="center"/>
                                  <w:rPr>
                                    <w:color w:val="FFFFFF" w:themeColor="background1"/>
                                    <w:lang w:bidi="ar-SY"/>
                                  </w:rPr>
                                </w:pPr>
                                <w:r>
                                  <w:rPr>
                                    <w:rFonts w:hint="cs"/>
                                    <w:color w:val="FFFFFF" w:themeColor="background1"/>
                                    <w:rtl/>
                                    <w:lang w:bidi="ar-SY"/>
                                  </w:rPr>
                                  <w:t>5</w:t>
                                </w:r>
                              </w:p>
                            </w:txbxContent>
                          </wps:txbx>
                          <wps:bodyPr rot="0" vert="horz" wrap="square" lIns="0" tIns="0" rIns="0" bIns="0" anchor="ctr" anchorCtr="0" upright="1">
                            <a:noAutofit/>
                          </wps:bodyPr>
                        </wps:wsp>
                      </wpg:grpSp>
                      <wps:wsp>
                        <wps:cNvPr id="113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0BD85103" id="_x0000_s1612"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">
                <v:group id="Group 21" o:spid="_x0000_s1613" style="position:absolute;left:36366;width:24926;height:5058" coordorigin="24539" coordsize="3636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">
                  <v:roundrect id="Rectangle: Rounded Corners 55" o:spid="_x0000_s1614" alt="&quot;&quot;" style="position:absolute;left:24539;width:3636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" fillcolor="#c00000" stroked="f" strokeweight="1pt">
                    <v:stroke joinstyle="miter"/>
                    <v:textbox inset=",1mm,,1mm">
                      <w:txbxContent>
                        <w:p w14:paraId="4737776E"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تقلل نسبة انتقال الموظفين</w:t>
                          </w:r>
                          <w:r>
                            <w:rPr>
                              <w:rFonts w:hint="cs"/>
                              <w:bCs w:val="0"/>
                              <w:color w:val="FFFFFF" w:themeColor="background1"/>
                              <w:rtl/>
                            </w:rPr>
                            <w:t>:</w:t>
                          </w:r>
                        </w:p>
                      </w:txbxContent>
                    </v:textbox>
                  </v:roundrect>
                  <v:oval id="Oval 61" o:spid="_x0000_s161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" fillcolor="#272727 [2749]" stroked="f" strokeweight="1pt">
                    <v:stroke joinstyle="miter"/>
                    <v:shadow on="t" color="black" opacity="26213f" origin=",-.5" offset="0,3pt"/>
                    <v:textbox inset="0,0,0,0">
                      <w:txbxContent>
                        <w:p w14:paraId="774309D9" w14:textId="77777777" w:rsidR="009B2F4B" w:rsidRDefault="009B2F4B" w:rsidP="009B2F4B">
                          <w:pPr>
                            <w:jc w:val="center"/>
                            <w:rPr>
                              <w:color w:val="FFFFFF" w:themeColor="background1"/>
                              <w:lang w:bidi="ar-SY"/>
                            </w:rPr>
                          </w:pPr>
                          <w:r>
                            <w:rPr>
                              <w:rFonts w:hint="cs"/>
                              <w:color w:val="FFFFFF" w:themeColor="background1"/>
                              <w:rtl/>
                              <w:lang w:bidi="ar-SY"/>
                            </w:rPr>
                            <w:t>5</w:t>
                          </w:r>
                        </w:p>
                      </w:txbxContent>
                    </v:textbox>
                  </v:oval>
                </v:group>
                <v:rect id="Rectangle 25" o:spid="_x0000_s161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" fillcolor="#c00000" stroked="f" strokeweight="1pt"/>
                <w10:anchorlock/>
              </v:group>
            </w:pict>
          </mc:Fallback>
        </mc:AlternateContent>
      </w:r>
    </w:p>
    <w:p w14:paraId="73495EDB" w14:textId="77777777" w:rsidR="009B2F4B" w:rsidRDefault="009B2F4B" w:rsidP="009B2F4B">
      <w:pPr>
        <w:rPr>
          <w:rtl/>
        </w:rPr>
      </w:pPr>
      <w:r w:rsidRPr="00D55833">
        <w:rPr>
          <w:rtl/>
        </w:rPr>
        <w:t>تُساعد إدارة المواهب في الحفاظ على دفع موظفي الشركات وتحفيزهم لخلق المزيد من الأسباب التي تضمن بقائهم في الشركة والقيام بمهامهم دون تردد أو الخوف من طلب الانتقال</w:t>
      </w:r>
      <w:r>
        <w:rPr>
          <w:rFonts w:hint="cs"/>
          <w:rtl/>
        </w:rPr>
        <w:t>.</w:t>
      </w:r>
    </w:p>
    <w:p w14:paraId="60C8DB23" w14:textId="77777777" w:rsidR="009B2F4B" w:rsidRDefault="009B2F4B" w:rsidP="009B2F4B">
      <w:pPr>
        <w:rPr>
          <w:rtl/>
        </w:rPr>
      </w:pPr>
      <w:r>
        <w:rPr>
          <w:noProof/>
        </w:rPr>
        <mc:AlternateContent>
          <mc:Choice Requires="wpg">
            <w:drawing>
              <wp:inline distT="0" distB="0" distL="0" distR="0" wp14:anchorId="51829B3C" wp14:editId="1A8A3B65">
                <wp:extent cx="5725142" cy="471805"/>
                <wp:effectExtent l="0" t="0" r="9525" b="4445"/>
                <wp:docPr id="1138"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142" cy="471805"/>
                          <a:chOff x="0" y="0"/>
                          <a:chExt cx="61285" cy="5058"/>
                        </a:xfrm>
                      </wpg:grpSpPr>
                      <wpg:grpSp>
                        <wpg:cNvPr id="1139" name="Group 21"/>
                        <wpg:cNvGrpSpPr>
                          <a:grpSpLocks/>
                        </wpg:cNvGrpSpPr>
                        <wpg:grpSpPr bwMode="auto">
                          <a:xfrm>
                            <a:off x="25898" y="0"/>
                            <a:ext cx="35387" cy="5058"/>
                            <a:chOff x="9270" y="-1"/>
                            <a:chExt cx="51624" cy="7110"/>
                          </a:xfrm>
                        </wpg:grpSpPr>
                        <wps:wsp>
                          <wps:cNvPr id="1140" name="Rectangle: Rounded Corners 55">
                            <a:extLst>
                              <a:ext uri="{C183D7F6-B498-43B3-948B-1728B52AA6E4}">
                                <adec:decorative xmlns:adec="http://schemas.microsoft.com/office/drawing/2017/decorative" val="1"/>
                              </a:ext>
                            </a:extLst>
                          </wps:cNvPr>
                          <wps:cNvSpPr>
                            <a:spLocks noChangeArrowheads="1"/>
                          </wps:cNvSpPr>
                          <wps:spPr bwMode="auto">
                            <a:xfrm>
                              <a:off x="9270" y="-1"/>
                              <a:ext cx="51624"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177B13B"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تؤدي إلى علامة تجارية قوية لصاحب العمل</w:t>
                                </w:r>
                                <w:r>
                                  <w:rPr>
                                    <w:rFonts w:hint="cs"/>
                                    <w:bCs w:val="0"/>
                                    <w:color w:val="FFFFFF" w:themeColor="background1"/>
                                    <w:rtl/>
                                  </w:rPr>
                                  <w:t>:</w:t>
                                </w:r>
                              </w:p>
                            </w:txbxContent>
                          </wps:txbx>
                          <wps:bodyPr rot="0" vert="horz" wrap="square" lIns="91440" tIns="36000" rIns="91440" bIns="36000" anchor="ctr" anchorCtr="0" upright="1">
                            <a:noAutofit/>
                          </wps:bodyPr>
                        </wps:wsp>
                        <wps:wsp>
                          <wps:cNvPr id="114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4992E6E4" w14:textId="77777777" w:rsidR="009B2F4B" w:rsidRDefault="009B2F4B" w:rsidP="009B2F4B">
                                <w:pPr>
                                  <w:jc w:val="center"/>
                                  <w:rPr>
                                    <w:color w:val="FFFFFF" w:themeColor="background1"/>
                                    <w:lang w:bidi="ar-SY"/>
                                  </w:rPr>
                                </w:pPr>
                                <w:r>
                                  <w:rPr>
                                    <w:rFonts w:hint="cs"/>
                                    <w:color w:val="FFFFFF" w:themeColor="background1"/>
                                    <w:rtl/>
                                    <w:lang w:bidi="ar-SY"/>
                                  </w:rPr>
                                  <w:t>6</w:t>
                                </w:r>
                              </w:p>
                            </w:txbxContent>
                          </wps:txbx>
                          <wps:bodyPr rot="0" vert="horz" wrap="square" lIns="0" tIns="0" rIns="0" bIns="0" anchor="ctr" anchorCtr="0" upright="1">
                            <a:noAutofit/>
                          </wps:bodyPr>
                        </wps:wsp>
                      </wpg:grpSp>
                      <wps:wsp>
                        <wps:cNvPr id="114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1829B3C" id="_x0000_s1617" style="width:450.8pt;height:37.15pt;mso-position-horizontal-relative:char;mso-position-vertical-relative:line" coordsize="61285,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">
                <v:group id="Group 21" o:spid="_x0000_s1618" style="position:absolute;left:25898;width:35387;height:5058" coordorigin="9270,-1" coordsize="5162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">
                  <v:roundrect id="Rectangle: Rounded Corners 55" o:spid="_x0000_s1619" alt="&quot;&quot;" style="position:absolute;left:9270;top:-1;width:5162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" fillcolor="#c00000" stroked="f" strokeweight="1pt">
                    <v:stroke joinstyle="miter"/>
                    <v:textbox inset=",1mm,,1mm">
                      <w:txbxContent>
                        <w:p w14:paraId="1177B13B"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تؤدي إلى علامة تجارية قوية لصاحب العمل</w:t>
                          </w:r>
                          <w:r>
                            <w:rPr>
                              <w:rFonts w:hint="cs"/>
                              <w:bCs w:val="0"/>
                              <w:color w:val="FFFFFF" w:themeColor="background1"/>
                              <w:rtl/>
                            </w:rPr>
                            <w:t>:</w:t>
                          </w:r>
                        </w:p>
                      </w:txbxContent>
                    </v:textbox>
                  </v:roundrect>
                  <v:oval id="Oval 61" o:spid="_x0000_s162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" fillcolor="#272727 [2749]" stroked="f" strokeweight="1pt">
                    <v:stroke joinstyle="miter"/>
                    <v:shadow on="t" color="black" opacity="26213f" origin=",-.5" offset="0,3pt"/>
                    <v:textbox inset="0,0,0,0">
                      <w:txbxContent>
                        <w:p w14:paraId="4992E6E4" w14:textId="77777777" w:rsidR="009B2F4B" w:rsidRDefault="009B2F4B" w:rsidP="009B2F4B">
                          <w:pPr>
                            <w:jc w:val="center"/>
                            <w:rPr>
                              <w:color w:val="FFFFFF" w:themeColor="background1"/>
                              <w:lang w:bidi="ar-SY"/>
                            </w:rPr>
                          </w:pPr>
                          <w:r>
                            <w:rPr>
                              <w:rFonts w:hint="cs"/>
                              <w:color w:val="FFFFFF" w:themeColor="background1"/>
                              <w:rtl/>
                              <w:lang w:bidi="ar-SY"/>
                            </w:rPr>
                            <w:t>6</w:t>
                          </w:r>
                        </w:p>
                      </w:txbxContent>
                    </v:textbox>
                  </v:oval>
                </v:group>
                <v:rect id="Rectangle 25" o:spid="_x0000_s162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" fillcolor="#c00000" stroked="f" strokeweight="1pt"/>
                <w10:anchorlock/>
              </v:group>
            </w:pict>
          </mc:Fallback>
        </mc:AlternateContent>
      </w:r>
    </w:p>
    <w:p w14:paraId="148BB6FE" w14:textId="77777777" w:rsidR="009B2F4B" w:rsidRPr="00115D98" w:rsidRDefault="009B2F4B" w:rsidP="009B2F4B">
      <w:pPr>
        <w:rPr>
          <w:rtl/>
        </w:rPr>
      </w:pPr>
      <w:r w:rsidRPr="00115D98">
        <w:rPr>
          <w:rtl/>
        </w:rPr>
        <w:t>تصنيف إدارة المواهب للشركة وإعطاء علامة تجارية لصاحبها وبيان قوتها بين الشركات الاخرى؛ يساعد على جذب أفضل المرشحين للتعيينات المستقبلية</w:t>
      </w:r>
      <w:r>
        <w:rPr>
          <w:rFonts w:hint="cs"/>
          <w:rtl/>
        </w:rPr>
        <w:t>.</w:t>
      </w:r>
    </w:p>
    <w:p w14:paraId="4EF7E99E" w14:textId="77777777" w:rsidR="009B2F4B" w:rsidRDefault="009B2F4B" w:rsidP="009B2F4B">
      <w:pPr>
        <w:rPr>
          <w:rtl/>
        </w:rPr>
      </w:pPr>
      <w:r>
        <w:rPr>
          <w:noProof/>
        </w:rPr>
        <mc:AlternateContent>
          <mc:Choice Requires="wpg">
            <w:drawing>
              <wp:inline distT="0" distB="0" distL="0" distR="0" wp14:anchorId="44154910" wp14:editId="7FA0CD90">
                <wp:extent cx="5725795" cy="471805"/>
                <wp:effectExtent l="0" t="0" r="8255" b="4445"/>
                <wp:docPr id="1143"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795" cy="471805"/>
                          <a:chOff x="0" y="0"/>
                          <a:chExt cx="61292" cy="5058"/>
                        </a:xfrm>
                      </wpg:grpSpPr>
                      <wpg:grpSp>
                        <wpg:cNvPr id="1144" name="Group 21"/>
                        <wpg:cNvGrpSpPr>
                          <a:grpSpLocks/>
                        </wpg:cNvGrpSpPr>
                        <wpg:grpSpPr bwMode="auto">
                          <a:xfrm>
                            <a:off x="36366" y="0"/>
                            <a:ext cx="24926" cy="5058"/>
                            <a:chOff x="24539" y="0"/>
                            <a:chExt cx="36363" cy="7110"/>
                          </a:xfrm>
                        </wpg:grpSpPr>
                        <wps:wsp>
                          <wps:cNvPr id="1145" name="Rectangle: Rounded Corners 55">
                            <a:extLst>
                              <a:ext uri="{C183D7F6-B498-43B3-948B-1728B52AA6E4}">
                                <adec:decorative xmlns:adec="http://schemas.microsoft.com/office/drawing/2017/decorative" val="1"/>
                              </a:ext>
                            </a:extLst>
                          </wps:cNvPr>
                          <wps:cNvSpPr>
                            <a:spLocks noChangeArrowheads="1"/>
                          </wps:cNvSpPr>
                          <wps:spPr bwMode="auto">
                            <a:xfrm>
                              <a:off x="24539" y="0"/>
                              <a:ext cx="36363"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9F444E7"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تحفيز الآخرين على النمو</w:t>
                                </w:r>
                                <w:r>
                                  <w:rPr>
                                    <w:rFonts w:hint="cs"/>
                                    <w:bCs w:val="0"/>
                                    <w:color w:val="FFFFFF" w:themeColor="background1"/>
                                    <w:rtl/>
                                  </w:rPr>
                                  <w:t>:</w:t>
                                </w:r>
                              </w:p>
                            </w:txbxContent>
                          </wps:txbx>
                          <wps:bodyPr rot="0" vert="horz" wrap="square" lIns="91440" tIns="36000" rIns="91440" bIns="36000" anchor="ctr" anchorCtr="0" upright="1">
                            <a:noAutofit/>
                          </wps:bodyPr>
                        </wps:wsp>
                        <wps:wsp>
                          <wps:cNvPr id="114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29EA24D5" w14:textId="77777777" w:rsidR="009B2F4B" w:rsidRDefault="009B2F4B" w:rsidP="009B2F4B">
                                <w:pPr>
                                  <w:jc w:val="center"/>
                                  <w:rPr>
                                    <w:color w:val="FFFFFF" w:themeColor="background1"/>
                                    <w:lang w:bidi="ar-SY"/>
                                  </w:rPr>
                                </w:pPr>
                                <w:r>
                                  <w:rPr>
                                    <w:rFonts w:hint="cs"/>
                                    <w:color w:val="FFFFFF" w:themeColor="background1"/>
                                    <w:rtl/>
                                    <w:lang w:bidi="ar-SY"/>
                                  </w:rPr>
                                  <w:t>7</w:t>
                                </w:r>
                              </w:p>
                            </w:txbxContent>
                          </wps:txbx>
                          <wps:bodyPr rot="0" vert="horz" wrap="square" lIns="0" tIns="0" rIns="0" bIns="0" anchor="ctr" anchorCtr="0" upright="1">
                            <a:noAutofit/>
                          </wps:bodyPr>
                        </wps:wsp>
                      </wpg:grpSp>
                      <wps:wsp>
                        <wps:cNvPr id="114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4154910" id="_x0000_s1622" style="width:450.85pt;height:37.15pt;mso-position-horizontal-relative:char;mso-position-vertical-relative:line" coordsize="61292,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">
                <v:group id="Group 21" o:spid="_x0000_s1623" style="position:absolute;left:36366;width:24926;height:5058" coordorigin="24539" coordsize="3636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">
                  <v:roundrect id="Rectangle: Rounded Corners 55" o:spid="_x0000_s1624" alt="&quot;&quot;" style="position:absolute;left:24539;width:3636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" fillcolor="#c00000" stroked="f" strokeweight="1pt">
                    <v:stroke joinstyle="miter"/>
                    <v:textbox inset=",1mm,,1mm">
                      <w:txbxContent>
                        <w:p w14:paraId="49F444E7"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تحفيز الآخرين على النمو</w:t>
                          </w:r>
                          <w:r>
                            <w:rPr>
                              <w:rFonts w:hint="cs"/>
                              <w:bCs w:val="0"/>
                              <w:color w:val="FFFFFF" w:themeColor="background1"/>
                              <w:rtl/>
                            </w:rPr>
                            <w:t>:</w:t>
                          </w:r>
                        </w:p>
                      </w:txbxContent>
                    </v:textbox>
                  </v:roundrect>
                  <v:oval id="Oval 61" o:spid="_x0000_s162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" fillcolor="#272727 [2749]" stroked="f" strokeweight="1pt">
                    <v:stroke joinstyle="miter"/>
                    <v:shadow on="t" color="black" opacity="26213f" origin=",-.5" offset="0,3pt"/>
                    <v:textbox inset="0,0,0,0">
                      <w:txbxContent>
                        <w:p w14:paraId="29EA24D5" w14:textId="77777777" w:rsidR="009B2F4B" w:rsidRDefault="009B2F4B" w:rsidP="009B2F4B">
                          <w:pPr>
                            <w:jc w:val="center"/>
                            <w:rPr>
                              <w:color w:val="FFFFFF" w:themeColor="background1"/>
                              <w:lang w:bidi="ar-SY"/>
                            </w:rPr>
                          </w:pPr>
                          <w:r>
                            <w:rPr>
                              <w:rFonts w:hint="cs"/>
                              <w:color w:val="FFFFFF" w:themeColor="background1"/>
                              <w:rtl/>
                              <w:lang w:bidi="ar-SY"/>
                            </w:rPr>
                            <w:t>7</w:t>
                          </w:r>
                        </w:p>
                      </w:txbxContent>
                    </v:textbox>
                  </v:oval>
                </v:group>
                <v:rect id="Rectangle 25" o:spid="_x0000_s162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" fillcolor="#c00000" stroked="f" strokeweight="1pt"/>
                <w10:anchorlock/>
              </v:group>
            </w:pict>
          </mc:Fallback>
        </mc:AlternateContent>
      </w:r>
    </w:p>
    <w:p w14:paraId="17CA26D8" w14:textId="77777777" w:rsidR="009B2F4B" w:rsidRDefault="009B2F4B" w:rsidP="009B2F4B">
      <w:pPr>
        <w:rPr>
          <w:rtl/>
        </w:rPr>
      </w:pPr>
      <w:r w:rsidRPr="00115D98">
        <w:rPr>
          <w:rtl/>
        </w:rPr>
        <w:t xml:space="preserve">تُساعد إدارة المواهب الموظفين على تقديم أفضل ما لديهم أمام اصدقائهم في العمل ويُعد وجود موهبة ملهمة في فريق الشركة سيُحفز الموظفين الآخرين في ذلك لإثبات </w:t>
      </w:r>
      <w:r w:rsidRPr="00115D98">
        <w:rPr>
          <w:rFonts w:hint="cs"/>
          <w:rtl/>
        </w:rPr>
        <w:t>كفاءته</w:t>
      </w:r>
      <w:r>
        <w:rPr>
          <w:rFonts w:hint="cs"/>
          <w:rtl/>
        </w:rPr>
        <w:t>.</w:t>
      </w:r>
    </w:p>
    <w:p w14:paraId="4140FB25" w14:textId="77777777" w:rsidR="009B2F4B" w:rsidRDefault="009B2F4B" w:rsidP="009B2F4B">
      <w:pPr>
        <w:pageBreakBefore/>
        <w:rPr>
          <w:rtl/>
        </w:rPr>
      </w:pPr>
      <w:r>
        <w:rPr>
          <w:noProof/>
          <w:rtl/>
        </w:rPr>
        <w:lastRenderedPageBreak/>
        <mc:AlternateContent>
          <mc:Choice Requires="wpg">
            <w:drawing>
              <wp:inline distT="0" distB="0" distL="0" distR="0" wp14:anchorId="56FB1CF3" wp14:editId="7A92780E">
                <wp:extent cx="5727064" cy="471805"/>
                <wp:effectExtent l="0" t="0" r="7620" b="61595"/>
                <wp:docPr id="254273" name="Group 254273"/>
                <wp:cNvGraphicFramePr/>
                <a:graphic xmlns:a="http://schemas.openxmlformats.org/drawingml/2006/main">
                  <a:graphicData uri="http://schemas.microsoft.com/office/word/2010/wordprocessingGroup">
                    <wpg:wgp>
                      <wpg:cNvGrpSpPr/>
                      <wpg:grpSpPr>
                        <a:xfrm>
                          <a:off x="0" y="0"/>
                          <a:ext cx="5727064" cy="471805"/>
                          <a:chOff x="0" y="0"/>
                          <a:chExt cx="5727064" cy="471805"/>
                        </a:xfrm>
                      </wpg:grpSpPr>
                      <wpg:grpSp>
                        <wpg:cNvPr id="254274" name="Group 254274"/>
                        <wpg:cNvGrpSpPr/>
                        <wpg:grpSpPr>
                          <a:xfrm>
                            <a:off x="0" y="0"/>
                            <a:ext cx="5727064" cy="471805"/>
                            <a:chOff x="0" y="0"/>
                            <a:chExt cx="6130587" cy="505879"/>
                          </a:xfrm>
                        </wpg:grpSpPr>
                        <wpg:grpSp>
                          <wpg:cNvPr id="254275" name="Group 254275"/>
                          <wpg:cNvGrpSpPr/>
                          <wpg:grpSpPr>
                            <a:xfrm>
                              <a:off x="4015505" y="0"/>
                              <a:ext cx="2115082" cy="505839"/>
                              <a:chOff x="4159742" y="0"/>
                              <a:chExt cx="3085684" cy="711023"/>
                            </a:xfrm>
                          </wpg:grpSpPr>
                          <wps:wsp>
                            <wps:cNvPr id="254277" name="Rectangle: Rounded Corners 254277">
                              <a:extLst>
                                <a:ext uri="{C183D7F6-B498-43B3-948B-1728B52AA6E4}">
                                  <adec:decorative xmlns:adec="http://schemas.microsoft.com/office/drawing/2017/decorative" val="1"/>
                                </a:ext>
                              </a:extLst>
                            </wps:cNvPr>
                            <wps:cNvSpPr/>
                            <wps:spPr>
                              <a:xfrm>
                                <a:off x="4159742" y="0"/>
                                <a:ext cx="3085684"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7793C1" w14:textId="7777777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مبادئ إدارة المواهب</w:t>
                                  </w:r>
                                  <w:r>
                                    <w:rPr>
                                      <w:rFonts w:ascii="Adobe Arabic" w:hAnsi="Adobe Arabic" w:cs="Adobe Arabic"/>
                                      <w:bCs/>
                                      <w:color w:val="auto"/>
                                      <w:sz w:val="36"/>
                                      <w:szCs w:val="36"/>
                                      <w:rtl/>
                                      <w:lang w:bidi="ar-SY"/>
                                    </w:rPr>
                                    <w:t>:</w:t>
                                  </w:r>
                                </w:p>
                              </w:txbxContent>
                            </wps:txbx>
                            <wps:bodyPr tIns="36000" bIns="36000" rtlCol="0" anchor="ctr"/>
                          </wps:wsp>
                          <wps:wsp>
                            <wps:cNvPr id="254278" name="Oval 25427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4279" name="Rectangle 25427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4280" name="Group 254280"/>
                        <wpg:cNvGrpSpPr/>
                        <wpg:grpSpPr>
                          <a:xfrm>
                            <a:off x="5343525" y="104775"/>
                            <a:ext cx="209550" cy="249555"/>
                            <a:chOff x="0" y="0"/>
                            <a:chExt cx="273780" cy="327013"/>
                          </a:xfrm>
                          <a:solidFill>
                            <a:schemeClr val="bg1"/>
                          </a:solidFill>
                        </wpg:grpSpPr>
                        <wps:wsp>
                          <wps:cNvPr id="25428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428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428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4284" name="Google Shape;204;p17"/>
                          <wpg:cNvGrpSpPr/>
                          <wpg:grpSpPr>
                            <a:xfrm>
                              <a:off x="0" y="0"/>
                              <a:ext cx="273780" cy="105078"/>
                              <a:chOff x="0" y="0"/>
                              <a:chExt cx="273780" cy="105078"/>
                            </a:xfrm>
                            <a:grpFill/>
                          </wpg:grpSpPr>
                          <wps:wsp>
                            <wps:cNvPr id="25428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428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428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428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4290"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56FB1CF3" id="Group 254273" o:spid="_x0000_s1627"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">
                <v:group id="Group 254274" o:spid="_x0000_s1628"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">
                  <v:group id="Group 254275" o:spid="_x0000_s1629" style="position:absolute;left:40155;width:21150;height:5058" coordorigin="41597" coordsize="30856,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">
                    <v:roundrect id="Rectangle: Rounded Corners 254277" o:spid="_x0000_s1630" alt="&quot;&quot;" style="position:absolute;left:41597;width:30857;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" fillcolor="#0070c0" stroked="f" strokeweight="1pt">
                      <v:stroke joinstyle="miter"/>
                      <v:textbox inset=",1mm,,1mm">
                        <w:txbxContent>
                          <w:p w14:paraId="3D7793C1" w14:textId="7777777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مبادئ إدارة المواهب</w:t>
                            </w:r>
                            <w:r>
                              <w:rPr>
                                <w:rFonts w:ascii="Adobe Arabic" w:hAnsi="Adobe Arabic" w:cs="Adobe Arabic"/>
                                <w:bCs/>
                                <w:color w:val="auto"/>
                                <w:sz w:val="36"/>
                                <w:szCs w:val="36"/>
                                <w:rtl/>
                                <w:lang w:bidi="ar-SY"/>
                              </w:rPr>
                              <w:t>:</w:t>
                            </w:r>
                          </w:p>
                        </w:txbxContent>
                      </v:textbox>
                    </v:roundrect>
                    <v:oval id="Oval 254278" o:spid="_x0000_s1631"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" fillcolor="#272727 [2749]" stroked="f" strokeweight="1pt">
                      <v:stroke joinstyle="miter"/>
                      <v:shadow on="t" color="black" opacity="26214f" origin=",-.5" offset="0,3pt"/>
                    </v:oval>
                  </v:group>
                  <v:rect id="Rectangle 254279" o:spid="_x0000_s1632"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" fillcolor="#0070c0" stroked="f" strokeweight="1pt"/>
                </v:group>
                <v:group id="Group 254280" o:spid="_x0000_s1633"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">
                  <v:shape id="Google Shape;201;p17" o:spid="_x0000_s1634"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635"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636"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" path="m1976,l417,c191,,,131,,369,,596,191,739,417,739r1559,c2203,739,2393,596,2393,369,2393,131,2203,,1976,xe" filled="f" strokecolor="white [3212]">
                    <v:path arrowok="t" o:extrusionok="f"/>
                  </v:shape>
                  <v:group id="Google Shape;204;p17" o:spid="_x0000_s1637"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">
                    <v:shape id="Google Shape;205;p17" o:spid="_x0000_s1638"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" path="m227,1501v107,,226,-72,226,-167l453,167c453,84,322,1,227,1,144,1,1,84,1,167r,1167c1,1429,144,1501,227,1501xe" filled="f" stroked="f">
                      <v:path arrowok="t" o:extrusionok="f"/>
                    </v:shape>
                    <v:shape id="Google Shape;206;p17" o:spid="_x0000_s1639"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640"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641"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642"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" path="m1370,120c1322,36,1215,1,1132,48l120,596c36,632,1,751,48,822v24,60,83,95,143,95c227,917,251,905,274,894l1298,346v84,-36,107,-155,72,-226xe" filled="f" stroked="f">
                      <v:path arrowok="t" o:extrusionok="f"/>
                    </v:shape>
                  </v:group>
                </v:group>
                <w10:anchorlock/>
              </v:group>
            </w:pict>
          </mc:Fallback>
        </mc:AlternateContent>
      </w:r>
    </w:p>
    <w:p w14:paraId="74EF89A3" w14:textId="77777777" w:rsidR="009B2F4B" w:rsidRDefault="009B2F4B" w:rsidP="009B2F4B">
      <w:pPr>
        <w:rPr>
          <w:rtl/>
        </w:rPr>
      </w:pPr>
      <w:r w:rsidRPr="00115D98">
        <w:rPr>
          <w:rtl/>
        </w:rPr>
        <w:t xml:space="preserve">إدارة المواهب هي واحدة من واجبات وأحدث الموضوعات في الموارد </w:t>
      </w:r>
      <w:r w:rsidRPr="00115D98">
        <w:rPr>
          <w:rFonts w:hint="cs"/>
          <w:rtl/>
        </w:rPr>
        <w:t>البشرية،</w:t>
      </w:r>
      <w:r>
        <w:rPr>
          <w:rFonts w:hint="cs"/>
          <w:rtl/>
        </w:rPr>
        <w:t xml:space="preserve"> </w:t>
      </w:r>
      <w:r w:rsidRPr="00115D98">
        <w:rPr>
          <w:rtl/>
        </w:rPr>
        <w:t>والغرض منها هو إنشاء قوة عاملة متحمسة ستبقى مع شركتك على المدى الطويل وبالطبع ستختلف الطريقة لتحقيق ذلك من شركة إلى أخرى.</w:t>
      </w:r>
    </w:p>
    <w:p w14:paraId="24803232" w14:textId="16C374DF" w:rsidR="009B2F4B" w:rsidRPr="009B2F4B" w:rsidRDefault="000D0A91" w:rsidP="009B2F4B">
      <w:pPr>
        <w:rPr>
          <w:b/>
          <w:bCs/>
          <w:color w:val="C00000"/>
        </w:rPr>
      </w:pPr>
      <w:hyperlink r:id="rId76" w:history="1">
        <w:r w:rsidR="009B2F4B" w:rsidRPr="000D0A91">
          <w:rPr>
            <w:rStyle w:val="Hyperlink"/>
            <w:rFonts w:hint="cs"/>
            <w:b/>
            <w:bCs/>
            <w:rtl/>
          </w:rPr>
          <w:t>حتى تبدأ في تبني استراتيجي</w:t>
        </w:r>
        <w:r w:rsidR="009B2F4B" w:rsidRPr="000D0A91">
          <w:rPr>
            <w:rStyle w:val="Hyperlink"/>
            <w:rFonts w:hint="eastAsia"/>
            <w:b/>
            <w:bCs/>
            <w:rtl/>
          </w:rPr>
          <w:t>ة</w:t>
        </w:r>
        <w:r w:rsidR="009B2F4B" w:rsidRPr="000D0A91">
          <w:rPr>
            <w:rStyle w:val="Hyperlink"/>
            <w:rFonts w:hint="cs"/>
            <w:b/>
            <w:bCs/>
            <w:rtl/>
          </w:rPr>
          <w:t xml:space="preserve"> لأداره المواهب فيجب عليك تبني مجموعة من المبادئ:</w:t>
        </w:r>
      </w:hyperlink>
    </w:p>
    <w:p w14:paraId="651264EE" w14:textId="77777777" w:rsidR="009B2F4B" w:rsidRDefault="009B2F4B" w:rsidP="009B2F4B">
      <w:pPr>
        <w:jc w:val="center"/>
        <w:rPr>
          <w:b/>
          <w:bCs/>
          <w:color w:val="C00000"/>
          <w:rtl/>
        </w:rPr>
      </w:pPr>
      <w:r>
        <w:rPr>
          <w:noProof/>
        </w:rPr>
        <w:drawing>
          <wp:inline distT="0" distB="0" distL="0" distR="0" wp14:anchorId="6014B2DC" wp14:editId="151E92D7">
            <wp:extent cx="3361777" cy="3249449"/>
            <wp:effectExtent l="0" t="0" r="0" b="8255"/>
            <wp:docPr id="254291"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374262" cy="3261517"/>
                    </a:xfrm>
                    <a:prstGeom prst="rect">
                      <a:avLst/>
                    </a:prstGeom>
                  </pic:spPr>
                </pic:pic>
              </a:graphicData>
            </a:graphic>
          </wp:inline>
        </w:drawing>
      </w:r>
    </w:p>
    <w:p w14:paraId="0DB6E438" w14:textId="77777777" w:rsidR="009B2F4B" w:rsidRDefault="009B2F4B" w:rsidP="009B2F4B">
      <w:pPr>
        <w:jc w:val="center"/>
        <w:rPr>
          <w:b/>
          <w:bCs/>
          <w:color w:val="C00000"/>
          <w:rtl/>
        </w:rPr>
      </w:pPr>
      <w:r>
        <w:rPr>
          <w:noProof/>
        </w:rPr>
        <mc:AlternateContent>
          <mc:Choice Requires="wpg">
            <w:drawing>
              <wp:inline distT="0" distB="0" distL="0" distR="0" wp14:anchorId="50F411AE" wp14:editId="3E57164E">
                <wp:extent cx="5725888" cy="471805"/>
                <wp:effectExtent l="0" t="0" r="8255" b="4445"/>
                <wp:docPr id="254297"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298" name="Group 21"/>
                        <wpg:cNvGrpSpPr>
                          <a:grpSpLocks/>
                        </wpg:cNvGrpSpPr>
                        <wpg:grpSpPr bwMode="auto">
                          <a:xfrm>
                            <a:off x="43436" y="0"/>
                            <a:ext cx="17857" cy="5058"/>
                            <a:chOff x="34851" y="0"/>
                            <a:chExt cx="26049" cy="7110"/>
                          </a:xfrm>
                        </wpg:grpSpPr>
                        <wps:wsp>
                          <wps:cNvPr id="254299"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30589D2"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الانجاز</w:t>
                                </w:r>
                                <w:r>
                                  <w:rPr>
                                    <w:rFonts w:hint="cs"/>
                                    <w:bCs w:val="0"/>
                                    <w:color w:val="FFFFFF" w:themeColor="background1"/>
                                    <w:rtl/>
                                  </w:rPr>
                                  <w:t>:</w:t>
                                </w:r>
                              </w:p>
                            </w:txbxContent>
                          </wps:txbx>
                          <wps:bodyPr rot="0" vert="horz" wrap="square" lIns="91440" tIns="36000" rIns="91440" bIns="36000" anchor="ctr" anchorCtr="0" upright="1">
                            <a:noAutofit/>
                          </wps:bodyPr>
                        </wps:wsp>
                        <wps:wsp>
                          <wps:cNvPr id="25430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DFCDA52" w14:textId="77777777" w:rsidR="009B2F4B" w:rsidRDefault="009B2F4B" w:rsidP="009B2F4B">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25430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0F411AE" id="_x0000_s1643"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">
                <v:group id="Group 21" o:spid="_x0000_s1644"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">
                  <v:roundrect id="Rectangle: Rounded Corners 55" o:spid="_x0000_s1645"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" fillcolor="#c00000" stroked="f" strokeweight="1pt">
                    <v:stroke joinstyle="miter"/>
                    <v:textbox inset=",1mm,,1mm">
                      <w:txbxContent>
                        <w:p w14:paraId="630589D2"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الانجاز</w:t>
                          </w:r>
                          <w:r>
                            <w:rPr>
                              <w:rFonts w:hint="cs"/>
                              <w:bCs w:val="0"/>
                              <w:color w:val="FFFFFF" w:themeColor="background1"/>
                              <w:rtl/>
                            </w:rPr>
                            <w:t>:</w:t>
                          </w:r>
                        </w:p>
                      </w:txbxContent>
                    </v:textbox>
                  </v:roundrect>
                  <v:oval id="Oval 61" o:spid="_x0000_s1646"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" fillcolor="#272727 [2749]" stroked="f" strokeweight="1pt">
                    <v:stroke joinstyle="miter"/>
                    <v:shadow on="t" color="black" opacity="26213f" origin=",-.5" offset="0,3pt"/>
                    <v:textbox inset="0,0,0,0">
                      <w:txbxContent>
                        <w:p w14:paraId="1DFCDA52" w14:textId="77777777" w:rsidR="009B2F4B" w:rsidRDefault="009B2F4B" w:rsidP="009B2F4B">
                          <w:pPr>
                            <w:jc w:val="center"/>
                            <w:rPr>
                              <w:color w:val="FFFFFF" w:themeColor="background1"/>
                              <w:lang w:bidi="ar-SY"/>
                            </w:rPr>
                          </w:pPr>
                          <w:r>
                            <w:rPr>
                              <w:rFonts w:hint="cs"/>
                              <w:color w:val="FFFFFF" w:themeColor="background1"/>
                              <w:rtl/>
                              <w:lang w:bidi="ar-SY"/>
                            </w:rPr>
                            <w:t>1</w:t>
                          </w:r>
                        </w:p>
                      </w:txbxContent>
                    </v:textbox>
                  </v:oval>
                </v:group>
                <v:rect id="Rectangle 25" o:spid="_x0000_s1647"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" fillcolor="#c00000" stroked="f" strokeweight="1pt"/>
                <w10:anchorlock/>
              </v:group>
            </w:pict>
          </mc:Fallback>
        </mc:AlternateContent>
      </w:r>
    </w:p>
    <w:p w14:paraId="3C5DDF15" w14:textId="77777777" w:rsidR="009B2F4B" w:rsidRDefault="009B2F4B" w:rsidP="009B2F4B">
      <w:pPr>
        <w:rPr>
          <w:b/>
          <w:bCs/>
          <w:color w:val="C00000"/>
          <w:rtl/>
        </w:rPr>
      </w:pPr>
      <w:r>
        <w:rPr>
          <w:rFonts w:hint="cs"/>
          <w:rtl/>
        </w:rPr>
        <w:t>يجب ان تكون الموهبة مرتبة بالإنجاز في امر ما يعود على المؤسسة بعائد واضح.</w:t>
      </w:r>
    </w:p>
    <w:p w14:paraId="7843FEF1" w14:textId="77777777" w:rsidR="009B2F4B" w:rsidRDefault="009B2F4B" w:rsidP="009B2F4B">
      <w:pPr>
        <w:jc w:val="center"/>
        <w:rPr>
          <w:b/>
          <w:bCs/>
          <w:color w:val="C00000"/>
          <w:rtl/>
        </w:rPr>
      </w:pPr>
      <w:r>
        <w:rPr>
          <w:noProof/>
        </w:rPr>
        <mc:AlternateContent>
          <mc:Choice Requires="wpg">
            <w:drawing>
              <wp:inline distT="0" distB="0" distL="0" distR="0" wp14:anchorId="2DFF7CDD" wp14:editId="3D65EB8C">
                <wp:extent cx="5725888" cy="471805"/>
                <wp:effectExtent l="0" t="0" r="8255" b="4445"/>
                <wp:docPr id="254302"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303" name="Group 21"/>
                        <wpg:cNvGrpSpPr>
                          <a:grpSpLocks/>
                        </wpg:cNvGrpSpPr>
                        <wpg:grpSpPr bwMode="auto">
                          <a:xfrm>
                            <a:off x="43436" y="0"/>
                            <a:ext cx="17857" cy="5058"/>
                            <a:chOff x="34851" y="0"/>
                            <a:chExt cx="26049" cy="7110"/>
                          </a:xfrm>
                        </wpg:grpSpPr>
                        <wps:wsp>
                          <wps:cNvPr id="254304"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BCF803A"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الثقافة</w:t>
                                </w:r>
                                <w:r>
                                  <w:rPr>
                                    <w:rFonts w:hint="cs"/>
                                    <w:bCs w:val="0"/>
                                    <w:color w:val="FFFFFF" w:themeColor="background1"/>
                                    <w:rtl/>
                                  </w:rPr>
                                  <w:t>:</w:t>
                                </w:r>
                              </w:p>
                            </w:txbxContent>
                          </wps:txbx>
                          <wps:bodyPr rot="0" vert="horz" wrap="square" lIns="91440" tIns="36000" rIns="91440" bIns="36000" anchor="ctr" anchorCtr="0" upright="1">
                            <a:noAutofit/>
                          </wps:bodyPr>
                        </wps:wsp>
                        <wps:wsp>
                          <wps:cNvPr id="254305"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53C0B45" w14:textId="77777777" w:rsidR="009B2F4B" w:rsidRDefault="009B2F4B" w:rsidP="009B2F4B">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254306"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DFF7CDD" id="_x0000_s1648"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">
                <v:group id="Group 21" o:spid="_x0000_s1649"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">
                  <v:roundrect id="Rectangle: Rounded Corners 55" o:spid="_x0000_s1650"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" fillcolor="#c00000" stroked="f" strokeweight="1pt">
                    <v:stroke joinstyle="miter"/>
                    <v:textbox inset=",1mm,,1mm">
                      <w:txbxContent>
                        <w:p w14:paraId="0BCF803A"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الثقافة</w:t>
                          </w:r>
                          <w:r>
                            <w:rPr>
                              <w:rFonts w:hint="cs"/>
                              <w:bCs w:val="0"/>
                              <w:color w:val="FFFFFF" w:themeColor="background1"/>
                              <w:rtl/>
                            </w:rPr>
                            <w:t>:</w:t>
                          </w:r>
                        </w:p>
                      </w:txbxContent>
                    </v:textbox>
                  </v:roundrect>
                  <v:oval id="Oval 61" o:spid="_x0000_s1651"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" fillcolor="#272727 [2749]" stroked="f" strokeweight="1pt">
                    <v:stroke joinstyle="miter"/>
                    <v:shadow on="t" color="black" opacity="26213f" origin=",-.5" offset="0,3pt"/>
                    <v:textbox inset="0,0,0,0">
                      <w:txbxContent>
                        <w:p w14:paraId="153C0B45" w14:textId="77777777" w:rsidR="009B2F4B" w:rsidRDefault="009B2F4B" w:rsidP="009B2F4B">
                          <w:pPr>
                            <w:jc w:val="center"/>
                            <w:rPr>
                              <w:color w:val="FFFFFF" w:themeColor="background1"/>
                              <w:lang w:bidi="ar-SY"/>
                            </w:rPr>
                          </w:pPr>
                          <w:r>
                            <w:rPr>
                              <w:rFonts w:hint="cs"/>
                              <w:color w:val="FFFFFF" w:themeColor="background1"/>
                              <w:rtl/>
                              <w:lang w:bidi="ar-SY"/>
                            </w:rPr>
                            <w:t>2</w:t>
                          </w:r>
                        </w:p>
                      </w:txbxContent>
                    </v:textbox>
                  </v:oval>
                </v:group>
                <v:rect id="Rectangle 25" o:spid="_x0000_s1652"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" fillcolor="#c00000" stroked="f" strokeweight="1pt"/>
                <w10:anchorlock/>
              </v:group>
            </w:pict>
          </mc:Fallback>
        </mc:AlternateContent>
      </w:r>
    </w:p>
    <w:p w14:paraId="63986D58" w14:textId="77777777" w:rsidR="009B2F4B" w:rsidRDefault="009B2F4B" w:rsidP="009B2F4B">
      <w:r>
        <w:rPr>
          <w:rFonts w:hint="cs"/>
          <w:rtl/>
        </w:rPr>
        <w:t>يجب أن تتعامل الشركة مع الموهبة كثقافة تقوم على تبني عدد من المبادئ والاساليب التي تهيئ الظروف والمناخ المناسب لظهور ونمو المواهب حيث تعتبر المعرفة والقدرات اهم العناصر لنمو الشركة.</w:t>
      </w:r>
    </w:p>
    <w:p w14:paraId="69A7A44E" w14:textId="77777777" w:rsidR="009B2F4B" w:rsidRDefault="009B2F4B" w:rsidP="009B2F4B">
      <w:pPr>
        <w:keepNext/>
        <w:jc w:val="center"/>
        <w:rPr>
          <w:b/>
          <w:bCs/>
          <w:color w:val="C00000"/>
          <w:rtl/>
        </w:rPr>
      </w:pPr>
      <w:r>
        <w:rPr>
          <w:noProof/>
        </w:rPr>
        <w:lastRenderedPageBreak/>
        <mc:AlternateContent>
          <mc:Choice Requires="wpg">
            <w:drawing>
              <wp:inline distT="0" distB="0" distL="0" distR="0" wp14:anchorId="0A0A3BB8" wp14:editId="45A1BDDC">
                <wp:extent cx="5725888" cy="471805"/>
                <wp:effectExtent l="0" t="0" r="8255" b="4445"/>
                <wp:docPr id="254307"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308" name="Group 21"/>
                        <wpg:cNvGrpSpPr>
                          <a:grpSpLocks/>
                        </wpg:cNvGrpSpPr>
                        <wpg:grpSpPr bwMode="auto">
                          <a:xfrm>
                            <a:off x="43436" y="0"/>
                            <a:ext cx="17857" cy="5058"/>
                            <a:chOff x="34851" y="0"/>
                            <a:chExt cx="26049" cy="7110"/>
                          </a:xfrm>
                        </wpg:grpSpPr>
                        <wps:wsp>
                          <wps:cNvPr id="254309"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2B31182"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الاختبار والتعيين</w:t>
                                </w:r>
                                <w:r>
                                  <w:rPr>
                                    <w:rFonts w:hint="cs"/>
                                    <w:bCs w:val="0"/>
                                    <w:color w:val="FFFFFF" w:themeColor="background1"/>
                                    <w:rtl/>
                                  </w:rPr>
                                  <w:t>:</w:t>
                                </w:r>
                              </w:p>
                            </w:txbxContent>
                          </wps:txbx>
                          <wps:bodyPr rot="0" vert="horz" wrap="square" lIns="91440" tIns="36000" rIns="91440" bIns="36000" anchor="ctr" anchorCtr="0" upright="1">
                            <a:noAutofit/>
                          </wps:bodyPr>
                        </wps:wsp>
                        <wps:wsp>
                          <wps:cNvPr id="25431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4F44A961" w14:textId="77777777" w:rsidR="009B2F4B" w:rsidRDefault="009B2F4B" w:rsidP="009B2F4B">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25431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0A0A3BB8" id="_x0000_s1653"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">
                <v:group id="Group 21" o:spid="_x0000_s1654"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">
                  <v:roundrect id="Rectangle: Rounded Corners 55" o:spid="_x0000_s1655"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" fillcolor="#c00000" stroked="f" strokeweight="1pt">
                    <v:stroke joinstyle="miter"/>
                    <v:textbox inset=",1mm,,1mm">
                      <w:txbxContent>
                        <w:p w14:paraId="12B31182"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الاختبار والتعيين</w:t>
                          </w:r>
                          <w:r>
                            <w:rPr>
                              <w:rFonts w:hint="cs"/>
                              <w:bCs w:val="0"/>
                              <w:color w:val="FFFFFF" w:themeColor="background1"/>
                              <w:rtl/>
                            </w:rPr>
                            <w:t>:</w:t>
                          </w:r>
                        </w:p>
                      </w:txbxContent>
                    </v:textbox>
                  </v:roundrect>
                  <v:oval id="Oval 61" o:spid="_x0000_s1656"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" fillcolor="#272727 [2749]" stroked="f" strokeweight="1pt">
                    <v:stroke joinstyle="miter"/>
                    <v:shadow on="t" color="black" opacity="26213f" origin=",-.5" offset="0,3pt"/>
                    <v:textbox inset="0,0,0,0">
                      <w:txbxContent>
                        <w:p w14:paraId="4F44A961" w14:textId="77777777" w:rsidR="009B2F4B" w:rsidRDefault="009B2F4B" w:rsidP="009B2F4B">
                          <w:pPr>
                            <w:jc w:val="center"/>
                            <w:rPr>
                              <w:color w:val="FFFFFF" w:themeColor="background1"/>
                              <w:lang w:bidi="ar-SY"/>
                            </w:rPr>
                          </w:pPr>
                          <w:r>
                            <w:rPr>
                              <w:rFonts w:hint="cs"/>
                              <w:color w:val="FFFFFF" w:themeColor="background1"/>
                              <w:rtl/>
                              <w:lang w:bidi="ar-SY"/>
                            </w:rPr>
                            <w:t>3</w:t>
                          </w:r>
                        </w:p>
                      </w:txbxContent>
                    </v:textbox>
                  </v:oval>
                </v:group>
                <v:rect id="Rectangle 25" o:spid="_x0000_s1657"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" fillcolor="#c00000" stroked="f" strokeweight="1pt"/>
                <w10:anchorlock/>
              </v:group>
            </w:pict>
          </mc:Fallback>
        </mc:AlternateContent>
      </w:r>
    </w:p>
    <w:p w14:paraId="5F572E48" w14:textId="77777777" w:rsidR="009B2F4B" w:rsidRDefault="009B2F4B" w:rsidP="009B2F4B">
      <w:r>
        <w:rPr>
          <w:rFonts w:hint="cs"/>
          <w:rtl/>
        </w:rPr>
        <w:t>ادارة المواهب معنية باختبار مجموعة من الموظفين الموهوبين لرعاية مؤهلتهم وتأهيلهم للقيادة المستقبلية.</w:t>
      </w:r>
    </w:p>
    <w:p w14:paraId="2E977A37" w14:textId="77777777" w:rsidR="009B2F4B" w:rsidRDefault="009B2F4B" w:rsidP="009B2F4B">
      <w:pPr>
        <w:jc w:val="center"/>
        <w:rPr>
          <w:b/>
          <w:bCs/>
          <w:color w:val="C00000"/>
          <w:rtl/>
        </w:rPr>
      </w:pPr>
      <w:r>
        <w:rPr>
          <w:noProof/>
        </w:rPr>
        <mc:AlternateContent>
          <mc:Choice Requires="wpg">
            <w:drawing>
              <wp:inline distT="0" distB="0" distL="0" distR="0" wp14:anchorId="68FD8DB7" wp14:editId="62329BCA">
                <wp:extent cx="5725888" cy="471805"/>
                <wp:effectExtent l="0" t="0" r="8255" b="4445"/>
                <wp:docPr id="254312"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313" name="Group 21"/>
                        <wpg:cNvGrpSpPr>
                          <a:grpSpLocks/>
                        </wpg:cNvGrpSpPr>
                        <wpg:grpSpPr bwMode="auto">
                          <a:xfrm>
                            <a:off x="43436" y="0"/>
                            <a:ext cx="17857" cy="5058"/>
                            <a:chOff x="34851" y="0"/>
                            <a:chExt cx="26049" cy="7110"/>
                          </a:xfrm>
                        </wpg:grpSpPr>
                        <wps:wsp>
                          <wps:cNvPr id="254314"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A25F026"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التدريب</w:t>
                                </w:r>
                                <w:r>
                                  <w:rPr>
                                    <w:rFonts w:hint="cs"/>
                                    <w:bCs w:val="0"/>
                                    <w:color w:val="FFFFFF" w:themeColor="background1"/>
                                    <w:rtl/>
                                  </w:rPr>
                                  <w:t>:</w:t>
                                </w:r>
                              </w:p>
                            </w:txbxContent>
                          </wps:txbx>
                          <wps:bodyPr rot="0" vert="horz" wrap="square" lIns="91440" tIns="36000" rIns="91440" bIns="36000" anchor="ctr" anchorCtr="0" upright="1">
                            <a:noAutofit/>
                          </wps:bodyPr>
                        </wps:wsp>
                        <wps:wsp>
                          <wps:cNvPr id="254315"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3EC11C8" w14:textId="77777777" w:rsidR="009B2F4B" w:rsidRDefault="009B2F4B" w:rsidP="009B2F4B">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254316"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68FD8DB7" id="_x0000_s1658"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">
                <v:group id="Group 21" o:spid="_x0000_s1659"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">
                  <v:roundrect id="Rectangle: Rounded Corners 55" o:spid="_x0000_s1660"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" fillcolor="#c00000" stroked="f" strokeweight="1pt">
                    <v:stroke joinstyle="miter"/>
                    <v:textbox inset=",1mm,,1mm">
                      <w:txbxContent>
                        <w:p w14:paraId="0A25F026"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التدريب</w:t>
                          </w:r>
                          <w:r>
                            <w:rPr>
                              <w:rFonts w:hint="cs"/>
                              <w:bCs w:val="0"/>
                              <w:color w:val="FFFFFF" w:themeColor="background1"/>
                              <w:rtl/>
                            </w:rPr>
                            <w:t>:</w:t>
                          </w:r>
                        </w:p>
                      </w:txbxContent>
                    </v:textbox>
                  </v:roundrect>
                  <v:oval id="Oval 61" o:spid="_x0000_s1661"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" fillcolor="#272727 [2749]" stroked="f" strokeweight="1pt">
                    <v:stroke joinstyle="miter"/>
                    <v:shadow on="t" color="black" opacity="26213f" origin=",-.5" offset="0,3pt"/>
                    <v:textbox inset="0,0,0,0">
                      <w:txbxContent>
                        <w:p w14:paraId="33EC11C8" w14:textId="77777777" w:rsidR="009B2F4B" w:rsidRDefault="009B2F4B" w:rsidP="009B2F4B">
                          <w:pPr>
                            <w:jc w:val="center"/>
                            <w:rPr>
                              <w:color w:val="FFFFFF" w:themeColor="background1"/>
                              <w:lang w:bidi="ar-SY"/>
                            </w:rPr>
                          </w:pPr>
                          <w:r>
                            <w:rPr>
                              <w:rFonts w:hint="cs"/>
                              <w:color w:val="FFFFFF" w:themeColor="background1"/>
                              <w:rtl/>
                              <w:lang w:bidi="ar-SY"/>
                            </w:rPr>
                            <w:t>4</w:t>
                          </w:r>
                        </w:p>
                      </w:txbxContent>
                    </v:textbox>
                  </v:oval>
                </v:group>
                <v:rect id="Rectangle 25" o:spid="_x0000_s1662"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" fillcolor="#c00000" stroked="f" strokeweight="1pt"/>
                <w10:anchorlock/>
              </v:group>
            </w:pict>
          </mc:Fallback>
        </mc:AlternateContent>
      </w:r>
    </w:p>
    <w:p w14:paraId="043865B4" w14:textId="77777777" w:rsidR="009B2F4B" w:rsidRDefault="009B2F4B" w:rsidP="009B2F4B">
      <w:r>
        <w:rPr>
          <w:rFonts w:hint="cs"/>
          <w:rtl/>
        </w:rPr>
        <w:t>فالشخص الموهوب في حاجة دائمة لاستراتيجي</w:t>
      </w:r>
      <w:r>
        <w:rPr>
          <w:rFonts w:hint="eastAsia"/>
          <w:rtl/>
        </w:rPr>
        <w:t>ة</w:t>
      </w:r>
      <w:r>
        <w:rPr>
          <w:rFonts w:hint="cs"/>
          <w:rtl/>
        </w:rPr>
        <w:t xml:space="preserve"> منظمة لقائمة المهام يتحتم عليه القيام بها.</w:t>
      </w:r>
    </w:p>
    <w:p w14:paraId="02A25614" w14:textId="77777777" w:rsidR="009B2F4B" w:rsidRDefault="009B2F4B" w:rsidP="009B2F4B">
      <w:pPr>
        <w:jc w:val="center"/>
        <w:rPr>
          <w:b/>
          <w:bCs/>
          <w:color w:val="C00000"/>
          <w:rtl/>
        </w:rPr>
      </w:pPr>
      <w:r>
        <w:rPr>
          <w:noProof/>
        </w:rPr>
        <mc:AlternateContent>
          <mc:Choice Requires="wpg">
            <w:drawing>
              <wp:inline distT="0" distB="0" distL="0" distR="0" wp14:anchorId="4A8F8D51" wp14:editId="002D3CB6">
                <wp:extent cx="5725888" cy="471805"/>
                <wp:effectExtent l="0" t="0" r="8255" b="4445"/>
                <wp:docPr id="254317"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5888" cy="471805"/>
                          <a:chOff x="0" y="0"/>
                          <a:chExt cx="61293" cy="5058"/>
                        </a:xfrm>
                      </wpg:grpSpPr>
                      <wpg:grpSp>
                        <wpg:cNvPr id="254318" name="Group 21"/>
                        <wpg:cNvGrpSpPr>
                          <a:grpSpLocks/>
                        </wpg:cNvGrpSpPr>
                        <wpg:grpSpPr bwMode="auto">
                          <a:xfrm>
                            <a:off x="43436" y="0"/>
                            <a:ext cx="17857" cy="5058"/>
                            <a:chOff x="34851" y="0"/>
                            <a:chExt cx="26049" cy="7110"/>
                          </a:xfrm>
                        </wpg:grpSpPr>
                        <wps:wsp>
                          <wps:cNvPr id="254319" name="Rectangle: Rounded Corners 55">
                            <a:extLst>
                              <a:ext uri="{C183D7F6-B498-43B3-948B-1728B52AA6E4}">
                                <adec:decorative xmlns:adec="http://schemas.microsoft.com/office/drawing/2017/decorative" val="1"/>
                              </a:ext>
                            </a:extLst>
                          </wps:cNvPr>
                          <wps:cNvSpPr>
                            <a:spLocks noChangeArrowheads="1"/>
                          </wps:cNvSpPr>
                          <wps:spPr bwMode="auto">
                            <a:xfrm>
                              <a:off x="34851" y="0"/>
                              <a:ext cx="2604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3FA529"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مسؤولية التقييم</w:t>
                                </w:r>
                                <w:r>
                                  <w:rPr>
                                    <w:rFonts w:hint="cs"/>
                                    <w:bCs w:val="0"/>
                                    <w:color w:val="FFFFFF" w:themeColor="background1"/>
                                    <w:rtl/>
                                  </w:rPr>
                                  <w:t>:</w:t>
                                </w:r>
                              </w:p>
                            </w:txbxContent>
                          </wps:txbx>
                          <wps:bodyPr rot="0" vert="horz" wrap="square" lIns="91440" tIns="36000" rIns="91440" bIns="36000" anchor="ctr" anchorCtr="0" upright="1">
                            <a:noAutofit/>
                          </wps:bodyPr>
                        </wps:wsp>
                        <wps:wsp>
                          <wps:cNvPr id="25432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3EB2C8D0" w14:textId="77777777" w:rsidR="009B2F4B" w:rsidRDefault="009B2F4B" w:rsidP="009B2F4B">
                                <w:pPr>
                                  <w:jc w:val="center"/>
                                  <w:rPr>
                                    <w:color w:val="FFFFFF" w:themeColor="background1"/>
                                    <w:lang w:bidi="ar-SY"/>
                                  </w:rPr>
                                </w:pPr>
                                <w:r>
                                  <w:rPr>
                                    <w:rFonts w:hint="cs"/>
                                    <w:color w:val="FFFFFF" w:themeColor="background1"/>
                                    <w:rtl/>
                                    <w:lang w:bidi="ar-SY"/>
                                  </w:rPr>
                                  <w:t>5</w:t>
                                </w:r>
                              </w:p>
                            </w:txbxContent>
                          </wps:txbx>
                          <wps:bodyPr rot="0" vert="horz" wrap="square" lIns="0" tIns="0" rIns="0" bIns="0" anchor="ctr" anchorCtr="0" upright="1">
                            <a:noAutofit/>
                          </wps:bodyPr>
                        </wps:wsp>
                      </wpg:grpSp>
                      <wps:wsp>
                        <wps:cNvPr id="25432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A8F8D51" id="_x0000_s1663" style="width:450.85pt;height:37.15pt;mso-position-horizontal-relative:char;mso-position-vertical-relative:line" coordsize="61293,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">
                <v:group id="Group 21" o:spid="_x0000_s1664" style="position:absolute;left:43436;width:17857;height:5058" coordorigin="34851" coordsize="2604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">
                  <v:roundrect id="Rectangle: Rounded Corners 55" o:spid="_x0000_s1665" alt="&quot;&quot;" style="position:absolute;left:34851;width:2604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" fillcolor="#c00000" stroked="f" strokeweight="1pt">
                    <v:stroke joinstyle="miter"/>
                    <v:textbox inset=",1mm,,1mm">
                      <w:txbxContent>
                        <w:p w14:paraId="0D3FA529" w14:textId="77777777" w:rsidR="009B2F4B" w:rsidRDefault="009B2F4B" w:rsidP="009B2F4B">
                          <w:pPr>
                            <w:pStyle w:val="a7"/>
                            <w:keepNext/>
                            <w:rPr>
                              <w:bCs w:val="0"/>
                              <w:color w:val="FFFFFF" w:themeColor="background1"/>
                              <w:lang w:bidi="ar-SY"/>
                            </w:rPr>
                          </w:pPr>
                          <w:r>
                            <w:rPr>
                              <w:rFonts w:hint="cs"/>
                              <w:bCs w:val="0"/>
                              <w:color w:val="FFFFFF" w:themeColor="background1"/>
                              <w:rtl/>
                              <w:lang w:bidi="ar-SY"/>
                            </w:rPr>
                            <w:t xml:space="preserve">        </w:t>
                          </w:r>
                          <w:r w:rsidRPr="009B2F4B">
                            <w:rPr>
                              <w:bCs w:val="0"/>
                              <w:color w:val="FFFFFF" w:themeColor="background1"/>
                              <w:rtl/>
                            </w:rPr>
                            <w:t>مسؤولية التقييم</w:t>
                          </w:r>
                          <w:r>
                            <w:rPr>
                              <w:rFonts w:hint="cs"/>
                              <w:bCs w:val="0"/>
                              <w:color w:val="FFFFFF" w:themeColor="background1"/>
                              <w:rtl/>
                            </w:rPr>
                            <w:t>:</w:t>
                          </w:r>
                        </w:p>
                      </w:txbxContent>
                    </v:textbox>
                  </v:roundrect>
                  <v:oval id="Oval 61" o:spid="_x0000_s1666"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" fillcolor="#272727 [2749]" stroked="f" strokeweight="1pt">
                    <v:stroke joinstyle="miter"/>
                    <v:shadow on="t" color="black" opacity="26213f" origin=",-.5" offset="0,3pt"/>
                    <v:textbox inset="0,0,0,0">
                      <w:txbxContent>
                        <w:p w14:paraId="3EB2C8D0" w14:textId="77777777" w:rsidR="009B2F4B" w:rsidRDefault="009B2F4B" w:rsidP="009B2F4B">
                          <w:pPr>
                            <w:jc w:val="center"/>
                            <w:rPr>
                              <w:color w:val="FFFFFF" w:themeColor="background1"/>
                              <w:lang w:bidi="ar-SY"/>
                            </w:rPr>
                          </w:pPr>
                          <w:r>
                            <w:rPr>
                              <w:rFonts w:hint="cs"/>
                              <w:color w:val="FFFFFF" w:themeColor="background1"/>
                              <w:rtl/>
                              <w:lang w:bidi="ar-SY"/>
                            </w:rPr>
                            <w:t>5</w:t>
                          </w:r>
                        </w:p>
                      </w:txbxContent>
                    </v:textbox>
                  </v:oval>
                </v:group>
                <v:rect id="Rectangle 25" o:spid="_x0000_s1667"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" fillcolor="#c00000" stroked="f" strokeweight="1pt"/>
                <w10:anchorlock/>
              </v:group>
            </w:pict>
          </mc:Fallback>
        </mc:AlternateContent>
      </w:r>
    </w:p>
    <w:p w14:paraId="28CCECC6" w14:textId="77777777" w:rsidR="009B2F4B" w:rsidRDefault="009B2F4B" w:rsidP="009B2F4B">
      <w:r>
        <w:rPr>
          <w:rFonts w:hint="cs"/>
          <w:rtl/>
        </w:rPr>
        <w:t>يجب أن تتوافر لدى المسئولين عن ادارة المواهب المسئولية في تقييمهم استناداً غلى معايير موضوعية تمنح الموهوبين المزيد من الطاقة والثقة.</w:t>
      </w:r>
    </w:p>
    <w:p w14:paraId="58A4218D" w14:textId="684C42DE" w:rsidR="009B2F4B" w:rsidRPr="009B2F4B" w:rsidRDefault="009B2F4B" w:rsidP="009B2F4B">
      <w:pPr>
        <w:rPr>
          <w:b/>
          <w:bCs/>
          <w:color w:val="C00000"/>
          <w:rtl/>
          <w:lang w:bidi="ar-SY"/>
        </w:rPr>
      </w:pPr>
      <w:r w:rsidRPr="009B2F4B">
        <w:rPr>
          <w:rFonts w:hint="cs"/>
          <w:b/>
          <w:bCs/>
          <w:color w:val="C00000"/>
          <w:rtl/>
          <w:lang w:bidi="ar-SY"/>
        </w:rPr>
        <w:t xml:space="preserve">هناك مجموعة من المبادئ الذاتية التي يجب أن يضعها المدير أمامه بصفة دائمة، </w:t>
      </w:r>
      <w:hyperlink r:id="rId78" w:history="1">
        <w:r w:rsidRPr="000D0A91">
          <w:rPr>
            <w:rStyle w:val="Hyperlink"/>
            <w:rFonts w:hint="cs"/>
            <w:b/>
            <w:bCs/>
            <w:rtl/>
            <w:lang w:bidi="ar-SY"/>
          </w:rPr>
          <w:t>وهي التي تتعلق بإدارة المواهب وهي</w:t>
        </w:r>
      </w:hyperlink>
      <w:r w:rsidRPr="009B2F4B">
        <w:rPr>
          <w:rFonts w:hint="cs"/>
          <w:b/>
          <w:bCs/>
          <w:color w:val="C00000"/>
          <w:rtl/>
          <w:lang w:bidi="ar-SY"/>
        </w:rPr>
        <w:t>:</w:t>
      </w:r>
    </w:p>
    <w:p w14:paraId="2BA802DA"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لكي تتفوق المنظمة التي تعمل فيها او تملكها على المنافسين ليس أمامك الا ان تزيد استثماراتك في الموهوبين من حيث الكم والكيف.</w:t>
      </w:r>
    </w:p>
    <w:p w14:paraId="67823CDC"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على المدير ان يسعى لاكتشاف المواهب من الفرص الداخلية التي تتيحها ظروف العمل في الشركة، او استقطابها من المنافسين من الفرص الخارجية.</w:t>
      </w:r>
    </w:p>
    <w:p w14:paraId="0A65B1B2"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يجب النظر للمواهب على أنها من أحد اهم أصول المنظمة الرئيسية التي تدر أفضل العوائد على المدى القريب والبعيد.</w:t>
      </w:r>
    </w:p>
    <w:p w14:paraId="7A5EB11C"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كما تحتفظ بالأشياء الثمينة في أماكن أكثر أمانا عليك أن تحتفظ بالمواهب في البيئة التي تؤمن لك حسن استثمار المواهب.</w:t>
      </w:r>
    </w:p>
    <w:p w14:paraId="1DBD68E6" w14:textId="77777777" w:rsidR="009B2F4B" w:rsidRP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tl/>
        </w:rPr>
      </w:pPr>
      <w:r w:rsidRPr="009B2F4B">
        <w:rPr>
          <w:rFonts w:ascii="Adobe Arabic" w:eastAsia="Times New Roman" w:hAnsi="Adobe Arabic" w:cs="Adobe Arabic"/>
          <w:color w:val="002060"/>
          <w:sz w:val="36"/>
          <w:szCs w:val="36"/>
          <w:rtl/>
        </w:rPr>
        <w:t xml:space="preserve">الموهبة شعور ينبض بالحياة يحتاج إلى الرعاية والنمو والتطوير </w:t>
      </w:r>
    </w:p>
    <w:p w14:paraId="066DFE6C" w14:textId="77777777" w:rsidR="009B2F4B" w:rsidRDefault="009B2F4B">
      <w:pPr>
        <w:pStyle w:val="a5"/>
        <w:numPr>
          <w:ilvl w:val="0"/>
          <w:numId w:val="28"/>
        </w:numPr>
        <w:spacing w:before="100" w:beforeAutospacing="1" w:after="100" w:afterAutospacing="1" w:line="360" w:lineRule="auto"/>
        <w:ind w:left="360"/>
        <w:jc w:val="both"/>
        <w:rPr>
          <w:rFonts w:ascii="Adobe Arabic" w:eastAsia="Times New Roman" w:hAnsi="Adobe Arabic" w:cs="Adobe Arabic"/>
          <w:color w:val="002060"/>
          <w:sz w:val="36"/>
          <w:szCs w:val="36"/>
        </w:rPr>
      </w:pPr>
      <w:r w:rsidRPr="009B2F4B">
        <w:rPr>
          <w:rFonts w:ascii="Adobe Arabic" w:eastAsia="Times New Roman" w:hAnsi="Adobe Arabic" w:cs="Adobe Arabic"/>
          <w:color w:val="002060"/>
          <w:sz w:val="36"/>
          <w:szCs w:val="36"/>
          <w:rtl/>
        </w:rPr>
        <w:t>يحتاج الموهوبون لإداراتهم بنجاح إلى إدارة عليا لديها حد أدنى من الموهبة.</w:t>
      </w:r>
    </w:p>
    <w:p w14:paraId="44C637EC" w14:textId="14CC9512" w:rsidR="009B2F4B" w:rsidRDefault="000D0A91" w:rsidP="009B2F4B">
      <w:pPr>
        <w:pageBreakBefore/>
        <w:rPr>
          <w:b/>
          <w:bCs/>
          <w:color w:val="C00000"/>
          <w:rtl/>
        </w:rPr>
      </w:pPr>
      <w:hyperlink r:id="rId79" w:history="1">
        <w:r w:rsidR="009B2F4B" w:rsidRPr="000D0A91">
          <w:rPr>
            <w:rStyle w:val="Hyperlink"/>
            <w:rFonts w:hint="cs"/>
            <w:b/>
            <w:bCs/>
            <w:rtl/>
          </w:rPr>
          <w:t>إ</w:t>
        </w:r>
        <w:r w:rsidR="009B2F4B" w:rsidRPr="000D0A91">
          <w:rPr>
            <w:rStyle w:val="Hyperlink"/>
            <w:b/>
            <w:bCs/>
            <w:rtl/>
          </w:rPr>
          <w:t>ن الشركات الناجحة تلتزم بستة مبادئ رئيسية:</w:t>
        </w:r>
      </w:hyperlink>
      <w:r w:rsidR="009B2F4B" w:rsidRPr="009B2F4B">
        <w:rPr>
          <w:b/>
          <w:bCs/>
          <w:color w:val="C00000"/>
          <w:rtl/>
        </w:rPr>
        <w:t xml:space="preserve"> </w:t>
      </w:r>
    </w:p>
    <w:p w14:paraId="035C258A" w14:textId="77777777" w:rsidR="009B2F4B" w:rsidRPr="009B2F4B" w:rsidRDefault="009B2F4B" w:rsidP="009B2F4B">
      <w:pPr>
        <w:keepNext/>
        <w:rPr>
          <w:b/>
          <w:bCs/>
          <w:color w:val="C00000"/>
          <w:rtl/>
        </w:rPr>
      </w:pPr>
      <w:r>
        <w:rPr>
          <w:noProof/>
        </w:rPr>
        <mc:AlternateContent>
          <mc:Choice Requires="wpg">
            <w:drawing>
              <wp:inline distT="0" distB="0" distL="0" distR="0" wp14:anchorId="627ED540" wp14:editId="36C7EEDD">
                <wp:extent cx="5731031" cy="2328506"/>
                <wp:effectExtent l="0" t="0" r="3175" b="0"/>
                <wp:docPr id="7453"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031" cy="2328506"/>
                          <a:chOff x="-2538" y="0"/>
                          <a:chExt cx="107538" cy="43692"/>
                        </a:xfrm>
                      </wpg:grpSpPr>
                      <wpg:grpSp>
                        <wpg:cNvPr id="7454" name="Group 256321"/>
                        <wpg:cNvGrpSpPr>
                          <a:grpSpLocks noChangeAspect="1"/>
                        </wpg:cNvGrpSpPr>
                        <wpg:grpSpPr bwMode="auto">
                          <a:xfrm>
                            <a:off x="24699" y="4829"/>
                            <a:ext cx="55797" cy="33230"/>
                            <a:chOff x="24699" y="4829"/>
                            <a:chExt cx="55797" cy="33230"/>
                          </a:xfrm>
                        </wpg:grpSpPr>
                        <wpg:grpSp>
                          <wpg:cNvPr id="7455" name="Group 256322"/>
                          <wpg:cNvGrpSpPr>
                            <a:grpSpLocks noChangeAspect="1"/>
                          </wpg:cNvGrpSpPr>
                          <wpg:grpSpPr bwMode="auto">
                            <a:xfrm>
                              <a:off x="24699" y="4829"/>
                              <a:ext cx="55797" cy="33230"/>
                              <a:chOff x="24699" y="4829"/>
                              <a:chExt cx="33029" cy="19670"/>
                            </a:xfrm>
                          </wpg:grpSpPr>
                          <wps:wsp>
                            <wps:cNvPr id="7456" name="Shape"/>
                            <wps:cNvSpPr>
                              <a:spLocks/>
                            </wps:cNvSpPr>
                            <wps:spPr bwMode="auto">
                              <a:xfrm>
                                <a:off x="41528" y="17601"/>
                                <a:ext cx="16200" cy="6899"/>
                              </a:xfrm>
                              <a:custGeom>
                                <a:avLst/>
                                <a:gdLst>
                                  <a:gd name="T0" fmla="*/ 810006 w 21600"/>
                                  <a:gd name="T1" fmla="*/ 344933 h 21600"/>
                                  <a:gd name="T2" fmla="*/ 810006 w 21600"/>
                                  <a:gd name="T3" fmla="*/ 344933 h 21600"/>
                                  <a:gd name="T4" fmla="*/ 810006 w 21600"/>
                                  <a:gd name="T5" fmla="*/ 344933 h 21600"/>
                                  <a:gd name="T6" fmla="*/ 810006 w 21600"/>
                                  <a:gd name="T7" fmla="*/ 344933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10209" y="7842"/>
                                    </a:moveTo>
                                    <a:cubicBezTo>
                                      <a:pt x="7830" y="11901"/>
                                      <a:pt x="5561" y="14204"/>
                                      <a:pt x="3646" y="14498"/>
                                    </a:cubicBezTo>
                                    <a:cubicBezTo>
                                      <a:pt x="3500" y="14522"/>
                                      <a:pt x="3356" y="14530"/>
                                      <a:pt x="3214" y="14530"/>
                                    </a:cubicBezTo>
                                    <a:cubicBezTo>
                                      <a:pt x="1915" y="14530"/>
                                      <a:pt x="823" y="13583"/>
                                      <a:pt x="0" y="11750"/>
                                    </a:cubicBezTo>
                                    <a:cubicBezTo>
                                      <a:pt x="520" y="17870"/>
                                      <a:pt x="3764" y="21600"/>
                                      <a:pt x="8729" y="21600"/>
                                    </a:cubicBezTo>
                                    <a:cubicBezTo>
                                      <a:pt x="15108" y="21600"/>
                                      <a:pt x="20460" y="12120"/>
                                      <a:pt x="21600" y="9953"/>
                                    </a:cubicBezTo>
                                    <a:cubicBezTo>
                                      <a:pt x="20797" y="8343"/>
                                      <a:pt x="17821" y="2811"/>
                                      <a:pt x="13643" y="0"/>
                                    </a:cubicBezTo>
                                    <a:cubicBezTo>
                                      <a:pt x="12691" y="2827"/>
                                      <a:pt x="11557" y="5543"/>
                                      <a:pt x="10209" y="7842"/>
                                    </a:cubicBezTo>
                                    <a:close/>
                                  </a:path>
                                </a:pathLst>
                              </a:custGeom>
                              <a:solidFill>
                                <a:srgbClr val="ED7D31"/>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57" name="Shape"/>
                            <wps:cNvSpPr>
                              <a:spLocks/>
                            </wps:cNvSpPr>
                            <wps:spPr bwMode="auto">
                              <a:xfrm>
                                <a:off x="41782" y="10997"/>
                                <a:ext cx="12770" cy="10783"/>
                              </a:xfrm>
                              <a:custGeom>
                                <a:avLst/>
                                <a:gdLst>
                                  <a:gd name="T0" fmla="*/ 638493 w 21600"/>
                                  <a:gd name="T1" fmla="*/ 539160 h 21490"/>
                                  <a:gd name="T2" fmla="*/ 638493 w 21600"/>
                                  <a:gd name="T3" fmla="*/ 539160 h 21490"/>
                                  <a:gd name="T4" fmla="*/ 638493 w 21600"/>
                                  <a:gd name="T5" fmla="*/ 539160 h 21490"/>
                                  <a:gd name="T6" fmla="*/ 638493 w 21600"/>
                                  <a:gd name="T7" fmla="*/ 539160 h 2149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490" extrusionOk="0">
                                    <a:moveTo>
                                      <a:pt x="4101" y="21471"/>
                                    </a:moveTo>
                                    <a:cubicBezTo>
                                      <a:pt x="6408" y="21291"/>
                                      <a:pt x="9171" y="19876"/>
                                      <a:pt x="12090" y="17378"/>
                                    </a:cubicBezTo>
                                    <a:cubicBezTo>
                                      <a:pt x="13669" y="16027"/>
                                      <a:pt x="15009" y="14442"/>
                                      <a:pt x="16146" y="12787"/>
                                    </a:cubicBezTo>
                                    <a:cubicBezTo>
                                      <a:pt x="16221" y="12676"/>
                                      <a:pt x="16296" y="12567"/>
                                      <a:pt x="16369" y="12455"/>
                                    </a:cubicBezTo>
                                    <a:cubicBezTo>
                                      <a:pt x="16440" y="12349"/>
                                      <a:pt x="16511" y="12243"/>
                                      <a:pt x="16580" y="12134"/>
                                    </a:cubicBezTo>
                                    <a:cubicBezTo>
                                      <a:pt x="19841" y="7100"/>
                                      <a:pt x="21252" y="1610"/>
                                      <a:pt x="21600" y="73"/>
                                    </a:cubicBezTo>
                                    <a:cubicBezTo>
                                      <a:pt x="21243" y="40"/>
                                      <a:pt x="20635" y="0"/>
                                      <a:pt x="19841" y="0"/>
                                    </a:cubicBezTo>
                                    <a:cubicBezTo>
                                      <a:pt x="17662" y="0"/>
                                      <a:pt x="14066" y="311"/>
                                      <a:pt x="10273" y="1939"/>
                                    </a:cubicBezTo>
                                    <a:cubicBezTo>
                                      <a:pt x="10195" y="4227"/>
                                      <a:pt x="9892" y="6621"/>
                                      <a:pt x="9239" y="8990"/>
                                    </a:cubicBezTo>
                                    <a:cubicBezTo>
                                      <a:pt x="9018" y="9790"/>
                                      <a:pt x="8782" y="10549"/>
                                      <a:pt x="8530" y="11271"/>
                                    </a:cubicBezTo>
                                    <a:cubicBezTo>
                                      <a:pt x="8485" y="11402"/>
                                      <a:pt x="8438" y="11534"/>
                                      <a:pt x="8391" y="11661"/>
                                    </a:cubicBezTo>
                                    <a:cubicBezTo>
                                      <a:pt x="8341" y="11795"/>
                                      <a:pt x="8294" y="11929"/>
                                      <a:pt x="8245" y="12058"/>
                                    </a:cubicBezTo>
                                    <a:cubicBezTo>
                                      <a:pt x="6305" y="17168"/>
                                      <a:pt x="3594" y="20028"/>
                                      <a:pt x="696" y="20028"/>
                                    </a:cubicBezTo>
                                    <a:cubicBezTo>
                                      <a:pt x="466" y="20028"/>
                                      <a:pt x="234" y="20005"/>
                                      <a:pt x="0" y="19970"/>
                                    </a:cubicBezTo>
                                    <a:cubicBezTo>
                                      <a:pt x="1029" y="21086"/>
                                      <a:pt x="2427" y="21600"/>
                                      <a:pt x="4101" y="21471"/>
                                    </a:cubicBezTo>
                                    <a:close/>
                                  </a:path>
                                </a:pathLst>
                              </a:custGeom>
                              <a:solidFill>
                                <a:srgbClr val="4472C4"/>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58" name="Shape"/>
                            <wps:cNvSpPr>
                              <a:spLocks/>
                            </wps:cNvSpPr>
                            <wps:spPr bwMode="auto">
                              <a:xfrm>
                                <a:off x="41463" y="4829"/>
                                <a:ext cx="6026" cy="15603"/>
                              </a:xfrm>
                              <a:custGeom>
                                <a:avLst/>
                                <a:gdLst>
                                  <a:gd name="T0" fmla="*/ 301329 w 21349"/>
                                  <a:gd name="T1" fmla="*/ 780154 h 21362"/>
                                  <a:gd name="T2" fmla="*/ 301329 w 21349"/>
                                  <a:gd name="T3" fmla="*/ 780154 h 21362"/>
                                  <a:gd name="T4" fmla="*/ 301329 w 21349"/>
                                  <a:gd name="T5" fmla="*/ 780154 h 21362"/>
                                  <a:gd name="T6" fmla="*/ 301329 w 21349"/>
                                  <a:gd name="T7" fmla="*/ 780154 h 21362"/>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349" h="21362" extrusionOk="0">
                                    <a:moveTo>
                                      <a:pt x="7851" y="17088"/>
                                    </a:moveTo>
                                    <a:cubicBezTo>
                                      <a:pt x="7819" y="17192"/>
                                      <a:pt x="7788" y="17295"/>
                                      <a:pt x="7747" y="17396"/>
                                    </a:cubicBezTo>
                                    <a:cubicBezTo>
                                      <a:pt x="7055" y="19239"/>
                                      <a:pt x="4917" y="20605"/>
                                      <a:pt x="1431" y="21336"/>
                                    </a:cubicBezTo>
                                    <a:cubicBezTo>
                                      <a:pt x="7221" y="21600"/>
                                      <a:pt x="12782" y="19830"/>
                                      <a:pt x="16835" y="16476"/>
                                    </a:cubicBezTo>
                                    <a:cubicBezTo>
                                      <a:pt x="16948" y="16384"/>
                                      <a:pt x="17056" y="16290"/>
                                      <a:pt x="17164" y="16196"/>
                                    </a:cubicBezTo>
                                    <a:cubicBezTo>
                                      <a:pt x="17267" y="16106"/>
                                      <a:pt x="17371" y="16015"/>
                                      <a:pt x="17474" y="15925"/>
                                    </a:cubicBezTo>
                                    <a:cubicBezTo>
                                      <a:pt x="18091" y="15368"/>
                                      <a:pt x="18667" y="14776"/>
                                      <a:pt x="19197" y="14143"/>
                                    </a:cubicBezTo>
                                    <a:cubicBezTo>
                                      <a:pt x="20462" y="12639"/>
                                      <a:pt x="21078" y="11121"/>
                                      <a:pt x="21276" y="9660"/>
                                    </a:cubicBezTo>
                                    <a:cubicBezTo>
                                      <a:pt x="21290" y="9563"/>
                                      <a:pt x="21303" y="9466"/>
                                      <a:pt x="21312" y="9368"/>
                                    </a:cubicBezTo>
                                    <a:cubicBezTo>
                                      <a:pt x="21321" y="9276"/>
                                      <a:pt x="21330" y="9184"/>
                                      <a:pt x="21335" y="9092"/>
                                    </a:cubicBezTo>
                                    <a:cubicBezTo>
                                      <a:pt x="21600" y="4741"/>
                                      <a:pt x="18253" y="1021"/>
                                      <a:pt x="17240" y="0"/>
                                    </a:cubicBezTo>
                                    <a:cubicBezTo>
                                      <a:pt x="14847" y="567"/>
                                      <a:pt x="6452" y="2725"/>
                                      <a:pt x="0" y="6426"/>
                                    </a:cubicBezTo>
                                    <a:cubicBezTo>
                                      <a:pt x="2259" y="7736"/>
                                      <a:pt x="4247" y="9210"/>
                                      <a:pt x="5615" y="10837"/>
                                    </a:cubicBezTo>
                                    <a:cubicBezTo>
                                      <a:pt x="6078" y="11387"/>
                                      <a:pt x="6470" y="11922"/>
                                      <a:pt x="6794" y="12440"/>
                                    </a:cubicBezTo>
                                    <a:cubicBezTo>
                                      <a:pt x="6852" y="12536"/>
                                      <a:pt x="6911" y="12632"/>
                                      <a:pt x="6965" y="12726"/>
                                    </a:cubicBezTo>
                                    <a:cubicBezTo>
                                      <a:pt x="7023" y="12823"/>
                                      <a:pt x="7077" y="12920"/>
                                      <a:pt x="7131" y="13018"/>
                                    </a:cubicBezTo>
                                    <a:cubicBezTo>
                                      <a:pt x="7891" y="14410"/>
                                      <a:pt x="8152" y="15681"/>
                                      <a:pt x="7927" y="16799"/>
                                    </a:cubicBezTo>
                                    <a:cubicBezTo>
                                      <a:pt x="7905" y="16899"/>
                                      <a:pt x="7878" y="16992"/>
                                      <a:pt x="7851" y="17088"/>
                                    </a:cubicBezTo>
                                    <a:close/>
                                  </a:path>
                                </a:pathLst>
                              </a:custGeom>
                              <a:solidFill>
                                <a:srgbClr val="70AD47"/>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59" name="Shape"/>
                            <wps:cNvSpPr>
                              <a:spLocks/>
                            </wps:cNvSpPr>
                            <wps:spPr bwMode="auto">
                              <a:xfrm>
                                <a:off x="34859" y="4829"/>
                                <a:ext cx="8367" cy="15230"/>
                              </a:xfrm>
                              <a:custGeom>
                                <a:avLst/>
                                <a:gdLst>
                                  <a:gd name="T0" fmla="*/ 418378 w 21216"/>
                                  <a:gd name="T1" fmla="*/ 761493 h 21600"/>
                                  <a:gd name="T2" fmla="*/ 418378 w 21216"/>
                                  <a:gd name="T3" fmla="*/ 761493 h 21600"/>
                                  <a:gd name="T4" fmla="*/ 418378 w 21216"/>
                                  <a:gd name="T5" fmla="*/ 761493 h 21600"/>
                                  <a:gd name="T6" fmla="*/ 418378 w 21216"/>
                                  <a:gd name="T7" fmla="*/ 761493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216" h="21600" extrusionOk="0">
                                    <a:moveTo>
                                      <a:pt x="20932" y="18316"/>
                                    </a:moveTo>
                                    <a:cubicBezTo>
                                      <a:pt x="20970" y="18205"/>
                                      <a:pt x="21006" y="18089"/>
                                      <a:pt x="21038" y="17974"/>
                                    </a:cubicBezTo>
                                    <a:cubicBezTo>
                                      <a:pt x="21067" y="17870"/>
                                      <a:pt x="21089" y="17763"/>
                                      <a:pt x="21112" y="17657"/>
                                    </a:cubicBezTo>
                                    <a:cubicBezTo>
                                      <a:pt x="21331" y="16562"/>
                                      <a:pt x="21205" y="15299"/>
                                      <a:pt x="20722" y="13902"/>
                                    </a:cubicBezTo>
                                    <a:cubicBezTo>
                                      <a:pt x="20687" y="13799"/>
                                      <a:pt x="20648" y="13695"/>
                                      <a:pt x="20606" y="13590"/>
                                    </a:cubicBezTo>
                                    <a:cubicBezTo>
                                      <a:pt x="20568" y="13489"/>
                                      <a:pt x="20529" y="13388"/>
                                      <a:pt x="20487" y="13287"/>
                                    </a:cubicBezTo>
                                    <a:cubicBezTo>
                                      <a:pt x="20239" y="12677"/>
                                      <a:pt x="19927" y="12045"/>
                                      <a:pt x="19547" y="11391"/>
                                    </a:cubicBezTo>
                                    <a:cubicBezTo>
                                      <a:pt x="18642" y="9835"/>
                                      <a:pt x="17348" y="8417"/>
                                      <a:pt x="15870" y="7147"/>
                                    </a:cubicBezTo>
                                    <a:cubicBezTo>
                                      <a:pt x="15770" y="7063"/>
                                      <a:pt x="15670" y="6978"/>
                                      <a:pt x="15570" y="6895"/>
                                    </a:cubicBezTo>
                                    <a:cubicBezTo>
                                      <a:pt x="15474" y="6816"/>
                                      <a:pt x="15377" y="6736"/>
                                      <a:pt x="15281" y="6657"/>
                                    </a:cubicBezTo>
                                    <a:cubicBezTo>
                                      <a:pt x="10698" y="2950"/>
                                      <a:pt x="4712" y="618"/>
                                      <a:pt x="3012" y="0"/>
                                    </a:cubicBezTo>
                                    <a:cubicBezTo>
                                      <a:pt x="2246" y="1037"/>
                                      <a:pt x="-269" y="4824"/>
                                      <a:pt x="24" y="9444"/>
                                    </a:cubicBezTo>
                                    <a:cubicBezTo>
                                      <a:pt x="2758" y="10009"/>
                                      <a:pt x="5514" y="10777"/>
                                      <a:pt x="8077" y="11818"/>
                                    </a:cubicBezTo>
                                    <a:cubicBezTo>
                                      <a:pt x="8940" y="12169"/>
                                      <a:pt x="9752" y="12524"/>
                                      <a:pt x="10508" y="12884"/>
                                    </a:cubicBezTo>
                                    <a:cubicBezTo>
                                      <a:pt x="10647" y="12951"/>
                                      <a:pt x="10782" y="13015"/>
                                      <a:pt x="10917" y="13082"/>
                                    </a:cubicBezTo>
                                    <a:cubicBezTo>
                                      <a:pt x="11056" y="13151"/>
                                      <a:pt x="11198" y="13219"/>
                                      <a:pt x="11333" y="13287"/>
                                    </a:cubicBezTo>
                                    <a:cubicBezTo>
                                      <a:pt x="13278" y="14269"/>
                                      <a:pt x="14817" y="15271"/>
                                      <a:pt x="15908" y="16263"/>
                                    </a:cubicBezTo>
                                    <a:cubicBezTo>
                                      <a:pt x="16005" y="16349"/>
                                      <a:pt x="16098" y="16438"/>
                                      <a:pt x="16185" y="16524"/>
                                    </a:cubicBezTo>
                                    <a:cubicBezTo>
                                      <a:pt x="16282" y="16618"/>
                                      <a:pt x="16375" y="16712"/>
                                      <a:pt x="16462" y="16803"/>
                                    </a:cubicBezTo>
                                    <a:cubicBezTo>
                                      <a:pt x="16688" y="17045"/>
                                      <a:pt x="16887" y="17286"/>
                                      <a:pt x="17058" y="17526"/>
                                    </a:cubicBezTo>
                                    <a:cubicBezTo>
                                      <a:pt x="17412" y="18021"/>
                                      <a:pt x="17644" y="18507"/>
                                      <a:pt x="17760" y="18981"/>
                                    </a:cubicBezTo>
                                    <a:cubicBezTo>
                                      <a:pt x="17789" y="19104"/>
                                      <a:pt x="17815" y="19226"/>
                                      <a:pt x="17828" y="19348"/>
                                    </a:cubicBezTo>
                                    <a:cubicBezTo>
                                      <a:pt x="17844" y="19485"/>
                                      <a:pt x="17853" y="19620"/>
                                      <a:pt x="17850" y="19754"/>
                                    </a:cubicBezTo>
                                    <a:cubicBezTo>
                                      <a:pt x="17831" y="20404"/>
                                      <a:pt x="17573" y="21022"/>
                                      <a:pt x="17084" y="21600"/>
                                    </a:cubicBezTo>
                                    <a:cubicBezTo>
                                      <a:pt x="19100" y="20968"/>
                                      <a:pt x="20394" y="19837"/>
                                      <a:pt x="20932" y="18316"/>
                                    </a:cubicBezTo>
                                    <a:close/>
                                  </a:path>
                                </a:pathLst>
                              </a:custGeom>
                              <a:solidFill>
                                <a:srgbClr val="5B9BD5"/>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60" name="Shape"/>
                            <wps:cNvSpPr>
                              <a:spLocks/>
                            </wps:cNvSpPr>
                            <wps:spPr bwMode="auto">
                              <a:xfrm>
                                <a:off x="27874" y="10867"/>
                                <a:ext cx="13694" cy="9074"/>
                              </a:xfrm>
                              <a:custGeom>
                                <a:avLst/>
                                <a:gdLst>
                                  <a:gd name="T0" fmla="*/ 684712 w 21596"/>
                                  <a:gd name="T1" fmla="*/ 453721 h 21409"/>
                                  <a:gd name="T2" fmla="*/ 684712 w 21596"/>
                                  <a:gd name="T3" fmla="*/ 453721 h 21409"/>
                                  <a:gd name="T4" fmla="*/ 684712 w 21596"/>
                                  <a:gd name="T5" fmla="*/ 453721 h 21409"/>
                                  <a:gd name="T6" fmla="*/ 684712 w 21596"/>
                                  <a:gd name="T7" fmla="*/ 453721 h 21409"/>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596" h="21409" extrusionOk="0">
                                    <a:moveTo>
                                      <a:pt x="21594" y="18503"/>
                                    </a:moveTo>
                                    <a:cubicBezTo>
                                      <a:pt x="21576" y="17349"/>
                                      <a:pt x="21370" y="16139"/>
                                      <a:pt x="20985" y="14895"/>
                                    </a:cubicBezTo>
                                    <a:cubicBezTo>
                                      <a:pt x="20931" y="14721"/>
                                      <a:pt x="20875" y="14551"/>
                                      <a:pt x="20815" y="14377"/>
                                    </a:cubicBezTo>
                                    <a:cubicBezTo>
                                      <a:pt x="20759" y="14218"/>
                                      <a:pt x="20701" y="14056"/>
                                      <a:pt x="20641" y="13894"/>
                                    </a:cubicBezTo>
                                    <a:cubicBezTo>
                                      <a:pt x="20036" y="12306"/>
                                      <a:pt x="19147" y="10679"/>
                                      <a:pt x="17995" y="9067"/>
                                    </a:cubicBezTo>
                                    <a:cubicBezTo>
                                      <a:pt x="17909" y="8948"/>
                                      <a:pt x="17821" y="8831"/>
                                      <a:pt x="17735" y="8711"/>
                                    </a:cubicBezTo>
                                    <a:cubicBezTo>
                                      <a:pt x="17651" y="8597"/>
                                      <a:pt x="17566" y="8483"/>
                                      <a:pt x="17478" y="8369"/>
                                    </a:cubicBezTo>
                                    <a:cubicBezTo>
                                      <a:pt x="16954" y="7683"/>
                                      <a:pt x="16383" y="7003"/>
                                      <a:pt x="15764" y="6329"/>
                                    </a:cubicBezTo>
                                    <a:cubicBezTo>
                                      <a:pt x="14292" y="4729"/>
                                      <a:pt x="12714" y="3530"/>
                                      <a:pt x="11141" y="2628"/>
                                    </a:cubicBezTo>
                                    <a:cubicBezTo>
                                      <a:pt x="11035" y="2569"/>
                                      <a:pt x="10931" y="2509"/>
                                      <a:pt x="10825" y="2452"/>
                                    </a:cubicBezTo>
                                    <a:cubicBezTo>
                                      <a:pt x="10725" y="2398"/>
                                      <a:pt x="10625" y="2344"/>
                                      <a:pt x="10525" y="2290"/>
                                    </a:cubicBezTo>
                                    <a:cubicBezTo>
                                      <a:pt x="5796" y="-191"/>
                                      <a:pt x="1260" y="-56"/>
                                      <a:pt x="0" y="43"/>
                                    </a:cubicBezTo>
                                    <a:cubicBezTo>
                                      <a:pt x="292" y="1858"/>
                                      <a:pt x="1502" y="8327"/>
                                      <a:pt x="4668" y="14389"/>
                                    </a:cubicBezTo>
                                    <a:cubicBezTo>
                                      <a:pt x="6413" y="13655"/>
                                      <a:pt x="8302" y="13178"/>
                                      <a:pt x="10272" y="13178"/>
                                    </a:cubicBezTo>
                                    <a:cubicBezTo>
                                      <a:pt x="10935" y="13178"/>
                                      <a:pt x="11576" y="13214"/>
                                      <a:pt x="12193" y="13283"/>
                                    </a:cubicBezTo>
                                    <a:cubicBezTo>
                                      <a:pt x="12305" y="13295"/>
                                      <a:pt x="12415" y="13313"/>
                                      <a:pt x="12527" y="13325"/>
                                    </a:cubicBezTo>
                                    <a:cubicBezTo>
                                      <a:pt x="12642" y="13340"/>
                                      <a:pt x="12756" y="13355"/>
                                      <a:pt x="12870" y="13373"/>
                                    </a:cubicBezTo>
                                    <a:cubicBezTo>
                                      <a:pt x="14492" y="13628"/>
                                      <a:pt x="15924" y="14137"/>
                                      <a:pt x="17124" y="14877"/>
                                    </a:cubicBezTo>
                                    <a:cubicBezTo>
                                      <a:pt x="17226" y="14940"/>
                                      <a:pt x="17330" y="15006"/>
                                      <a:pt x="17428" y="15072"/>
                                    </a:cubicBezTo>
                                    <a:cubicBezTo>
                                      <a:pt x="17536" y="15147"/>
                                      <a:pt x="17645" y="15219"/>
                                      <a:pt x="17751" y="15297"/>
                                    </a:cubicBezTo>
                                    <a:cubicBezTo>
                                      <a:pt x="18023" y="15497"/>
                                      <a:pt x="18281" y="15713"/>
                                      <a:pt x="18524" y="15944"/>
                                    </a:cubicBezTo>
                                    <a:cubicBezTo>
                                      <a:pt x="19028" y="16420"/>
                                      <a:pt x="19463" y="16951"/>
                                      <a:pt x="19834" y="17526"/>
                                    </a:cubicBezTo>
                                    <a:cubicBezTo>
                                      <a:pt x="19928" y="17673"/>
                                      <a:pt x="20018" y="17822"/>
                                      <a:pt x="20104" y="17975"/>
                                    </a:cubicBezTo>
                                    <a:cubicBezTo>
                                      <a:pt x="20202" y="18149"/>
                                      <a:pt x="20294" y="18329"/>
                                      <a:pt x="20380" y="18509"/>
                                    </a:cubicBezTo>
                                    <a:cubicBezTo>
                                      <a:pt x="20637" y="19054"/>
                                      <a:pt x="20837" y="19632"/>
                                      <a:pt x="20985" y="20237"/>
                                    </a:cubicBezTo>
                                    <a:cubicBezTo>
                                      <a:pt x="21047" y="20492"/>
                                      <a:pt x="21099" y="20756"/>
                                      <a:pt x="21143" y="21019"/>
                                    </a:cubicBezTo>
                                    <a:cubicBezTo>
                                      <a:pt x="21163" y="21148"/>
                                      <a:pt x="21183" y="21277"/>
                                      <a:pt x="21199" y="21409"/>
                                    </a:cubicBezTo>
                                    <a:cubicBezTo>
                                      <a:pt x="21394" y="20780"/>
                                      <a:pt x="21518" y="20121"/>
                                      <a:pt x="21568" y="19434"/>
                                    </a:cubicBezTo>
                                    <a:cubicBezTo>
                                      <a:pt x="21590" y="19132"/>
                                      <a:pt x="21600" y="18820"/>
                                      <a:pt x="21594" y="18503"/>
                                    </a:cubicBezTo>
                                    <a:close/>
                                  </a:path>
                                </a:pathLst>
                              </a:custGeom>
                              <a:solidFill>
                                <a:srgbClr val="A5A5A5"/>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s:wsp>
                            <wps:cNvPr id="7461" name="Shape"/>
                            <wps:cNvSpPr>
                              <a:spLocks/>
                            </wps:cNvSpPr>
                            <wps:spPr bwMode="auto">
                              <a:xfrm>
                                <a:off x="24699" y="16966"/>
                                <a:ext cx="16257" cy="7432"/>
                              </a:xfrm>
                              <a:custGeom>
                                <a:avLst/>
                                <a:gdLst>
                                  <a:gd name="T0" fmla="*/ 812864 w 21600"/>
                                  <a:gd name="T1" fmla="*/ 371603 h 21600"/>
                                  <a:gd name="T2" fmla="*/ 812864 w 21600"/>
                                  <a:gd name="T3" fmla="*/ 371603 h 21600"/>
                                  <a:gd name="T4" fmla="*/ 812864 w 21600"/>
                                  <a:gd name="T5" fmla="*/ 371603 h 21600"/>
                                  <a:gd name="T6" fmla="*/ 812864 w 21600"/>
                                  <a:gd name="T7" fmla="*/ 371603 h 21600"/>
                                  <a:gd name="T8" fmla="*/ 0 60000 65536"/>
                                  <a:gd name="T9" fmla="*/ 5898240 60000 65536"/>
                                  <a:gd name="T10" fmla="*/ 11796480 60000 65536"/>
                                  <a:gd name="T11" fmla="*/ 17694720 60000 65536"/>
                                </a:gdLst>
                                <a:ahLst/>
                                <a:cxnLst>
                                  <a:cxn ang="T8">
                                    <a:pos x="T0" y="T1"/>
                                  </a:cxn>
                                  <a:cxn ang="T9">
                                    <a:pos x="T2" y="T3"/>
                                  </a:cxn>
                                  <a:cxn ang="T10">
                                    <a:pos x="T4" y="T5"/>
                                  </a:cxn>
                                  <a:cxn ang="T11">
                                    <a:pos x="T6" y="T7"/>
                                  </a:cxn>
                                </a:cxnLst>
                                <a:rect l="0" t="0" r="r" b="b"/>
                                <a:pathLst>
                                  <a:path w="21600" h="21600" extrusionOk="0">
                                    <a:moveTo>
                                      <a:pt x="21598" y="10601"/>
                                    </a:moveTo>
                                    <a:cubicBezTo>
                                      <a:pt x="21598" y="10531"/>
                                      <a:pt x="21597" y="10460"/>
                                      <a:pt x="21595" y="10390"/>
                                    </a:cubicBezTo>
                                    <a:cubicBezTo>
                                      <a:pt x="21592" y="10254"/>
                                      <a:pt x="21586" y="10117"/>
                                      <a:pt x="21581" y="9981"/>
                                    </a:cubicBezTo>
                                    <a:cubicBezTo>
                                      <a:pt x="21580" y="9933"/>
                                      <a:pt x="21578" y="9885"/>
                                      <a:pt x="21575" y="9837"/>
                                    </a:cubicBezTo>
                                    <a:cubicBezTo>
                                      <a:pt x="21519" y="8759"/>
                                      <a:pt x="21367" y="7748"/>
                                      <a:pt x="21126" y="6810"/>
                                    </a:cubicBezTo>
                                    <a:cubicBezTo>
                                      <a:pt x="21040" y="6478"/>
                                      <a:pt x="20944" y="6157"/>
                                      <a:pt x="20836" y="5843"/>
                                    </a:cubicBezTo>
                                    <a:cubicBezTo>
                                      <a:pt x="20500" y="4872"/>
                                      <a:pt x="20056" y="3997"/>
                                      <a:pt x="19509" y="3241"/>
                                    </a:cubicBezTo>
                                    <a:cubicBezTo>
                                      <a:pt x="19417" y="3112"/>
                                      <a:pt x="19322" y="2990"/>
                                      <a:pt x="19223" y="2868"/>
                                    </a:cubicBezTo>
                                    <a:cubicBezTo>
                                      <a:pt x="19130" y="2754"/>
                                      <a:pt x="19034" y="2643"/>
                                      <a:pt x="18934" y="2536"/>
                                    </a:cubicBezTo>
                                    <a:cubicBezTo>
                                      <a:pt x="18846" y="2440"/>
                                      <a:pt x="18755" y="2347"/>
                                      <a:pt x="18664" y="2255"/>
                                    </a:cubicBezTo>
                                    <a:cubicBezTo>
                                      <a:pt x="17719" y="1318"/>
                                      <a:pt x="16570" y="661"/>
                                      <a:pt x="15254" y="306"/>
                                    </a:cubicBezTo>
                                    <a:cubicBezTo>
                                      <a:pt x="15156" y="281"/>
                                      <a:pt x="15056" y="255"/>
                                      <a:pt x="14957" y="233"/>
                                    </a:cubicBezTo>
                                    <a:cubicBezTo>
                                      <a:pt x="14862" y="210"/>
                                      <a:pt x="14766" y="192"/>
                                      <a:pt x="14668" y="173"/>
                                    </a:cubicBezTo>
                                    <a:cubicBezTo>
                                      <a:pt x="14083" y="59"/>
                                      <a:pt x="13469" y="0"/>
                                      <a:pt x="12826" y="0"/>
                                    </a:cubicBezTo>
                                    <a:cubicBezTo>
                                      <a:pt x="11292" y="0"/>
                                      <a:pt x="9819" y="513"/>
                                      <a:pt x="8449" y="1321"/>
                                    </a:cubicBezTo>
                                    <a:cubicBezTo>
                                      <a:pt x="8358" y="1377"/>
                                      <a:pt x="8266" y="1428"/>
                                      <a:pt x="8175" y="1488"/>
                                    </a:cubicBezTo>
                                    <a:cubicBezTo>
                                      <a:pt x="8089" y="1543"/>
                                      <a:pt x="8003" y="1598"/>
                                      <a:pt x="7917" y="1654"/>
                                    </a:cubicBezTo>
                                    <a:cubicBezTo>
                                      <a:pt x="3871" y="4300"/>
                                      <a:pt x="825" y="9353"/>
                                      <a:pt x="0" y="10815"/>
                                    </a:cubicBezTo>
                                    <a:cubicBezTo>
                                      <a:pt x="1087" y="12845"/>
                                      <a:pt x="6167" y="21600"/>
                                      <a:pt x="12826" y="21600"/>
                                    </a:cubicBezTo>
                                    <a:cubicBezTo>
                                      <a:pt x="12826" y="21600"/>
                                      <a:pt x="12827" y="21600"/>
                                      <a:pt x="12827" y="21600"/>
                                    </a:cubicBezTo>
                                    <a:cubicBezTo>
                                      <a:pt x="17773" y="21600"/>
                                      <a:pt x="21004" y="18141"/>
                                      <a:pt x="21524" y="12461"/>
                                    </a:cubicBezTo>
                                    <a:cubicBezTo>
                                      <a:pt x="21551" y="12162"/>
                                      <a:pt x="21571" y="11856"/>
                                      <a:pt x="21583" y="11546"/>
                                    </a:cubicBezTo>
                                    <a:cubicBezTo>
                                      <a:pt x="21583" y="11538"/>
                                      <a:pt x="21583" y="11531"/>
                                      <a:pt x="21585" y="11523"/>
                                    </a:cubicBezTo>
                                    <a:cubicBezTo>
                                      <a:pt x="21588" y="11413"/>
                                      <a:pt x="21592" y="11302"/>
                                      <a:pt x="21593" y="11188"/>
                                    </a:cubicBezTo>
                                    <a:cubicBezTo>
                                      <a:pt x="21595" y="11114"/>
                                      <a:pt x="21597" y="11040"/>
                                      <a:pt x="21597" y="10966"/>
                                    </a:cubicBezTo>
                                    <a:cubicBezTo>
                                      <a:pt x="21597" y="10966"/>
                                      <a:pt x="21597" y="10966"/>
                                      <a:pt x="21597" y="10966"/>
                                    </a:cubicBezTo>
                                    <a:cubicBezTo>
                                      <a:pt x="21597" y="10911"/>
                                      <a:pt x="21600" y="10859"/>
                                      <a:pt x="21600" y="10804"/>
                                    </a:cubicBezTo>
                                    <a:cubicBezTo>
                                      <a:pt x="21600" y="10741"/>
                                      <a:pt x="21598" y="10682"/>
                                      <a:pt x="21597" y="10623"/>
                                    </a:cubicBezTo>
                                    <a:cubicBezTo>
                                      <a:pt x="21598" y="10615"/>
                                      <a:pt x="21598" y="10608"/>
                                      <a:pt x="21598" y="10601"/>
                                    </a:cubicBezTo>
                                    <a:close/>
                                  </a:path>
                                </a:pathLst>
                              </a:custGeom>
                              <a:solidFill>
                                <a:srgbClr val="FFC000"/>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g:grpSp>
                        <wps:wsp>
                          <wps:cNvPr id="7462" name="Freeform: Shape 256329"/>
                          <wps:cNvSpPr>
                            <a:spLocks/>
                          </wps:cNvSpPr>
                          <wps:spPr bwMode="auto">
                            <a:xfrm>
                              <a:off x="53129" y="26405"/>
                              <a:ext cx="18846" cy="8493"/>
                            </a:xfrm>
                            <a:custGeom>
                              <a:avLst/>
                              <a:gdLst>
                                <a:gd name="T0" fmla="*/ 1728568 w 1884625"/>
                                <a:gd name="T1" fmla="*/ 0 h 849312"/>
                                <a:gd name="T2" fmla="*/ 1884625 w 1884625"/>
                                <a:gd name="T3" fmla="*/ 51486 h 849312"/>
                                <a:gd name="T4" fmla="*/ 1742282 w 1884625"/>
                                <a:gd name="T5" fmla="*/ 210666 h 849312"/>
                                <a:gd name="T6" fmla="*/ 1473551 w 1884625"/>
                                <a:gd name="T7" fmla="*/ 439047 h 849312"/>
                                <a:gd name="T8" fmla="*/ 528132 w 1884625"/>
                                <a:gd name="T9" fmla="*/ 847349 h 849312"/>
                                <a:gd name="T10" fmla="*/ 465901 w 1884625"/>
                                <a:gd name="T11" fmla="*/ 849312 h 849312"/>
                                <a:gd name="T12" fmla="*/ 98958 w 1884625"/>
                                <a:gd name="T13" fmla="*/ 752860 h 849312"/>
                                <a:gd name="T14" fmla="*/ 20047 w 1884625"/>
                                <a:gd name="T15" fmla="*/ 691992 h 849312"/>
                                <a:gd name="T16" fmla="*/ 0 w 1884625"/>
                                <a:gd name="T17" fmla="*/ 633958 h 849312"/>
                                <a:gd name="T18" fmla="*/ 407214 w 1884625"/>
                                <a:gd name="T19" fmla="*/ 783950 h 849312"/>
                                <a:gd name="T20" fmla="*/ 461948 w 1884625"/>
                                <a:gd name="T21" fmla="*/ 782223 h 849312"/>
                                <a:gd name="T22" fmla="*/ 1293480 w 1884625"/>
                                <a:gd name="T23" fmla="*/ 423106 h 849312"/>
                                <a:gd name="T24" fmla="*/ 1728568 w 1884625"/>
                                <a:gd name="T25" fmla="*/ 0 h 849312"/>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884625" h="849312">
                                  <a:moveTo>
                                    <a:pt x="1728568" y="0"/>
                                  </a:moveTo>
                                  <a:lnTo>
                                    <a:pt x="1884625" y="51486"/>
                                  </a:lnTo>
                                  <a:lnTo>
                                    <a:pt x="1742282" y="210666"/>
                                  </a:lnTo>
                                  <a:cubicBezTo>
                                    <a:pt x="1660028" y="291624"/>
                                    <a:pt x="1570643" y="368533"/>
                                    <a:pt x="1473551" y="439047"/>
                                  </a:cubicBezTo>
                                  <a:cubicBezTo>
                                    <a:pt x="1130850" y="688040"/>
                                    <a:pt x="803993" y="829314"/>
                                    <a:pt x="528132" y="847349"/>
                                  </a:cubicBezTo>
                                  <a:cubicBezTo>
                                    <a:pt x="507100" y="848821"/>
                                    <a:pt x="486357" y="849312"/>
                                    <a:pt x="465901" y="849312"/>
                                  </a:cubicBezTo>
                                  <a:cubicBezTo>
                                    <a:pt x="325558" y="849312"/>
                                    <a:pt x="201987" y="816636"/>
                                    <a:pt x="98958" y="752860"/>
                                  </a:cubicBezTo>
                                  <a:lnTo>
                                    <a:pt x="20047" y="691992"/>
                                  </a:lnTo>
                                  <a:lnTo>
                                    <a:pt x="0" y="633958"/>
                                  </a:lnTo>
                                  <a:cubicBezTo>
                                    <a:pt x="104274" y="732855"/>
                                    <a:pt x="242631" y="783950"/>
                                    <a:pt x="407214" y="783950"/>
                                  </a:cubicBezTo>
                                  <a:cubicBezTo>
                                    <a:pt x="425205" y="783950"/>
                                    <a:pt x="443450" y="783518"/>
                                    <a:pt x="461948" y="782223"/>
                                  </a:cubicBezTo>
                                  <a:cubicBezTo>
                                    <a:pt x="704579" y="766361"/>
                                    <a:pt x="992061" y="642105"/>
                                    <a:pt x="1293480" y="423106"/>
                                  </a:cubicBezTo>
                                  <a:cubicBezTo>
                                    <a:pt x="1464272" y="299066"/>
                                    <a:pt x="1607949" y="152528"/>
                                    <a:pt x="1728568" y="0"/>
                                  </a:cubicBez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63" name="Freeform: Shape 256330"/>
                          <wps:cNvSpPr>
                            <a:spLocks/>
                          </wps:cNvSpPr>
                          <wps:spPr bwMode="auto">
                            <a:xfrm>
                              <a:off x="53558" y="16408"/>
                              <a:ext cx="11734" cy="16337"/>
                            </a:xfrm>
                            <a:custGeom>
                              <a:avLst/>
                              <a:gdLst>
                                <a:gd name="T0" fmla="*/ 1173459 w 1173459"/>
                                <a:gd name="T1" fmla="*/ 0 h 1633686"/>
                                <a:gd name="T2" fmla="*/ 1169452 w 1173459"/>
                                <a:gd name="T3" fmla="*/ 57441 h 1633686"/>
                                <a:gd name="T4" fmla="*/ 1063695 w 1173459"/>
                                <a:gd name="T5" fmla="*/ 569888 h 1633686"/>
                                <a:gd name="T6" fmla="*/ 983188 w 1173459"/>
                                <a:gd name="T7" fmla="*/ 789722 h 1633686"/>
                                <a:gd name="T8" fmla="*/ 967404 w 1173459"/>
                                <a:gd name="T9" fmla="*/ 827309 h 1633686"/>
                                <a:gd name="T10" fmla="*/ 950826 w 1173459"/>
                                <a:gd name="T11" fmla="*/ 865570 h 1633686"/>
                                <a:gd name="T12" fmla="*/ 93632 w 1173459"/>
                                <a:gd name="T13" fmla="*/ 1633686 h 1633686"/>
                                <a:gd name="T14" fmla="*/ 75948 w 1173459"/>
                                <a:gd name="T15" fmla="*/ 1632435 h 1633686"/>
                                <a:gd name="T16" fmla="*/ 0 w 1173459"/>
                                <a:gd name="T17" fmla="*/ 1576882 h 1633686"/>
                                <a:gd name="T18" fmla="*/ 69511 w 1173459"/>
                                <a:gd name="T19" fmla="*/ 1581798 h 1633686"/>
                                <a:gd name="T20" fmla="*/ 823446 w 1173459"/>
                                <a:gd name="T21" fmla="*/ 906211 h 1633686"/>
                                <a:gd name="T22" fmla="*/ 838027 w 1173459"/>
                                <a:gd name="T23" fmla="*/ 872559 h 1633686"/>
                                <a:gd name="T24" fmla="*/ 851909 w 1173459"/>
                                <a:gd name="T25" fmla="*/ 839500 h 1633686"/>
                                <a:gd name="T26" fmla="*/ 922719 w 1173459"/>
                                <a:gd name="T27" fmla="*/ 646148 h 1633686"/>
                                <a:gd name="T28" fmla="*/ 1025987 w 1173459"/>
                                <a:gd name="T29" fmla="*/ 48462 h 1633686"/>
                                <a:gd name="T30" fmla="*/ 1166882 w 1173459"/>
                                <a:gd name="T31" fmla="*/ 1779 h 163368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173459" h="1633686">
                                  <a:moveTo>
                                    <a:pt x="1173459" y="0"/>
                                  </a:moveTo>
                                  <a:lnTo>
                                    <a:pt x="1169452" y="57441"/>
                                  </a:lnTo>
                                  <a:cubicBezTo>
                                    <a:pt x="1152563" y="226061"/>
                                    <a:pt x="1119307" y="398653"/>
                                    <a:pt x="1063695" y="569888"/>
                                  </a:cubicBezTo>
                                  <a:cubicBezTo>
                                    <a:pt x="1038601" y="646989"/>
                                    <a:pt x="1011803" y="720138"/>
                                    <a:pt x="983188" y="789722"/>
                                  </a:cubicBezTo>
                                  <a:cubicBezTo>
                                    <a:pt x="978078" y="802347"/>
                                    <a:pt x="972741" y="815069"/>
                                    <a:pt x="967404" y="827309"/>
                                  </a:cubicBezTo>
                                  <a:cubicBezTo>
                                    <a:pt x="961727" y="840223"/>
                                    <a:pt x="956390" y="853137"/>
                                    <a:pt x="950826" y="865570"/>
                                  </a:cubicBezTo>
                                  <a:cubicBezTo>
                                    <a:pt x="730538" y="1358051"/>
                                    <a:pt x="422702" y="1633686"/>
                                    <a:pt x="93632" y="1633686"/>
                                  </a:cubicBezTo>
                                  <a:lnTo>
                                    <a:pt x="75948" y="1632435"/>
                                  </a:lnTo>
                                  <a:lnTo>
                                    <a:pt x="0" y="1576882"/>
                                  </a:lnTo>
                                  <a:cubicBezTo>
                                    <a:pt x="23370" y="1579848"/>
                                    <a:pt x="46541" y="1581798"/>
                                    <a:pt x="69511" y="1581798"/>
                                  </a:cubicBezTo>
                                  <a:cubicBezTo>
                                    <a:pt x="358941" y="1581798"/>
                                    <a:pt x="629694" y="1339367"/>
                                    <a:pt x="823446" y="906211"/>
                                  </a:cubicBezTo>
                                  <a:cubicBezTo>
                                    <a:pt x="828340" y="895276"/>
                                    <a:pt x="833034" y="883918"/>
                                    <a:pt x="838027" y="872559"/>
                                  </a:cubicBezTo>
                                  <a:cubicBezTo>
                                    <a:pt x="842721" y="861794"/>
                                    <a:pt x="847415" y="850605"/>
                                    <a:pt x="851909" y="839500"/>
                                  </a:cubicBezTo>
                                  <a:cubicBezTo>
                                    <a:pt x="877077" y="778299"/>
                                    <a:pt x="900647" y="713961"/>
                                    <a:pt x="922719" y="646148"/>
                                  </a:cubicBezTo>
                                  <a:cubicBezTo>
                                    <a:pt x="987935" y="445337"/>
                                    <a:pt x="1018197" y="242407"/>
                                    <a:pt x="1025987" y="48462"/>
                                  </a:cubicBezTo>
                                  <a:cubicBezTo>
                                    <a:pt x="1073339" y="31212"/>
                                    <a:pt x="1120383" y="15706"/>
                                    <a:pt x="1166882" y="1779"/>
                                  </a:cubicBezTo>
                                  <a:lnTo>
                                    <a:pt x="1173459" y="0"/>
                                  </a:ln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64" name="Freeform: Shape 256331"/>
                          <wps:cNvSpPr>
                            <a:spLocks/>
                          </wps:cNvSpPr>
                          <wps:spPr bwMode="auto">
                            <a:xfrm>
                              <a:off x="53019" y="11381"/>
                              <a:ext cx="4752" cy="19779"/>
                            </a:xfrm>
                            <a:custGeom>
                              <a:avLst/>
                              <a:gdLst>
                                <a:gd name="T0" fmla="*/ 100956 w 475190"/>
                                <a:gd name="T1" fmla="*/ 0 h 1977878"/>
                                <a:gd name="T2" fmla="*/ 129980 w 475190"/>
                                <a:gd name="T3" fmla="*/ 46448 h 1977878"/>
                                <a:gd name="T4" fmla="*/ 345609 w 475190"/>
                                <a:gd name="T5" fmla="*/ 523141 h 1977878"/>
                                <a:gd name="T6" fmla="*/ 409533 w 475190"/>
                                <a:gd name="T7" fmla="*/ 748026 h 1977878"/>
                                <a:gd name="T8" fmla="*/ 418804 w 475190"/>
                                <a:gd name="T9" fmla="*/ 788149 h 1977878"/>
                                <a:gd name="T10" fmla="*/ 427804 w 475190"/>
                                <a:gd name="T11" fmla="*/ 829113 h 1977878"/>
                                <a:gd name="T12" fmla="*/ 470963 w 475190"/>
                                <a:gd name="T13" fmla="*/ 1359549 h 1977878"/>
                                <a:gd name="T14" fmla="*/ 466842 w 475190"/>
                                <a:gd name="T15" fmla="*/ 1400093 h 1977878"/>
                                <a:gd name="T16" fmla="*/ 461203 w 475190"/>
                                <a:gd name="T17" fmla="*/ 1443302 h 1977878"/>
                                <a:gd name="T18" fmla="*/ 246726 w 475190"/>
                                <a:gd name="T19" fmla="*/ 1902773 h 1977878"/>
                                <a:gd name="T20" fmla="*/ 143680 w 475190"/>
                                <a:gd name="T21" fmla="*/ 1977878 h 1977878"/>
                                <a:gd name="T22" fmla="*/ 68241 w 475190"/>
                                <a:gd name="T23" fmla="*/ 1977468 h 1977878"/>
                                <a:gd name="T24" fmla="*/ 369435 w 475190"/>
                                <a:gd name="T25" fmla="*/ 1491311 h 1977878"/>
                                <a:gd name="T26" fmla="*/ 374395 w 475190"/>
                                <a:gd name="T27" fmla="*/ 1453307 h 1977878"/>
                                <a:gd name="T28" fmla="*/ 378019 w 475190"/>
                                <a:gd name="T29" fmla="*/ 1417647 h 1977878"/>
                                <a:gd name="T30" fmla="*/ 340060 w 475190"/>
                                <a:gd name="T31" fmla="*/ 951109 h 1977878"/>
                                <a:gd name="T32" fmla="*/ 332144 w 475190"/>
                                <a:gd name="T33" fmla="*/ 915079 h 1977878"/>
                                <a:gd name="T34" fmla="*/ 323989 w 475190"/>
                                <a:gd name="T35" fmla="*/ 879789 h 1977878"/>
                                <a:gd name="T36" fmla="*/ 267765 w 475190"/>
                                <a:gd name="T37" fmla="*/ 681995 h 1977878"/>
                                <a:gd name="T38" fmla="*/ 0 w 475190"/>
                                <a:gd name="T39" fmla="*/ 137721 h 1977878"/>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475190" h="1977878">
                                  <a:moveTo>
                                    <a:pt x="100956" y="0"/>
                                  </a:moveTo>
                                  <a:lnTo>
                                    <a:pt x="129980" y="46448"/>
                                  </a:lnTo>
                                  <a:cubicBezTo>
                                    <a:pt x="215443" y="192838"/>
                                    <a:pt x="289980" y="351953"/>
                                    <a:pt x="345609" y="523141"/>
                                  </a:cubicBezTo>
                                  <a:cubicBezTo>
                                    <a:pt x="370712" y="600301"/>
                                    <a:pt x="391966" y="675356"/>
                                    <a:pt x="409533" y="748026"/>
                                  </a:cubicBezTo>
                                  <a:cubicBezTo>
                                    <a:pt x="412677" y="761494"/>
                                    <a:pt x="415876" y="774962"/>
                                    <a:pt x="418804" y="788149"/>
                                  </a:cubicBezTo>
                                  <a:cubicBezTo>
                                    <a:pt x="421949" y="801757"/>
                                    <a:pt x="424877" y="815365"/>
                                    <a:pt x="427804" y="829113"/>
                                  </a:cubicBezTo>
                                  <a:cubicBezTo>
                                    <a:pt x="469011" y="1024397"/>
                                    <a:pt x="483162" y="1202705"/>
                                    <a:pt x="470963" y="1359549"/>
                                  </a:cubicBezTo>
                                  <a:cubicBezTo>
                                    <a:pt x="469770" y="1373578"/>
                                    <a:pt x="468306" y="1386625"/>
                                    <a:pt x="466842" y="1400093"/>
                                  </a:cubicBezTo>
                                  <a:cubicBezTo>
                                    <a:pt x="465107" y="1414683"/>
                                    <a:pt x="463426" y="1429133"/>
                                    <a:pt x="461203" y="1443302"/>
                                  </a:cubicBezTo>
                                  <a:cubicBezTo>
                                    <a:pt x="433064" y="1637217"/>
                                    <a:pt x="360824" y="1793492"/>
                                    <a:pt x="246726" y="1902773"/>
                                  </a:cubicBezTo>
                                  <a:lnTo>
                                    <a:pt x="143680" y="1977878"/>
                                  </a:lnTo>
                                  <a:lnTo>
                                    <a:pt x="68241" y="1977468"/>
                                  </a:lnTo>
                                  <a:cubicBezTo>
                                    <a:pt x="234480" y="1887270"/>
                                    <a:pt x="336435" y="1718719"/>
                                    <a:pt x="369435" y="1491311"/>
                                  </a:cubicBezTo>
                                  <a:cubicBezTo>
                                    <a:pt x="371390" y="1478848"/>
                                    <a:pt x="372869" y="1466139"/>
                                    <a:pt x="374395" y="1453307"/>
                                  </a:cubicBezTo>
                                  <a:cubicBezTo>
                                    <a:pt x="375682" y="1441461"/>
                                    <a:pt x="376970" y="1429986"/>
                                    <a:pt x="378019" y="1417647"/>
                                  </a:cubicBezTo>
                                  <a:cubicBezTo>
                                    <a:pt x="388749" y="1279697"/>
                                    <a:pt x="376302" y="1122868"/>
                                    <a:pt x="340060" y="951109"/>
                                  </a:cubicBezTo>
                                  <a:cubicBezTo>
                                    <a:pt x="337485" y="939017"/>
                                    <a:pt x="334909" y="927048"/>
                                    <a:pt x="332144" y="915079"/>
                                  </a:cubicBezTo>
                                  <a:cubicBezTo>
                                    <a:pt x="329568" y="903480"/>
                                    <a:pt x="326755" y="891635"/>
                                    <a:pt x="323989" y="879789"/>
                                  </a:cubicBezTo>
                                  <a:cubicBezTo>
                                    <a:pt x="308538" y="815873"/>
                                    <a:pt x="289845" y="749860"/>
                                    <a:pt x="267765" y="681995"/>
                                  </a:cubicBezTo>
                                  <a:cubicBezTo>
                                    <a:pt x="202529" y="481239"/>
                                    <a:pt x="107726" y="299362"/>
                                    <a:pt x="0" y="137721"/>
                                  </a:cubicBezTo>
                                  <a:lnTo>
                                    <a:pt x="100956" y="0"/>
                                  </a:ln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65" name="Freeform: Shape 256332"/>
                          <wps:cNvSpPr>
                            <a:spLocks/>
                          </wps:cNvSpPr>
                          <wps:spPr bwMode="auto">
                            <a:xfrm>
                              <a:off x="41878" y="14355"/>
                              <a:ext cx="12470" cy="16202"/>
                            </a:xfrm>
                            <a:custGeom>
                              <a:avLst/>
                              <a:gdLst>
                                <a:gd name="T0" fmla="*/ 733 w 1246989"/>
                                <a:gd name="T1" fmla="*/ 0 h 1620226"/>
                                <a:gd name="T2" fmla="*/ 206467 w 1246989"/>
                                <a:gd name="T3" fmla="*/ 90677 h 1620226"/>
                                <a:gd name="T4" fmla="*/ 506623 w 1246989"/>
                                <a:gd name="T5" fmla="*/ 275600 h 1620226"/>
                                <a:gd name="T6" fmla="*/ 690776 w 1246989"/>
                                <a:gd name="T7" fmla="*/ 419963 h 1620226"/>
                                <a:gd name="T8" fmla="*/ 721759 w 1246989"/>
                                <a:gd name="T9" fmla="*/ 446777 h 1620226"/>
                                <a:gd name="T10" fmla="*/ 753271 w 1246989"/>
                                <a:gd name="T11" fmla="*/ 474540 h 1620226"/>
                                <a:gd name="T12" fmla="*/ 1099836 w 1246989"/>
                                <a:gd name="T13" fmla="*/ 877565 h 1620226"/>
                                <a:gd name="T14" fmla="*/ 1120819 w 1246989"/>
                                <a:gd name="T15" fmla="*/ 912911 h 1620226"/>
                                <a:gd name="T16" fmla="*/ 1141802 w 1246989"/>
                                <a:gd name="T17" fmla="*/ 950695 h 1620226"/>
                                <a:gd name="T18" fmla="*/ 1186950 w 1246989"/>
                                <a:gd name="T19" fmla="*/ 1048607 h 1620226"/>
                                <a:gd name="T20" fmla="*/ 1240128 w 1246989"/>
                                <a:gd name="T21" fmla="*/ 1245651 h 1620226"/>
                                <a:gd name="T22" fmla="*/ 1245279 w 1246989"/>
                                <a:gd name="T23" fmla="*/ 1295352 h 1620226"/>
                                <a:gd name="T24" fmla="*/ 1246946 w 1246989"/>
                                <a:gd name="T25" fmla="*/ 1350334 h 1620226"/>
                                <a:gd name="T26" fmla="*/ 1231284 w 1246989"/>
                                <a:gd name="T27" fmla="*/ 1478988 h 1620226"/>
                                <a:gd name="T28" fmla="*/ 1197622 w 1246989"/>
                                <a:gd name="T29" fmla="*/ 1575403 h 1620226"/>
                                <a:gd name="T30" fmla="*/ 1136649 w 1246989"/>
                                <a:gd name="T31" fmla="*/ 1620226 h 1620226"/>
                                <a:gd name="T32" fmla="*/ 1187685 w 1246989"/>
                                <a:gd name="T33" fmla="*/ 1400346 h 1620226"/>
                                <a:gd name="T34" fmla="*/ 1186219 w 1246989"/>
                                <a:gd name="T35" fmla="*/ 1351987 h 1620226"/>
                                <a:gd name="T36" fmla="*/ 1181689 w 1246989"/>
                                <a:gd name="T37" fmla="*/ 1308273 h 1620226"/>
                                <a:gd name="T38" fmla="*/ 1134917 w 1246989"/>
                                <a:gd name="T39" fmla="*/ 1134966 h 1620226"/>
                                <a:gd name="T40" fmla="*/ 1095208 w 1246989"/>
                                <a:gd name="T41" fmla="*/ 1048848 h 1620226"/>
                                <a:gd name="T42" fmla="*/ 1076752 w 1246989"/>
                                <a:gd name="T43" fmla="*/ 1015616 h 1620226"/>
                                <a:gd name="T44" fmla="*/ 1058296 w 1246989"/>
                                <a:gd name="T45" fmla="*/ 984528 h 1620226"/>
                                <a:gd name="T46" fmla="*/ 753480 w 1246989"/>
                                <a:gd name="T47" fmla="*/ 630052 h 1620226"/>
                                <a:gd name="T48" fmla="*/ 725763 w 1246989"/>
                                <a:gd name="T49" fmla="*/ 605634 h 1620226"/>
                                <a:gd name="T50" fmla="*/ 698513 w 1246989"/>
                                <a:gd name="T51" fmla="*/ 582050 h 1620226"/>
                                <a:gd name="T52" fmla="*/ 536544 w 1246989"/>
                                <a:gd name="T53" fmla="*/ 455077 h 1620226"/>
                                <a:gd name="T54" fmla="*/ 0 w 1246989"/>
                                <a:gd name="T55" fmla="*/ 172306 h 162022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246989" h="1620226">
                                  <a:moveTo>
                                    <a:pt x="733" y="0"/>
                                  </a:moveTo>
                                  <a:lnTo>
                                    <a:pt x="206467" y="90677"/>
                                  </a:lnTo>
                                  <a:cubicBezTo>
                                    <a:pt x="308817" y="143865"/>
                                    <a:pt x="409548" y="205111"/>
                                    <a:pt x="506623" y="275600"/>
                                  </a:cubicBezTo>
                                  <a:cubicBezTo>
                                    <a:pt x="571997" y="323134"/>
                                    <a:pt x="633508" y="371210"/>
                                    <a:pt x="690776" y="419963"/>
                                  </a:cubicBezTo>
                                  <a:cubicBezTo>
                                    <a:pt x="701306" y="429037"/>
                                    <a:pt x="711532" y="437704"/>
                                    <a:pt x="721759" y="446777"/>
                                  </a:cubicBezTo>
                                  <a:cubicBezTo>
                                    <a:pt x="732288" y="456122"/>
                                    <a:pt x="743045" y="465331"/>
                                    <a:pt x="753271" y="474540"/>
                                  </a:cubicBezTo>
                                  <a:cubicBezTo>
                                    <a:pt x="900609" y="607527"/>
                                    <a:pt x="1017190" y="743223"/>
                                    <a:pt x="1099836" y="877565"/>
                                  </a:cubicBezTo>
                                  <a:cubicBezTo>
                                    <a:pt x="1107184" y="889211"/>
                                    <a:pt x="1114229" y="901264"/>
                                    <a:pt x="1120819" y="912911"/>
                                  </a:cubicBezTo>
                                  <a:cubicBezTo>
                                    <a:pt x="1128167" y="925641"/>
                                    <a:pt x="1135212" y="938371"/>
                                    <a:pt x="1141802" y="950695"/>
                                  </a:cubicBezTo>
                                  <a:cubicBezTo>
                                    <a:pt x="1158922" y="983467"/>
                                    <a:pt x="1173997" y="1016105"/>
                                    <a:pt x="1186950" y="1048607"/>
                                  </a:cubicBezTo>
                                  <a:cubicBezTo>
                                    <a:pt x="1213766" y="1115642"/>
                                    <a:pt x="1231341" y="1181459"/>
                                    <a:pt x="1240128" y="1245651"/>
                                  </a:cubicBezTo>
                                  <a:cubicBezTo>
                                    <a:pt x="1242325" y="1262308"/>
                                    <a:pt x="1244294" y="1278830"/>
                                    <a:pt x="1245279" y="1295352"/>
                                  </a:cubicBezTo>
                                  <a:cubicBezTo>
                                    <a:pt x="1246491" y="1313905"/>
                                    <a:pt x="1247173" y="1332187"/>
                                    <a:pt x="1246946" y="1350334"/>
                                  </a:cubicBezTo>
                                  <a:cubicBezTo>
                                    <a:pt x="1246226" y="1394347"/>
                                    <a:pt x="1240980" y="1437277"/>
                                    <a:pt x="1231284" y="1478988"/>
                                  </a:cubicBezTo>
                                  <a:lnTo>
                                    <a:pt x="1197622" y="1575403"/>
                                  </a:lnTo>
                                  <a:lnTo>
                                    <a:pt x="1136649" y="1620226"/>
                                  </a:lnTo>
                                  <a:cubicBezTo>
                                    <a:pt x="1169230" y="1551380"/>
                                    <a:pt x="1186419" y="1477769"/>
                                    <a:pt x="1187685" y="1400346"/>
                                  </a:cubicBezTo>
                                  <a:cubicBezTo>
                                    <a:pt x="1187885" y="1384385"/>
                                    <a:pt x="1187285" y="1368305"/>
                                    <a:pt x="1186219" y="1351987"/>
                                  </a:cubicBezTo>
                                  <a:cubicBezTo>
                                    <a:pt x="1185353" y="1337455"/>
                                    <a:pt x="1183621" y="1322924"/>
                                    <a:pt x="1181689" y="1308273"/>
                                  </a:cubicBezTo>
                                  <a:cubicBezTo>
                                    <a:pt x="1173960" y="1251814"/>
                                    <a:pt x="1158503" y="1193926"/>
                                    <a:pt x="1134917" y="1134966"/>
                                  </a:cubicBezTo>
                                  <a:cubicBezTo>
                                    <a:pt x="1123524" y="1106379"/>
                                    <a:pt x="1110265" y="1077673"/>
                                    <a:pt x="1095208" y="1048848"/>
                                  </a:cubicBezTo>
                                  <a:cubicBezTo>
                                    <a:pt x="1089411" y="1038009"/>
                                    <a:pt x="1083215" y="1026813"/>
                                    <a:pt x="1076752" y="1015616"/>
                                  </a:cubicBezTo>
                                  <a:cubicBezTo>
                                    <a:pt x="1070955" y="1005372"/>
                                    <a:pt x="1064759" y="994772"/>
                                    <a:pt x="1058296" y="984528"/>
                                  </a:cubicBezTo>
                                  <a:cubicBezTo>
                                    <a:pt x="985607" y="866369"/>
                                    <a:pt x="883069" y="747020"/>
                                    <a:pt x="753480" y="630052"/>
                                  </a:cubicBezTo>
                                  <a:cubicBezTo>
                                    <a:pt x="744485" y="621952"/>
                                    <a:pt x="735024" y="613853"/>
                                    <a:pt x="725763" y="605634"/>
                                  </a:cubicBezTo>
                                  <a:cubicBezTo>
                                    <a:pt x="716769" y="597654"/>
                                    <a:pt x="707774" y="590031"/>
                                    <a:pt x="698513" y="582050"/>
                                  </a:cubicBezTo>
                                  <a:cubicBezTo>
                                    <a:pt x="648143" y="539170"/>
                                    <a:pt x="594043" y="496885"/>
                                    <a:pt x="536544" y="455077"/>
                                  </a:cubicBezTo>
                                  <a:cubicBezTo>
                                    <a:pt x="365780" y="331082"/>
                                    <a:pt x="182157" y="239604"/>
                                    <a:pt x="0" y="172306"/>
                                  </a:cubicBezTo>
                                  <a:lnTo>
                                    <a:pt x="733" y="0"/>
                                  </a:ln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466" name="Freeform: Shape 256333"/>
                          <wps:cNvSpPr>
                            <a:spLocks/>
                          </wps:cNvSpPr>
                          <wps:spPr bwMode="auto">
                            <a:xfrm>
                              <a:off x="34120" y="23407"/>
                              <a:ext cx="18836" cy="6951"/>
                            </a:xfrm>
                            <a:custGeom>
                              <a:avLst/>
                              <a:gdLst>
                                <a:gd name="T0" fmla="*/ 538405 w 1883678"/>
                                <a:gd name="T1" fmla="*/ 0 h 695130"/>
                                <a:gd name="T2" fmla="*/ 776347 w 1883678"/>
                                <a:gd name="T3" fmla="*/ 8694 h 695130"/>
                                <a:gd name="T4" fmla="*/ 817717 w 1883678"/>
                                <a:gd name="T5" fmla="*/ 12171 h 695130"/>
                                <a:gd name="T6" fmla="*/ 860203 w 1883678"/>
                                <a:gd name="T7" fmla="*/ 16145 h 695130"/>
                                <a:gd name="T8" fmla="*/ 1387119 w 1883678"/>
                                <a:gd name="T9" fmla="*/ 140668 h 695130"/>
                                <a:gd name="T10" fmla="*/ 1424773 w 1883678"/>
                                <a:gd name="T11" fmla="*/ 156813 h 695130"/>
                                <a:gd name="T12" fmla="*/ 1464781 w 1883678"/>
                                <a:gd name="T13" fmla="*/ 175442 h 695130"/>
                                <a:gd name="T14" fmla="*/ 1560528 w 1883678"/>
                                <a:gd name="T15" fmla="*/ 229010 h 695130"/>
                                <a:gd name="T16" fmla="*/ 1722789 w 1883678"/>
                                <a:gd name="T17" fmla="*/ 359991 h 695130"/>
                                <a:gd name="T18" fmla="*/ 1756233 w 1883678"/>
                                <a:gd name="T19" fmla="*/ 397166 h 695130"/>
                                <a:gd name="T20" fmla="*/ 1790419 w 1883678"/>
                                <a:gd name="T21" fmla="*/ 441378 h 695130"/>
                                <a:gd name="T22" fmla="*/ 1865356 w 1883678"/>
                                <a:gd name="T23" fmla="*/ 584447 h 695130"/>
                                <a:gd name="T24" fmla="*/ 1883678 w 1883678"/>
                                <a:gd name="T25" fmla="*/ 645060 h 695130"/>
                                <a:gd name="T26" fmla="*/ 1865150 w 1883678"/>
                                <a:gd name="T27" fmla="*/ 695130 h 695130"/>
                                <a:gd name="T28" fmla="*/ 1859151 w 1883678"/>
                                <a:gd name="T29" fmla="*/ 667205 h 695130"/>
                                <a:gd name="T30" fmla="*/ 1842226 w 1883678"/>
                                <a:gd name="T31" fmla="*/ 611211 h 695130"/>
                                <a:gd name="T32" fmla="*/ 1777417 w 1883678"/>
                                <a:gd name="T33" fmla="*/ 487480 h 695130"/>
                                <a:gd name="T34" fmla="*/ 1747852 w 1883678"/>
                                <a:gd name="T35" fmla="*/ 449244 h 695130"/>
                                <a:gd name="T36" fmla="*/ 1718929 w 1883678"/>
                                <a:gd name="T37" fmla="*/ 417094 h 695130"/>
                                <a:gd name="T38" fmla="*/ 1578600 w 1883678"/>
                                <a:gd name="T39" fmla="*/ 303817 h 695130"/>
                                <a:gd name="T40" fmla="*/ 1495795 w 1883678"/>
                                <a:gd name="T41" fmla="*/ 257490 h 695130"/>
                                <a:gd name="T42" fmla="*/ 1461195 w 1883678"/>
                                <a:gd name="T43" fmla="*/ 241379 h 695130"/>
                                <a:gd name="T44" fmla="*/ 1428630 w 1883678"/>
                                <a:gd name="T45" fmla="*/ 227417 h 695130"/>
                                <a:gd name="T46" fmla="*/ 972936 w 1883678"/>
                                <a:gd name="T47" fmla="*/ 119725 h 695130"/>
                                <a:gd name="T48" fmla="*/ 936193 w 1883678"/>
                                <a:gd name="T49" fmla="*/ 116288 h 695130"/>
                                <a:gd name="T50" fmla="*/ 900415 w 1883678"/>
                                <a:gd name="T51" fmla="*/ 113281 h 695130"/>
                                <a:gd name="T52" fmla="*/ 694634 w 1883678"/>
                                <a:gd name="T53" fmla="*/ 105762 h 695130"/>
                                <a:gd name="T54" fmla="*/ 94326 w 1883678"/>
                                <a:gd name="T55" fmla="*/ 192474 h 695130"/>
                                <a:gd name="T56" fmla="*/ 0 w 1883678"/>
                                <a:gd name="T57" fmla="*/ 61359 h 695130"/>
                                <a:gd name="T58" fmla="*/ 9602 w 1883678"/>
                                <a:gd name="T59" fmla="*/ 58960 h 695130"/>
                                <a:gd name="T60" fmla="*/ 538405 w 1883678"/>
                                <a:gd name="T61" fmla="*/ 0 h 695130"/>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1883678" h="695130">
                                  <a:moveTo>
                                    <a:pt x="538405" y="0"/>
                                  </a:moveTo>
                                  <a:cubicBezTo>
                                    <a:pt x="620527" y="0"/>
                                    <a:pt x="699923" y="2981"/>
                                    <a:pt x="776347" y="8694"/>
                                  </a:cubicBezTo>
                                  <a:cubicBezTo>
                                    <a:pt x="790220" y="9687"/>
                                    <a:pt x="803845" y="11178"/>
                                    <a:pt x="817717" y="12171"/>
                                  </a:cubicBezTo>
                                  <a:cubicBezTo>
                                    <a:pt x="831962" y="13413"/>
                                    <a:pt x="846082" y="14655"/>
                                    <a:pt x="860203" y="16145"/>
                                  </a:cubicBezTo>
                                  <a:cubicBezTo>
                                    <a:pt x="1061110" y="37258"/>
                                    <a:pt x="1238482" y="79400"/>
                                    <a:pt x="1387119" y="140668"/>
                                  </a:cubicBezTo>
                                  <a:cubicBezTo>
                                    <a:pt x="1399753" y="145884"/>
                                    <a:pt x="1412635" y="151349"/>
                                    <a:pt x="1424773" y="156813"/>
                                  </a:cubicBezTo>
                                  <a:cubicBezTo>
                                    <a:pt x="1438151" y="163023"/>
                                    <a:pt x="1451652" y="168984"/>
                                    <a:pt x="1464781" y="175442"/>
                                  </a:cubicBezTo>
                                  <a:cubicBezTo>
                                    <a:pt x="1498472" y="192001"/>
                                    <a:pt x="1530429" y="209885"/>
                                    <a:pt x="1560528" y="229010"/>
                                  </a:cubicBezTo>
                                  <a:cubicBezTo>
                                    <a:pt x="1622955" y="268420"/>
                                    <a:pt x="1676836" y="312384"/>
                                    <a:pt x="1722789" y="359991"/>
                                  </a:cubicBezTo>
                                  <a:cubicBezTo>
                                    <a:pt x="1734433" y="372162"/>
                                    <a:pt x="1745580" y="384498"/>
                                    <a:pt x="1756233" y="397166"/>
                                  </a:cubicBezTo>
                                  <a:cubicBezTo>
                                    <a:pt x="1768371" y="411572"/>
                                    <a:pt x="1779767" y="426475"/>
                                    <a:pt x="1790419" y="441378"/>
                                  </a:cubicBezTo>
                                  <a:cubicBezTo>
                                    <a:pt x="1822252" y="486501"/>
                                    <a:pt x="1847025" y="534356"/>
                                    <a:pt x="1865356" y="584447"/>
                                  </a:cubicBezTo>
                                  <a:lnTo>
                                    <a:pt x="1883678" y="645060"/>
                                  </a:lnTo>
                                  <a:lnTo>
                                    <a:pt x="1865150" y="695130"/>
                                  </a:lnTo>
                                  <a:cubicBezTo>
                                    <a:pt x="1863436" y="685679"/>
                                    <a:pt x="1861294" y="676442"/>
                                    <a:pt x="1859151" y="667205"/>
                                  </a:cubicBezTo>
                                  <a:cubicBezTo>
                                    <a:pt x="1854438" y="648373"/>
                                    <a:pt x="1848867" y="629470"/>
                                    <a:pt x="1842226" y="611211"/>
                                  </a:cubicBezTo>
                                  <a:cubicBezTo>
                                    <a:pt x="1826372" y="567891"/>
                                    <a:pt x="1804948" y="526504"/>
                                    <a:pt x="1777417" y="487480"/>
                                  </a:cubicBezTo>
                                  <a:cubicBezTo>
                                    <a:pt x="1768205" y="474592"/>
                                    <a:pt x="1758350" y="461703"/>
                                    <a:pt x="1747852" y="449244"/>
                                  </a:cubicBezTo>
                                  <a:cubicBezTo>
                                    <a:pt x="1738640" y="438289"/>
                                    <a:pt x="1728999" y="427620"/>
                                    <a:pt x="1718929" y="417094"/>
                                  </a:cubicBezTo>
                                  <a:cubicBezTo>
                                    <a:pt x="1679187" y="375922"/>
                                    <a:pt x="1632589" y="337901"/>
                                    <a:pt x="1578600" y="303817"/>
                                  </a:cubicBezTo>
                                  <a:cubicBezTo>
                                    <a:pt x="1552570" y="287277"/>
                                    <a:pt x="1524932" y="271811"/>
                                    <a:pt x="1495795" y="257490"/>
                                  </a:cubicBezTo>
                                  <a:cubicBezTo>
                                    <a:pt x="1484440" y="251905"/>
                                    <a:pt x="1472764" y="246749"/>
                                    <a:pt x="1461195" y="241379"/>
                                  </a:cubicBezTo>
                                  <a:cubicBezTo>
                                    <a:pt x="1450697" y="236653"/>
                                    <a:pt x="1439557" y="231928"/>
                                    <a:pt x="1428630" y="227417"/>
                                  </a:cubicBezTo>
                                  <a:cubicBezTo>
                                    <a:pt x="1300085" y="174430"/>
                                    <a:pt x="1146687" y="137984"/>
                                    <a:pt x="972936" y="119725"/>
                                  </a:cubicBezTo>
                                  <a:cubicBezTo>
                                    <a:pt x="960724" y="118436"/>
                                    <a:pt x="948512" y="117362"/>
                                    <a:pt x="936193" y="116288"/>
                                  </a:cubicBezTo>
                                  <a:cubicBezTo>
                                    <a:pt x="924196" y="115429"/>
                                    <a:pt x="912412" y="114140"/>
                                    <a:pt x="900415" y="113281"/>
                                  </a:cubicBezTo>
                                  <a:cubicBezTo>
                                    <a:pt x="834321" y="108340"/>
                                    <a:pt x="765656" y="105762"/>
                                    <a:pt x="694634" y="105762"/>
                                  </a:cubicBezTo>
                                  <a:cubicBezTo>
                                    <a:pt x="483605" y="105762"/>
                                    <a:pt x="281253" y="139917"/>
                                    <a:pt x="94326" y="192474"/>
                                  </a:cubicBezTo>
                                  <a:lnTo>
                                    <a:pt x="0" y="61359"/>
                                  </a:lnTo>
                                  <a:lnTo>
                                    <a:pt x="9602" y="58960"/>
                                  </a:lnTo>
                                  <a:cubicBezTo>
                                    <a:pt x="178031" y="22215"/>
                                    <a:pt x="355396" y="0"/>
                                    <a:pt x="538405" y="0"/>
                                  </a:cubicBezTo>
                                  <a:close/>
                                </a:path>
                              </a:pathLst>
                            </a:custGeom>
                            <a:solidFill>
                              <a:srgbClr val="333333">
                                <a:alpha val="21960"/>
                              </a:srgb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7467" name="Graphic 16" descr="Users"/>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29348" y="29037"/>
                            <a:ext cx="5486" cy="54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68" name="Graphic 17" descr="Chat"/>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33024" y="16408"/>
                            <a:ext cx="5487" cy="54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69" name="Graphic 18" descr="Light bulb"/>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42627" y="8494"/>
                            <a:ext cx="5486" cy="54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70" name="Graphic 19" descr="Gears"/>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56602" y="8006"/>
                            <a:ext cx="5486" cy="548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71" name="Graphic 20" descr="Database"/>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66838" y="16634"/>
                            <a:ext cx="5487" cy="5486"/>
                          </a:xfrm>
                          <a:prstGeom prst="rect">
                            <a:avLst/>
                          </a:prstGeom>
                          <a:noFill/>
                          <a:effectLst>
                            <a:outerShdw dist="38100" dir="2700000" algn="tl" rotWithShape="0">
                              <a:srgbClr val="000000">
                                <a:alpha val="39999"/>
                              </a:srgbClr>
                            </a:outerShdw>
                          </a:effectLst>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72" name="Graphic 21" descr="Puzzl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70608" y="29489"/>
                            <a:ext cx="5486" cy="5487"/>
                          </a:xfrm>
                          <a:prstGeom prst="rect">
                            <a:avLst/>
                          </a:prstGeom>
                          <a:noFill/>
                          <a:extLst>
                            <a:ext uri="{909E8E84-426E-40DD-AFC4-6F175D3DCCD1}">
                              <a14:hiddenFill xmlns:a14="http://schemas.microsoft.com/office/drawing/2010/main">
                                <a:solidFill>
                                  <a:srgbClr val="FFFFFF"/>
                                </a:solidFill>
                              </a14:hiddenFill>
                            </a:ext>
                          </a:extLst>
                        </pic:spPr>
                      </pic:pic>
                      <wps:wsp>
                        <wps:cNvPr id="7473" name="TextBox 45"/>
                        <wps:cNvSpPr txBox="1">
                          <a:spLocks noChangeArrowheads="1"/>
                        </wps:cNvSpPr>
                        <wps:spPr bwMode="auto">
                          <a:xfrm>
                            <a:off x="-2538" y="36603"/>
                            <a:ext cx="31897" cy="7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B5203" w14:textId="77777777" w:rsidR="009B2F4B" w:rsidRPr="005312C0" w:rsidRDefault="009B2F4B" w:rsidP="009B2F4B">
                              <w:pPr>
                                <w:bidi w:val="0"/>
                                <w:jc w:val="right"/>
                                <w:rPr>
                                  <w:rFonts w:ascii="Adobe Arabic" w:hAnsi="Adobe Arabic" w:cs="Adobe Arabic"/>
                                  <w:caps/>
                                  <w:noProof/>
                                  <w:color w:val="FFC000"/>
                                  <w:kern w:val="24"/>
                                  <w:sz w:val="32"/>
                                  <w:szCs w:val="32"/>
                                </w:rPr>
                              </w:pPr>
                              <w:r w:rsidRPr="009B2F4B">
                                <w:rPr>
                                  <w:rFonts w:ascii="Adobe Arabic" w:hAnsi="Adobe Arabic" w:cs="Adobe Arabic"/>
                                  <w:color w:val="FFC000"/>
                                  <w:sz w:val="36"/>
                                  <w:szCs w:val="36"/>
                                  <w:rtl/>
                                </w:rPr>
                                <w:t>مشاركة الإدارة</w:t>
                              </w:r>
                            </w:p>
                          </w:txbxContent>
                        </wps:txbx>
                        <wps:bodyPr rot="0" vert="horz" wrap="square" lIns="0" tIns="45720" rIns="0" bIns="45720" anchor="b" anchorCtr="0" upright="1">
                          <a:spAutoFit/>
                        </wps:bodyPr>
                      </wps:wsp>
                      <wps:wsp>
                        <wps:cNvPr id="7474" name="TextBox 79"/>
                        <wps:cNvSpPr txBox="1">
                          <a:spLocks noChangeArrowheads="1"/>
                        </wps:cNvSpPr>
                        <wps:spPr bwMode="auto">
                          <a:xfrm>
                            <a:off x="-2221" y="13809"/>
                            <a:ext cx="30789" cy="124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71010C" w14:textId="77777777" w:rsidR="009B2F4B" w:rsidRPr="005312C0" w:rsidRDefault="009B2F4B" w:rsidP="009B2F4B">
                              <w:pPr>
                                <w:bidi w:val="0"/>
                                <w:jc w:val="right"/>
                                <w:rPr>
                                  <w:rFonts w:ascii="Adobe Arabic" w:hAnsi="Adobe Arabic" w:cs="Adobe Arabic"/>
                                  <w:caps/>
                                  <w:noProof/>
                                  <w:color w:val="7B7B7B" w:themeColor="accent3" w:themeShade="BF"/>
                                  <w:kern w:val="24"/>
                                  <w:sz w:val="36"/>
                                  <w:szCs w:val="36"/>
                                </w:rPr>
                              </w:pPr>
                              <w:r w:rsidRPr="009B2F4B">
                                <w:rPr>
                                  <w:rFonts w:ascii="Adobe Arabic" w:hAnsi="Adobe Arabic" w:cs="Adobe Arabic"/>
                                  <w:caps/>
                                  <w:noProof/>
                                  <w:color w:val="7B7B7B" w:themeColor="accent3" w:themeShade="BF"/>
                                  <w:kern w:val="24"/>
                                  <w:sz w:val="36"/>
                                  <w:szCs w:val="36"/>
                                  <w:rtl/>
                                </w:rPr>
                                <w:t>التوازن بين الاحتياجات العالمية والمحلية</w:t>
                              </w:r>
                            </w:p>
                          </w:txbxContent>
                        </wps:txbx>
                        <wps:bodyPr rot="0" vert="horz" wrap="square" lIns="0" tIns="45720" rIns="0" bIns="45720" anchor="b" anchorCtr="0" upright="1">
                          <a:spAutoFit/>
                        </wps:bodyPr>
                      </wps:wsp>
                      <wps:wsp>
                        <wps:cNvPr id="7475" name="TextBox 51"/>
                        <wps:cNvSpPr txBox="1">
                          <a:spLocks noChangeArrowheads="1"/>
                        </wps:cNvSpPr>
                        <wps:spPr bwMode="auto">
                          <a:xfrm>
                            <a:off x="793" y="0"/>
                            <a:ext cx="36115" cy="124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881C4" w14:textId="77777777" w:rsidR="009B2F4B" w:rsidRPr="005312C0" w:rsidRDefault="009B2F4B" w:rsidP="009B2F4B">
                              <w:pPr>
                                <w:jc w:val="left"/>
                                <w:rPr>
                                  <w:rFonts w:ascii="Adobe Arabic" w:hAnsi="Adobe Arabic" w:cs="Adobe Arabic"/>
                                  <w:caps/>
                                  <w:noProof/>
                                  <w:color w:val="4472C4"/>
                                  <w:kern w:val="24"/>
                                  <w:sz w:val="32"/>
                                  <w:szCs w:val="32"/>
                                </w:rPr>
                              </w:pPr>
                              <w:r w:rsidRPr="009B2F4B">
                                <w:rPr>
                                  <w:rFonts w:ascii="Adobe Arabic" w:hAnsi="Adobe Arabic" w:cs="Adobe Arabic"/>
                                  <w:color w:val="4472C4"/>
                                  <w:sz w:val="36"/>
                                  <w:szCs w:val="36"/>
                                  <w:rtl/>
                                </w:rPr>
                                <w:t>العلامة التجارية لصاحب العمل من خلال التمايز</w:t>
                              </w:r>
                            </w:p>
                          </w:txbxContent>
                        </wps:txbx>
                        <wps:bodyPr rot="0" vert="horz" wrap="square" lIns="0" tIns="45720" rIns="0" bIns="45720" anchor="b" anchorCtr="0" upright="1">
                          <a:spAutoFit/>
                        </wps:bodyPr>
                      </wps:wsp>
                      <wps:wsp>
                        <wps:cNvPr id="7476" name="TextBox 48"/>
                        <wps:cNvSpPr txBox="1">
                          <a:spLocks noChangeArrowheads="1"/>
                        </wps:cNvSpPr>
                        <wps:spPr bwMode="auto">
                          <a:xfrm>
                            <a:off x="64268" y="0"/>
                            <a:ext cx="31575" cy="7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9D333A" w14:textId="77777777" w:rsidR="009B2F4B" w:rsidRPr="005312C0" w:rsidRDefault="009B2F4B" w:rsidP="009B2F4B">
                              <w:pPr>
                                <w:rPr>
                                  <w:rFonts w:ascii="Adobe Arabic" w:hAnsi="Adobe Arabic" w:cs="Adobe Arabic"/>
                                  <w:caps/>
                                  <w:noProof/>
                                  <w:color w:val="538135" w:themeColor="accent6" w:themeShade="BF"/>
                                  <w:kern w:val="24"/>
                                  <w:sz w:val="36"/>
                                  <w:szCs w:val="36"/>
                                </w:rPr>
                              </w:pPr>
                              <w:r w:rsidRPr="009B2F4B">
                                <w:rPr>
                                  <w:rFonts w:ascii="Adobe Arabic" w:hAnsi="Adobe Arabic" w:cs="Adobe Arabic"/>
                                  <w:caps/>
                                  <w:noProof/>
                                  <w:color w:val="538135" w:themeColor="accent6" w:themeShade="BF"/>
                                  <w:kern w:val="24"/>
                                  <w:sz w:val="36"/>
                                  <w:szCs w:val="36"/>
                                  <w:rtl/>
                                </w:rPr>
                                <w:t>التوافق مع الاستراتيجية</w:t>
                              </w:r>
                            </w:p>
                          </w:txbxContent>
                        </wps:txbx>
                        <wps:bodyPr rot="0" vert="horz" wrap="square" lIns="0" tIns="45720" rIns="0" bIns="45720" anchor="b" anchorCtr="0" upright="1">
                          <a:spAutoFit/>
                        </wps:bodyPr>
                      </wps:wsp>
                      <wps:wsp>
                        <wps:cNvPr id="7477" name="TextBox 82"/>
                        <wps:cNvSpPr txBox="1">
                          <a:spLocks noChangeArrowheads="1"/>
                        </wps:cNvSpPr>
                        <wps:spPr bwMode="auto">
                          <a:xfrm>
                            <a:off x="77265" y="12429"/>
                            <a:ext cx="27735" cy="99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45214C" w14:textId="77777777" w:rsidR="009B2F4B" w:rsidRPr="005312C0" w:rsidRDefault="009B2F4B" w:rsidP="009B2F4B">
                              <w:pPr>
                                <w:rPr>
                                  <w:rFonts w:ascii="Adobe Arabic" w:hAnsi="Adobe Arabic" w:cs="Adobe Arabic"/>
                                  <w:caps/>
                                  <w:noProof/>
                                  <w:color w:val="4472C4" w:themeColor="accent1"/>
                                  <w:kern w:val="24"/>
                                  <w:sz w:val="36"/>
                                  <w:szCs w:val="36"/>
                                </w:rPr>
                              </w:pPr>
                              <w:r w:rsidRPr="009B2F4B">
                                <w:rPr>
                                  <w:rFonts w:ascii="Adobe Arabic" w:hAnsi="Adobe Arabic" w:cs="Adobe Arabic"/>
                                  <w:caps/>
                                  <w:noProof/>
                                  <w:color w:val="4472C4" w:themeColor="accent1"/>
                                  <w:kern w:val="24"/>
                                  <w:sz w:val="36"/>
                                  <w:szCs w:val="36"/>
                                  <w:rtl/>
                                </w:rPr>
                                <w:t>الاتساق الداخلي</w:t>
                              </w:r>
                            </w:p>
                          </w:txbxContent>
                        </wps:txbx>
                        <wps:bodyPr rot="0" vert="horz" wrap="square" lIns="0" tIns="45720" rIns="0" bIns="45720" anchor="b" anchorCtr="0" upright="1">
                          <a:noAutofit/>
                        </wps:bodyPr>
                      </wps:wsp>
                      <wps:wsp>
                        <wps:cNvPr id="7478" name="TextBox 42"/>
                        <wps:cNvSpPr txBox="1">
                          <a:spLocks noChangeArrowheads="1"/>
                        </wps:cNvSpPr>
                        <wps:spPr bwMode="auto">
                          <a:xfrm>
                            <a:off x="76072" y="35660"/>
                            <a:ext cx="28906" cy="70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8109BA" w14:textId="77777777" w:rsidR="009B2F4B" w:rsidRPr="005312C0" w:rsidRDefault="009B2F4B" w:rsidP="009B2F4B">
                              <w:pPr>
                                <w:rPr>
                                  <w:rFonts w:ascii="Adobe Arabic" w:hAnsi="Adobe Arabic" w:cs="Adobe Arabic"/>
                                  <w:caps/>
                                  <w:noProof/>
                                  <w:color w:val="ED7D31" w:themeColor="accent2"/>
                                  <w:kern w:val="24"/>
                                  <w:sz w:val="36"/>
                                  <w:szCs w:val="36"/>
                                </w:rPr>
                              </w:pPr>
                              <w:r w:rsidRPr="009B2F4B">
                                <w:rPr>
                                  <w:rFonts w:ascii="Adobe Arabic" w:hAnsi="Adobe Arabic" w:cs="Adobe Arabic"/>
                                  <w:caps/>
                                  <w:noProof/>
                                  <w:color w:val="ED7D31" w:themeColor="accent2"/>
                                  <w:kern w:val="24"/>
                                  <w:sz w:val="36"/>
                                  <w:szCs w:val="36"/>
                                  <w:rtl/>
                                </w:rPr>
                                <w:t>الاندماج الثقافي</w:t>
                              </w:r>
                            </w:p>
                          </w:txbxContent>
                        </wps:txbx>
                        <wps:bodyPr rot="0" vert="horz" wrap="square" lIns="0" tIns="45720" rIns="0" bIns="45720" anchor="b" anchorCtr="0" upright="1">
                          <a:spAutoFit/>
                        </wps:bodyPr>
                      </wps:wsp>
                    </wpg:wgp>
                  </a:graphicData>
                </a:graphic>
              </wp:inline>
            </w:drawing>
          </mc:Choice>
          <mc:Fallback>
            <w:pict>
              <v:group w14:anchorId="627ED540" id="Group 11" o:spid="_x0000_s1668" style="width:451.25pt;height:183.35pt;mso-position-horizontal-relative:char;mso-position-vertical-relative:line" coordorigin="-2538" coordsize="107538,436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">
                <v:group id="Group 256321" o:spid="_x0000_s1669" style="position:absolute;left:24699;top:4829;width:55797;height:33230" coordorigin="24699,4829" coordsize="55797,33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">
                  <o:lock v:ext="edit" aspectratio="t"/>
                  <v:group id="Group 256322" o:spid="_x0000_s1670" style="position:absolute;left:24699;top:4829;width:55797;height:33230" coordorigin="24699,4829" coordsize="33029,19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">
                    <o:lock v:ext="edit" aspectratio="t"/>
                    <v:shape id="Shape" o:spid="_x0000_s1671" style="position:absolute;left:41528;top:17601;width:16200;height:6899;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" path="m10209,7842c7830,11901,5561,14204,3646,14498v-146,24,-290,32,-432,32c1915,14530,823,13583,,11750v520,6120,3764,9850,8729,9850c15108,21600,20460,12120,21600,9953,20797,8343,17821,2811,13643,v-952,2827,-2086,5543,-3434,7842xe" fillcolor="#ed7d31" stroked="f" strokeweight="1pt">
                      <v:stroke miterlimit="4" joinstyle="miter"/>
                      <v:path arrowok="t" o:extrusionok="f" o:connecttype="custom" o:connectlocs="607505,110171;607505,110171;607505,110171;607505,110171" o:connectangles="0,90,180,270"/>
                    </v:shape>
                    <v:shape id="Shape" o:spid="_x0000_s1672" style="position:absolute;left:41782;top:10997;width:12770;height:10783;visibility:visible;mso-wrap-style:square;v-text-anchor:middle" coordsize="21600,21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" path="m4101,21471v2307,-180,5070,-1595,7989,-4093c13669,16027,15009,14442,16146,12787v75,-111,150,-220,223,-332c16440,12349,16511,12243,16580,12134,19841,7100,21252,1610,21600,73,21243,40,20635,,19841,,17662,,14066,311,10273,1939v-78,2288,-381,4682,-1034,7051c9018,9790,8782,10549,8530,11271v-45,131,-92,263,-139,390c8341,11795,8294,11929,8245,12058,6305,17168,3594,20028,696,20028v-230,,-462,-23,-696,-58c1029,21086,2427,21600,4101,21471xe" fillcolor="#4472c4" stroked="f" strokeweight="1pt">
                      <v:stroke miterlimit="4" joinstyle="miter"/>
                      <v:path arrowok="t" o:extrusionok="f" o:connecttype="custom" o:connectlocs="377479,270533;377479,270533;377479,270533;377479,270533" o:connectangles="0,90,180,270"/>
                    </v:shape>
                    <v:shape id="Shape" o:spid="_x0000_s1673" style="position:absolute;left:41463;top:4829;width:6026;height:15603;visibility:visible;mso-wrap-style:square;v-text-anchor:middle" coordsize="21349,21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" path="m7851,17088v-32,104,-63,207,-104,308c7055,19239,4917,20605,1431,21336v5790,264,11351,-1506,15404,-4860c16948,16384,17056,16290,17164,16196v103,-90,207,-181,310,-271c18091,15368,18667,14776,19197,14143v1265,-1504,1881,-3022,2079,-4483c21290,9563,21303,9466,21312,9368v9,-92,18,-184,23,-276c21600,4741,18253,1021,17240,,14847,567,6452,2725,,6426v2259,1310,4247,2784,5615,4411c6078,11387,6470,11922,6794,12440v58,96,117,192,171,286c7023,12823,7077,12920,7131,13018v760,1392,1021,2663,796,3781c7905,16899,7878,16992,7851,17088xe" fillcolor="#70ad47" stroked="f" strokeweight="1pt">
                      <v:stroke miterlimit="4" joinstyle="miter"/>
                      <v:path arrowok="t" o:extrusionok="f" o:connecttype="custom" o:connectlocs="85054,569832;85054,569832;85054,569832;85054,569832" o:connectangles="0,90,180,270"/>
                    </v:shape>
                    <v:shape id="Shape" o:spid="_x0000_s1674" style="position:absolute;left:34859;top:4829;width:8367;height:15230;visibility:visible;mso-wrap-style:square;v-text-anchor:middle" coordsize="21216,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" path="m20932,18316v38,-111,74,-227,106,-342c21067,17870,21089,17763,21112,17657v219,-1095,93,-2358,-390,-3755c20687,13799,20648,13695,20606,13590v-38,-101,-77,-202,-119,-303c20239,12677,19927,12045,19547,11391,18642,9835,17348,8417,15870,7147v-100,-84,-200,-169,-300,-252c15474,6816,15377,6736,15281,6657,10698,2950,4712,618,3012,,2246,1037,-269,4824,24,9444v2734,565,5490,1333,8053,2374c8940,12169,9752,12524,10508,12884v139,67,274,131,409,198c11056,13151,11198,13219,11333,13287v1945,982,3484,1984,4575,2976c16005,16349,16098,16438,16185,16524v97,94,190,188,277,279c16688,17045,16887,17286,17058,17526v354,495,586,981,702,1455c17789,19104,17815,19226,17828,19348v16,137,25,272,22,406c17831,20404,17573,21022,17084,21600v2016,-632,3310,-1763,3848,-3284xe" fillcolor="#5b9bd5" stroked="f" strokeweight="1pt">
                      <v:stroke miterlimit="4" joinstyle="miter"/>
                      <v:path arrowok="t" o:extrusionok="f" o:connecttype="custom" o:connectlocs="164997,536923;164997,536923;164997,536923;164997,536923" o:connectangles="0,90,180,270"/>
                    </v:shape>
                    <v:shape id="Shape" o:spid="_x0000_s1675" style="position:absolute;left:27874;top:10867;width:13694;height:9074;visibility:visible;mso-wrap-style:square;v-text-anchor:middle" coordsize="21596,21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" path="m21594,18503v-18,-1154,-224,-2364,-609,-3608c20931,14721,20875,14551,20815,14377v-56,-159,-114,-321,-174,-483c20036,12306,19147,10679,17995,9067v-86,-119,-174,-236,-260,-356c17651,8597,17566,8483,17478,8369,16954,7683,16383,7003,15764,6329,14292,4729,12714,3530,11141,2628v-106,-59,-210,-119,-316,-176c10725,2398,10625,2344,10525,2290,5796,-191,1260,-56,,43,292,1858,1502,8327,4668,14389v1745,-734,3634,-1211,5604,-1211c10935,13178,11576,13214,12193,13283v112,12,222,30,334,42c12642,13340,12756,13355,12870,13373v1622,255,3054,764,4254,1504c17226,14940,17330,15006,17428,15072v108,75,217,147,323,225c18023,15497,18281,15713,18524,15944v504,476,939,1007,1310,1582c19928,17673,20018,17822,20104,17975v98,174,190,354,276,534c20637,19054,20837,19632,20985,20237v62,255,114,519,158,782c21163,21148,21183,21277,21199,21409v195,-629,319,-1288,369,-1975c21590,19132,21600,18820,21594,18503xe" fillcolor="#a5a5a5" stroked="f" strokeweight="1pt">
                      <v:stroke miterlimit="4" joinstyle="miter"/>
                      <v:path arrowok="t" o:extrusionok="f" o:connecttype="custom" o:connectlocs="434175,192305;434175,192305;434175,192305;434175,192305" o:connectangles="0,90,180,270"/>
                    </v:shape>
                    <v:shape id="Shape" o:spid="_x0000_s1676" style="position:absolute;left:24699;top:16966;width:16257;height:7432;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" path="m21598,10601v,-70,-1,-141,-3,-211c21592,10254,21586,10117,21581,9981v-1,-48,-3,-96,-6,-144c21519,8759,21367,7748,21126,6810v-86,-332,-182,-653,-290,-967c20500,4872,20056,3997,19509,3241v-92,-129,-187,-251,-286,-373c19130,2754,19034,2643,18934,2536v-88,-96,-179,-189,-270,-281c17719,1318,16570,661,15254,306v-98,-25,-198,-51,-297,-73c14862,210,14766,192,14668,173,14083,59,13469,,12826,,11292,,9819,513,8449,1321v-91,56,-183,107,-274,167c8089,1543,8003,1598,7917,1654,3871,4300,825,9353,,10815v1087,2030,6167,10785,12826,10785c12826,21600,12827,21600,12827,21600v4946,,8177,-3459,8697,-9139c21551,12162,21571,11856,21583,11546v,-8,,-15,2,-23c21588,11413,21592,11302,21593,11188v2,-74,4,-148,4,-222c21597,10966,21597,10966,21597,10966v,-55,3,-107,3,-162c21600,10741,21598,10682,21597,10623v1,-8,1,-15,1,-22xe" fillcolor="#ffc000" stroked="f" strokeweight="1pt">
                      <v:stroke miterlimit="4" joinstyle="miter"/>
                      <v:path arrowok="t" o:extrusionok="f" o:connecttype="custom" o:connectlocs="611793,127859;611793,127859;611793,127859;611793,127859" o:connectangles="0,90,180,270"/>
                    </v:shape>
                  </v:group>
                  <v:shape id="Freeform: Shape 256329" o:spid="_x0000_s1677" style="position:absolute;left:53129;top:26405;width:18846;height:8493;visibility:visible;mso-wrap-style:square;v-text-anchor:middle" coordsize="1884625,849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" path="m1728568,r156057,51486l1742282,210666v-82254,80958,-171639,157867,-268731,228381c1130850,688040,803993,829314,528132,847349v-21032,1472,-41775,1963,-62231,1963c325558,849312,201987,816636,98958,752860l20047,691992,,633958v104274,98897,242631,149992,407214,149992c425205,783950,443450,783518,461948,782223,704579,766361,992061,642105,1293480,423106,1464272,299066,1607949,152528,1728568,xe" fillcolor="#333" stroked="f" strokeweight="1pt">
                    <v:fill opacity="14392f"/>
                    <v:stroke joinstyle="miter"/>
                    <v:path arrowok="t" o:connecttype="custom" o:connectlocs="17285,0;18846,515;17423,2107;14735,4390;5281,8473;4659,8493;990,7528;200,6920;0,6339;4072,7839;4619,7822;12935,4231;17285,0" o:connectangles="0,0,0,0,0,0,0,0,0,0,0,0,0"/>
                  </v:shape>
                  <v:shape id="Freeform: Shape 256330" o:spid="_x0000_s1678" style="position:absolute;left:53558;top:16408;width:11734;height:16337;visibility:visible;mso-wrap-style:square;v-text-anchor:middle" coordsize="1173459,1633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" path="m1173459,r-4007,57441c1152563,226061,1119307,398653,1063695,569888v-25094,77101,-51892,150250,-80507,219834c978078,802347,972741,815069,967404,827309v-5677,12914,-11014,25828,-16578,38261c730538,1358051,422702,1633686,93632,1633686r-17684,-1251l,1576882v23370,2966,46541,4916,69511,4916c358941,1581798,629694,1339367,823446,906211v4894,-10935,9588,-22293,14581,-33652c842721,861794,847415,850605,851909,839500v25168,-61201,48738,-125539,70810,-193352c987935,445337,1018197,242407,1025987,48462v47352,-17250,94396,-32756,140895,-46683l1173459,xe" fillcolor="#333" stroked="f" strokeweight="1pt">
                    <v:fill opacity="14392f"/>
                    <v:stroke joinstyle="miter"/>
                    <v:path arrowok="t" o:connecttype="custom" o:connectlocs="11734,0;11694,574;10636,5699;9831,7897;9674,8273;9508,8656;936,16337;759,16324;0,15769;695,15818;8234,9062;8380,8726;8519,8395;9227,6462;10259,485;11668,18" o:connectangles="0,0,0,0,0,0,0,0,0,0,0,0,0,0,0,0"/>
                  </v:shape>
                  <v:shape id="Freeform: Shape 256331" o:spid="_x0000_s1679" style="position:absolute;left:53019;top:11381;width:4752;height:19779;visibility:visible;mso-wrap-style:square;v-text-anchor:middle" coordsize="475190,1977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" path="m100956,r29024,46448c215443,192838,289980,351953,345609,523141v25103,77160,46357,152215,63924,224885c412677,761494,415876,774962,418804,788149v3145,13608,6073,27216,9000,40964c469011,1024397,483162,1202705,470963,1359549v-1193,14029,-2657,27076,-4121,40544c465107,1414683,463426,1429133,461203,1443302v-28139,193915,-100379,350190,-214477,459471l143680,1977878r-75439,-410c234480,1887270,336435,1718719,369435,1491311v1955,-12463,3434,-25172,4960,-38004c375682,1441461,376970,1429986,378019,1417647v10730,-137950,-1717,-294779,-37959,-466538c337485,939017,334909,927048,332144,915079v-2576,-11599,-5389,-23444,-8155,-35290c308538,815873,289845,749860,267765,681995,202529,481239,107726,299362,,137721l100956,xe" fillcolor="#333" stroked="f" strokeweight="1pt">
                    <v:fill opacity="14392f"/>
                    <v:stroke joinstyle="miter"/>
                    <v:path arrowok="t" o:connecttype="custom" o:connectlocs="1010,0;1300,464;3456,5231;4095,7480;4188,7882;4278,8291;4710,13596;4669,14001;4612,14433;2467,19028;1437,19779;682,19775;3694,14913;3744,14533;3780,14177;3401,9511;3322,9151;3240,8798;2678,6820;0,1377" o:connectangles="0,0,0,0,0,0,0,0,0,0,0,0,0,0,0,0,0,0,0,0"/>
                  </v:shape>
                  <v:shape id="Freeform: Shape 256332" o:spid="_x0000_s1680" style="position:absolute;left:41878;top:14355;width:12470;height:16202;visibility:visible;mso-wrap-style:square;v-text-anchor:middle" coordsize="1246989,1620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" path="m733,l206467,90677v102350,53188,203081,114434,300156,184923c571997,323134,633508,371210,690776,419963v10530,9074,20756,17741,30983,26814c732288,456122,743045,465331,753271,474540v147338,132987,263919,268683,346565,403025c1107184,889211,1114229,901264,1120819,912911v7348,12730,14393,25460,20983,37784c1158922,983467,1173997,1016105,1186950,1048607v26816,67035,44391,132852,53178,197044c1242325,1262308,1244294,1278830,1245279,1295352v1212,18553,1894,36835,1667,54982c1246226,1394347,1240980,1437277,1231284,1478988r-33662,96415l1136649,1620226v32581,-68846,49770,-142457,51036,-219880c1187885,1384385,1187285,1368305,1186219,1351987v-866,-14532,-2598,-29063,-4530,-43714c1173960,1251814,1158503,1193926,1134917,1134966v-11393,-28587,-24652,-57293,-39709,-86118c1089411,1038009,1083215,1026813,1076752,1015616v-5797,-10244,-11993,-20844,-18456,-31088c985607,866369,883069,747020,753480,630052v-8995,-8100,-18456,-16199,-27717,-24418c716769,597654,707774,590031,698513,582050,648143,539170,594043,496885,536544,455077,365780,331082,182157,239604,,172306l733,xe" fillcolor="#333" stroked="f" strokeweight="1pt">
                    <v:fill opacity="14392f"/>
                    <v:stroke joinstyle="miter"/>
                    <v:path arrowok="t" o:connecttype="custom" o:connectlocs="7,0;2065,907;5066,2756;6908,4200;7218,4468;7533,4745;10998,8776;11208,9129;11418,9507;11870,10486;12401,12456;12453,12953;12470,13503;12313,14790;11976,15754;11367,16202;11877,14003;11862,13520;11817,13083;11349,11349;10952,10488;10768,10156;10583,9845;7535,6300;7258,6056;6985,5820;5365,4551;0,1723" o:connectangles="0,0,0,0,0,0,0,0,0,0,0,0,0,0,0,0,0,0,0,0,0,0,0,0,0,0,0,0"/>
                  </v:shape>
                  <v:shape id="Freeform: Shape 256333" o:spid="_x0000_s1681" style="position:absolute;left:34120;top:23407;width:18836;height:6951;visibility:visible;mso-wrap-style:square;v-text-anchor:middle" coordsize="1883678,6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" path="m538405,v82122,,161518,2981,237942,8694c790220,9687,803845,11178,817717,12171v14245,1242,28365,2484,42486,3974c1061110,37258,1238482,79400,1387119,140668v12634,5216,25516,10681,37654,16145c1438151,163023,1451652,168984,1464781,175442v33691,16559,65648,34443,95747,53568c1622955,268420,1676836,312384,1722789,359991v11644,12171,22791,24507,33444,37175c1768371,411572,1779767,426475,1790419,441378v31833,45123,56606,92978,74937,143069l1883678,645060r-18528,50070c1863436,685679,1861294,676442,1859151,667205v-4713,-18832,-10284,-37735,-16925,-55994c1826372,567891,1804948,526504,1777417,487480v-9212,-12888,-19067,-25777,-29565,-38236c1738640,438289,1728999,427620,1718929,417094v-39742,-41172,-86340,-79193,-140329,-113277c1552570,287277,1524932,271811,1495795,257490v-11355,-5585,-23031,-10741,-34600,-16111c1450697,236653,1439557,231928,1428630,227417,1300085,174430,1146687,137984,972936,119725v-12212,-1289,-24424,-2363,-36743,-3437c924196,115429,912412,114140,900415,113281v-66094,-4941,-134759,-7519,-205781,-7519c483605,105762,281253,139917,94326,192474l,61359,9602,58960c178031,22215,355396,,538405,xe" fillcolor="#333" stroked="f" strokeweight="1pt">
                    <v:fill opacity="14392f"/>
                    <v:stroke joinstyle="miter"/>
                    <v:path arrowok="t" o:connecttype="custom" o:connectlocs="5384,0;7763,87;8177,122;8602,161;13871,1407;14247,1568;14647,1754;15605,2290;17227,3600;17562,3971;17903,4414;18653,5844;18836,6450;18651,6951;18591,6672;18421,6112;17773,4875;17478,4492;17189,4171;15785,3038;14957,2575;14611,2414;14286,2274;9729,1197;9362,1163;9004,1133;6946,1058;943,1925;0,614;96,590;5384,0" o:connectangles="0,0,0,0,0,0,0,0,0,0,0,0,0,0,0,0,0,0,0,0,0,0,0,0,0,0,0,0,0,0,0"/>
                  </v:shape>
                </v:group>
                <v:shape id="Graphic 16" o:spid="_x0000_s1682" type="#_x0000_t75" alt="Users" style="position:absolute;left:29348;top:29037;width:5486;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">
                  <v:imagedata r:id="rId86" o:title="Users"/>
                </v:shape>
                <v:shape id="Graphic 17" o:spid="_x0000_s1683" type="#_x0000_t75" alt="Chat" style="position:absolute;left:33024;top:16408;width:5487;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">
                  <v:imagedata r:id="rId87" o:title="Chat"/>
                </v:shape>
                <v:shape id="Graphic 18" o:spid="_x0000_s1684" type="#_x0000_t75" alt="Light bulb" style="position:absolute;left:42627;top:8494;width:5486;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">
                  <v:imagedata r:id="rId88" o:title="Light bulb"/>
                </v:shape>
                <v:shape id="Graphic 19" o:spid="_x0000_s1685" type="#_x0000_t75" alt="Gears" style="position:absolute;left:56602;top:8006;width:5486;height:5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">
                  <v:imagedata r:id="rId89" o:title="Gears"/>
                </v:shape>
                <v:shape id="Graphic 20" o:spid="_x0000_s1686" type="#_x0000_t75" alt="Database" style="position:absolute;left:66838;top:16634;width:5487;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">
                  <v:imagedata r:id="rId90" o:title="Database"/>
                  <v:shadow on="t" color="black" opacity="26213f" origin="-.5,-.5" offset=".74836mm,.74836mm"/>
                </v:shape>
                <v:shape id="Graphic 21" o:spid="_x0000_s1687" type="#_x0000_t75" alt="Puzzle" style="position:absolute;left:70608;top:29489;width:5486;height:5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">
                  <v:imagedata r:id="rId91" o:title="Puzzle"/>
                </v:shape>
                <v:shape id="TextBox 45" o:spid="_x0000_s1688" type="#_x0000_t202" style="position:absolute;left:-2538;top:36603;width:31897;height:708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" filled="f" stroked="f">
                  <v:textbox style="mso-fit-shape-to-text:t" inset="0,,0">
                    <w:txbxContent>
                      <w:p w14:paraId="70CB5203" w14:textId="77777777" w:rsidR="009B2F4B" w:rsidRPr="005312C0" w:rsidRDefault="009B2F4B" w:rsidP="009B2F4B">
                        <w:pPr>
                          <w:bidi w:val="0"/>
                          <w:jc w:val="right"/>
                          <w:rPr>
                            <w:rFonts w:ascii="Adobe Arabic" w:hAnsi="Adobe Arabic" w:cs="Adobe Arabic"/>
                            <w:caps/>
                            <w:noProof/>
                            <w:color w:val="FFC000"/>
                            <w:kern w:val="24"/>
                            <w:sz w:val="32"/>
                            <w:szCs w:val="32"/>
                          </w:rPr>
                        </w:pPr>
                        <w:r w:rsidRPr="009B2F4B">
                          <w:rPr>
                            <w:rFonts w:ascii="Adobe Arabic" w:hAnsi="Adobe Arabic" w:cs="Adobe Arabic"/>
                            <w:color w:val="FFC000"/>
                            <w:sz w:val="36"/>
                            <w:szCs w:val="36"/>
                            <w:rtl/>
                          </w:rPr>
                          <w:t>مشاركة الإدارة</w:t>
                        </w:r>
                      </w:p>
                    </w:txbxContent>
                  </v:textbox>
                </v:shape>
                <v:shape id="TextBox 79" o:spid="_x0000_s1689" type="#_x0000_t202" style="position:absolute;left:-2221;top:13809;width:30789;height:1246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" filled="f" stroked="f">
                  <v:textbox style="mso-fit-shape-to-text:t" inset="0,,0">
                    <w:txbxContent>
                      <w:p w14:paraId="4671010C" w14:textId="77777777" w:rsidR="009B2F4B" w:rsidRPr="005312C0" w:rsidRDefault="009B2F4B" w:rsidP="009B2F4B">
                        <w:pPr>
                          <w:bidi w:val="0"/>
                          <w:jc w:val="right"/>
                          <w:rPr>
                            <w:rFonts w:ascii="Adobe Arabic" w:hAnsi="Adobe Arabic" w:cs="Adobe Arabic"/>
                            <w:caps/>
                            <w:noProof/>
                            <w:color w:val="7B7B7B" w:themeColor="accent3" w:themeShade="BF"/>
                            <w:kern w:val="24"/>
                            <w:sz w:val="36"/>
                            <w:szCs w:val="36"/>
                          </w:rPr>
                        </w:pPr>
                        <w:r w:rsidRPr="009B2F4B">
                          <w:rPr>
                            <w:rFonts w:ascii="Adobe Arabic" w:hAnsi="Adobe Arabic" w:cs="Adobe Arabic"/>
                            <w:caps/>
                            <w:noProof/>
                            <w:color w:val="7B7B7B" w:themeColor="accent3" w:themeShade="BF"/>
                            <w:kern w:val="24"/>
                            <w:sz w:val="36"/>
                            <w:szCs w:val="36"/>
                            <w:rtl/>
                          </w:rPr>
                          <w:t>التوازن بين الاحتياجات العالمية والمحلية</w:t>
                        </w:r>
                      </w:p>
                    </w:txbxContent>
                  </v:textbox>
                </v:shape>
                <v:shape id="TextBox 51" o:spid="_x0000_s1690" type="#_x0000_t202" style="position:absolute;left:793;width:36115;height:1246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" filled="f" stroked="f">
                  <v:textbox style="mso-fit-shape-to-text:t" inset="0,,0">
                    <w:txbxContent>
                      <w:p w14:paraId="15B881C4" w14:textId="77777777" w:rsidR="009B2F4B" w:rsidRPr="005312C0" w:rsidRDefault="009B2F4B" w:rsidP="009B2F4B">
                        <w:pPr>
                          <w:jc w:val="left"/>
                          <w:rPr>
                            <w:rFonts w:ascii="Adobe Arabic" w:hAnsi="Adobe Arabic" w:cs="Adobe Arabic"/>
                            <w:caps/>
                            <w:noProof/>
                            <w:color w:val="4472C4"/>
                            <w:kern w:val="24"/>
                            <w:sz w:val="32"/>
                            <w:szCs w:val="32"/>
                          </w:rPr>
                        </w:pPr>
                        <w:r w:rsidRPr="009B2F4B">
                          <w:rPr>
                            <w:rFonts w:ascii="Adobe Arabic" w:hAnsi="Adobe Arabic" w:cs="Adobe Arabic"/>
                            <w:color w:val="4472C4"/>
                            <w:sz w:val="36"/>
                            <w:szCs w:val="36"/>
                            <w:rtl/>
                          </w:rPr>
                          <w:t>العلامة التجارية لصاحب العمل من خلال التمايز</w:t>
                        </w:r>
                      </w:p>
                    </w:txbxContent>
                  </v:textbox>
                </v:shape>
                <v:shape id="TextBox 48" o:spid="_x0000_s1691" type="#_x0000_t202" style="position:absolute;left:64268;width:31575;height:708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" filled="f" stroked="f">
                  <v:textbox style="mso-fit-shape-to-text:t" inset="0,,0">
                    <w:txbxContent>
                      <w:p w14:paraId="3C9D333A" w14:textId="77777777" w:rsidR="009B2F4B" w:rsidRPr="005312C0" w:rsidRDefault="009B2F4B" w:rsidP="009B2F4B">
                        <w:pPr>
                          <w:rPr>
                            <w:rFonts w:ascii="Adobe Arabic" w:hAnsi="Adobe Arabic" w:cs="Adobe Arabic"/>
                            <w:caps/>
                            <w:noProof/>
                            <w:color w:val="538135" w:themeColor="accent6" w:themeShade="BF"/>
                            <w:kern w:val="24"/>
                            <w:sz w:val="36"/>
                            <w:szCs w:val="36"/>
                          </w:rPr>
                        </w:pPr>
                        <w:r w:rsidRPr="009B2F4B">
                          <w:rPr>
                            <w:rFonts w:ascii="Adobe Arabic" w:hAnsi="Adobe Arabic" w:cs="Adobe Arabic"/>
                            <w:caps/>
                            <w:noProof/>
                            <w:color w:val="538135" w:themeColor="accent6" w:themeShade="BF"/>
                            <w:kern w:val="24"/>
                            <w:sz w:val="36"/>
                            <w:szCs w:val="36"/>
                            <w:rtl/>
                          </w:rPr>
                          <w:t>التوافق مع الاستراتيجية</w:t>
                        </w:r>
                      </w:p>
                    </w:txbxContent>
                  </v:textbox>
                </v:shape>
                <v:shape id="TextBox 82" o:spid="_x0000_s1692" type="#_x0000_t202" style="position:absolute;left:77265;top:12429;width:27735;height:998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" filled="f" stroked="f">
                  <v:textbox inset="0,,0">
                    <w:txbxContent>
                      <w:p w14:paraId="5845214C" w14:textId="77777777" w:rsidR="009B2F4B" w:rsidRPr="005312C0" w:rsidRDefault="009B2F4B" w:rsidP="009B2F4B">
                        <w:pPr>
                          <w:rPr>
                            <w:rFonts w:ascii="Adobe Arabic" w:hAnsi="Adobe Arabic" w:cs="Adobe Arabic"/>
                            <w:caps/>
                            <w:noProof/>
                            <w:color w:val="4472C4" w:themeColor="accent1"/>
                            <w:kern w:val="24"/>
                            <w:sz w:val="36"/>
                            <w:szCs w:val="36"/>
                          </w:rPr>
                        </w:pPr>
                        <w:r w:rsidRPr="009B2F4B">
                          <w:rPr>
                            <w:rFonts w:ascii="Adobe Arabic" w:hAnsi="Adobe Arabic" w:cs="Adobe Arabic"/>
                            <w:caps/>
                            <w:noProof/>
                            <w:color w:val="4472C4" w:themeColor="accent1"/>
                            <w:kern w:val="24"/>
                            <w:sz w:val="36"/>
                            <w:szCs w:val="36"/>
                            <w:rtl/>
                          </w:rPr>
                          <w:t>الاتساق الداخلي</w:t>
                        </w:r>
                      </w:p>
                    </w:txbxContent>
                  </v:textbox>
                </v:shape>
                <v:shape id="TextBox 42" o:spid="_x0000_s1693" type="#_x0000_t202" style="position:absolute;left:76072;top:35660;width:28906;height:708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" filled="f" stroked="f">
                  <v:textbox style="mso-fit-shape-to-text:t" inset="0,,0">
                    <w:txbxContent>
                      <w:p w14:paraId="048109BA" w14:textId="77777777" w:rsidR="009B2F4B" w:rsidRPr="005312C0" w:rsidRDefault="009B2F4B" w:rsidP="009B2F4B">
                        <w:pPr>
                          <w:rPr>
                            <w:rFonts w:ascii="Adobe Arabic" w:hAnsi="Adobe Arabic" w:cs="Adobe Arabic"/>
                            <w:caps/>
                            <w:noProof/>
                            <w:color w:val="ED7D31" w:themeColor="accent2"/>
                            <w:kern w:val="24"/>
                            <w:sz w:val="36"/>
                            <w:szCs w:val="36"/>
                          </w:rPr>
                        </w:pPr>
                        <w:r w:rsidRPr="009B2F4B">
                          <w:rPr>
                            <w:rFonts w:ascii="Adobe Arabic" w:hAnsi="Adobe Arabic" w:cs="Adobe Arabic"/>
                            <w:caps/>
                            <w:noProof/>
                            <w:color w:val="ED7D31" w:themeColor="accent2"/>
                            <w:kern w:val="24"/>
                            <w:sz w:val="36"/>
                            <w:szCs w:val="36"/>
                            <w:rtl/>
                          </w:rPr>
                          <w:t>الاندماج الثقافي</w:t>
                        </w:r>
                      </w:p>
                    </w:txbxContent>
                  </v:textbox>
                </v:shape>
                <w10:anchorlock/>
              </v:group>
            </w:pict>
          </mc:Fallback>
        </mc:AlternateContent>
      </w:r>
    </w:p>
    <w:p w14:paraId="0118D995" w14:textId="77777777" w:rsidR="009B2F4B" w:rsidRDefault="009B2F4B" w:rsidP="009B2F4B">
      <w:pPr>
        <w:spacing w:before="100" w:beforeAutospacing="1" w:line="360" w:lineRule="auto"/>
        <w:rPr>
          <w:rFonts w:ascii="Adobe Arabic" w:eastAsia="Times New Roman" w:hAnsi="Adobe Arabic" w:cs="Adobe Arabic"/>
          <w:color w:val="002060"/>
          <w:sz w:val="36"/>
          <w:szCs w:val="36"/>
          <w:rtl/>
        </w:rPr>
      </w:pPr>
      <w:r>
        <w:rPr>
          <w:noProof/>
          <w:rtl/>
        </w:rPr>
        <mc:AlternateContent>
          <mc:Choice Requires="wpg">
            <w:drawing>
              <wp:inline distT="0" distB="0" distL="0" distR="0" wp14:anchorId="2F236AC1" wp14:editId="7CC3391D">
                <wp:extent cx="5727065" cy="471805"/>
                <wp:effectExtent l="0" t="0" r="6985" b="61595"/>
                <wp:docPr id="254322" name="Group 254322"/>
                <wp:cNvGraphicFramePr/>
                <a:graphic xmlns:a="http://schemas.openxmlformats.org/drawingml/2006/main">
                  <a:graphicData uri="http://schemas.microsoft.com/office/word/2010/wordprocessingGroup">
                    <wpg:wgp>
                      <wpg:cNvGrpSpPr/>
                      <wpg:grpSpPr>
                        <a:xfrm>
                          <a:off x="0" y="0"/>
                          <a:ext cx="5727065" cy="471805"/>
                          <a:chOff x="0" y="0"/>
                          <a:chExt cx="5727065" cy="471805"/>
                        </a:xfrm>
                      </wpg:grpSpPr>
                      <wpg:grpSp>
                        <wpg:cNvPr id="254323" name="Group 254323"/>
                        <wpg:cNvGrpSpPr/>
                        <wpg:grpSpPr>
                          <a:xfrm>
                            <a:off x="0" y="0"/>
                            <a:ext cx="5727065" cy="471805"/>
                            <a:chOff x="0" y="0"/>
                            <a:chExt cx="6130588" cy="505879"/>
                          </a:xfrm>
                        </wpg:grpSpPr>
                        <wpg:grpSp>
                          <wpg:cNvPr id="254324" name="Group 254324"/>
                          <wpg:cNvGrpSpPr/>
                          <wpg:grpSpPr>
                            <a:xfrm>
                              <a:off x="3957658" y="0"/>
                              <a:ext cx="2172930" cy="505839"/>
                              <a:chOff x="4075349" y="0"/>
                              <a:chExt cx="3170078" cy="711023"/>
                            </a:xfrm>
                          </wpg:grpSpPr>
                          <wps:wsp>
                            <wps:cNvPr id="254325" name="Rectangle: Rounded Corners 254325">
                              <a:extLst>
                                <a:ext uri="{C183D7F6-B498-43B3-948B-1728B52AA6E4}">
                                  <adec:decorative xmlns:adec="http://schemas.microsoft.com/office/drawing/2017/decorative" val="1"/>
                                </a:ext>
                              </a:extLst>
                            </wps:cNvPr>
                            <wps:cNvSpPr/>
                            <wps:spPr>
                              <a:xfrm>
                                <a:off x="4075349" y="0"/>
                                <a:ext cx="3170078"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4299A8" w14:textId="7777777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عملية تقييم المواهب</w:t>
                                  </w:r>
                                  <w:r>
                                    <w:rPr>
                                      <w:rFonts w:ascii="Adobe Arabic" w:hAnsi="Adobe Arabic" w:cs="Adobe Arabic"/>
                                      <w:bCs/>
                                      <w:color w:val="auto"/>
                                      <w:sz w:val="36"/>
                                      <w:szCs w:val="36"/>
                                      <w:rtl/>
                                      <w:lang w:bidi="ar-SY"/>
                                    </w:rPr>
                                    <w:t>:</w:t>
                                  </w:r>
                                </w:p>
                              </w:txbxContent>
                            </wps:txbx>
                            <wps:bodyPr tIns="36000" bIns="36000" rtlCol="0" anchor="ctr"/>
                          </wps:wsp>
                          <wps:wsp>
                            <wps:cNvPr id="254326" name="Oval 25432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4327" name="Rectangle 25432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4328" name="Group 254328"/>
                        <wpg:cNvGrpSpPr/>
                        <wpg:grpSpPr>
                          <a:xfrm>
                            <a:off x="5343525" y="104775"/>
                            <a:ext cx="209550" cy="249555"/>
                            <a:chOff x="0" y="0"/>
                            <a:chExt cx="273780" cy="327013"/>
                          </a:xfrm>
                          <a:solidFill>
                            <a:schemeClr val="bg1"/>
                          </a:solidFill>
                        </wpg:grpSpPr>
                        <wps:wsp>
                          <wps:cNvPr id="25432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433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433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4332" name="Google Shape;204;p17"/>
                          <wpg:cNvGrpSpPr/>
                          <wpg:grpSpPr>
                            <a:xfrm>
                              <a:off x="0" y="0"/>
                              <a:ext cx="273780" cy="105078"/>
                              <a:chOff x="0" y="0"/>
                              <a:chExt cx="273780" cy="105078"/>
                            </a:xfrm>
                            <a:grpFill/>
                          </wpg:grpSpPr>
                          <wps:wsp>
                            <wps:cNvPr id="25433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433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433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3795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3795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F236AC1" id="Group 254322" o:spid="_x0000_s1694"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">
                <v:group id="Group 254323" o:spid="_x0000_s1695"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">
                  <v:group id="Group 254324" o:spid="_x0000_s1696" style="position:absolute;left:39576;width:21729;height:5058" coordorigin="40753" coordsize="3170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">
                    <v:roundrect id="Rectangle: Rounded Corners 254325" o:spid="_x0000_s1697" alt="&quot;&quot;" style="position:absolute;left:40753;width:3170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" fillcolor="#0070c0" stroked="f" strokeweight="1pt">
                      <v:stroke joinstyle="miter"/>
                      <v:textbox inset=",1mm,,1mm">
                        <w:txbxContent>
                          <w:p w14:paraId="024299A8" w14:textId="77777777" w:rsidR="009B2F4B" w:rsidRDefault="009B2F4B" w:rsidP="009B2F4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9B2F4B">
                              <w:rPr>
                                <w:rFonts w:ascii="Adobe Arabic" w:hAnsi="Adobe Arabic" w:cs="Adobe Arabic"/>
                                <w:bCs/>
                                <w:color w:val="auto"/>
                                <w:sz w:val="36"/>
                                <w:szCs w:val="36"/>
                                <w:rtl/>
                                <w:lang w:bidi="ar-SY"/>
                              </w:rPr>
                              <w:t>عملية تقييم المواهب</w:t>
                            </w:r>
                            <w:r>
                              <w:rPr>
                                <w:rFonts w:ascii="Adobe Arabic" w:hAnsi="Adobe Arabic" w:cs="Adobe Arabic"/>
                                <w:bCs/>
                                <w:color w:val="auto"/>
                                <w:sz w:val="36"/>
                                <w:szCs w:val="36"/>
                                <w:rtl/>
                                <w:lang w:bidi="ar-SY"/>
                              </w:rPr>
                              <w:t>:</w:t>
                            </w:r>
                          </w:p>
                        </w:txbxContent>
                      </v:textbox>
                    </v:roundrect>
                    <v:oval id="Oval 254326" o:spid="_x0000_s169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" fillcolor="#272727 [2749]" stroked="f" strokeweight="1pt">
                      <v:stroke joinstyle="miter"/>
                      <v:shadow on="t" color="black" opacity="26214f" origin=",-.5" offset="0,3pt"/>
                    </v:oval>
                  </v:group>
                  <v:rect id="Rectangle 254327" o:spid="_x0000_s169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" fillcolor="#0070c0" stroked="f" strokeweight="1pt"/>
                </v:group>
                <v:group id="Group 254328" o:spid="_x0000_s170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">
                  <v:shape id="Google Shape;201;p17" o:spid="_x0000_s170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0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" path="m2643,1l417,1c191,1,,143,,370,,608,191,751,417,751r2214,c2870,751,3060,608,3060,370,3060,143,2870,1,2643,1xe" filled="f" strokecolor="white [3212]">
                    <v:path arrowok="t" o:extrusionok="f"/>
                  </v:shape>
                  <v:shape id="Google Shape;203;p17" o:spid="_x0000_s170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" path="m1976,l417,c191,,,131,,369,,596,191,739,417,739r1559,c2203,739,2393,596,2393,369,2393,131,2203,,1976,xe" filled="f" strokecolor="white [3212]">
                    <v:path arrowok="t" o:extrusionok="f"/>
                  </v:shape>
                  <v:group id="Google Shape;204;p17" o:spid="_x0000_s170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">
                    <v:shape id="Google Shape;205;p17" o:spid="_x0000_s170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" path="m227,1501v107,,226,-72,226,-167l453,167c453,84,322,1,227,1,144,1,1,84,1,167r,1167c1,1429,144,1501,227,1501xe" filled="f" stroked="f">
                      <v:path arrowok="t" o:extrusionok="f"/>
                    </v:shape>
                    <v:shape id="Google Shape;206;p17" o:spid="_x0000_s170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70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" path="m822,1346v24,,60,-12,83,-35c989,1263,1013,1156,953,1072l334,108c286,25,179,1,96,48,12,108,1,215,48,298r619,965c703,1322,763,1346,822,1346xe" filled="f" stroked="f">
                      <v:path arrowok="t" o:extrusionok="f"/>
                    </v:shape>
                    <v:shape id="Google Shape;208;p17" o:spid="_x0000_s170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70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315FD051" w14:textId="77777777" w:rsidR="009B2F4B" w:rsidRDefault="009B2F4B" w:rsidP="009B2F4B">
      <w:pPr>
        <w:rPr>
          <w:rtl/>
        </w:rPr>
      </w:pPr>
      <w:r w:rsidRPr="0085326D">
        <w:rPr>
          <w:rtl/>
        </w:rPr>
        <w:t>تشير هذه الخطوة إلى قياس الأداء، أي ما يتعلق بعملية التخطيط وادارة وتقييم أداء</w:t>
      </w:r>
      <w:r>
        <w:rPr>
          <w:rFonts w:hint="cs"/>
          <w:rtl/>
        </w:rPr>
        <w:t xml:space="preserve"> </w:t>
      </w:r>
      <w:r w:rsidRPr="0085326D">
        <w:rPr>
          <w:rtl/>
        </w:rPr>
        <w:t>العاملين مع مرور الوقت. هذه الخطوة مهمة في نظام إدارة المواهب لسبب بسيط أن الإدارة لا تريد تعزيز الناس الذين لا يكون أداء وظائفهم الحالية على نحو فعال، حفاظ اً على المصداقية.</w:t>
      </w:r>
    </w:p>
    <w:p w14:paraId="43C78D31" w14:textId="77777777" w:rsidR="009B2F4B" w:rsidRDefault="009B2F4B" w:rsidP="009B2F4B">
      <w:pPr>
        <w:rPr>
          <w:rtl/>
        </w:rPr>
      </w:pPr>
      <w:r w:rsidRPr="0085326D">
        <w:rPr>
          <w:rtl/>
        </w:rPr>
        <w:t>من ناحية أخرى فإن النجاح في المهمة الحالية ليست ضمان أن الفرد سوف يؤدي بشكل</w:t>
      </w:r>
      <w:r>
        <w:rPr>
          <w:rFonts w:hint="cs"/>
          <w:rtl/>
        </w:rPr>
        <w:t xml:space="preserve"> </w:t>
      </w:r>
      <w:r w:rsidRPr="0085326D">
        <w:rPr>
          <w:rtl/>
        </w:rPr>
        <w:t>جيد في المستقبل على وظيفة في أعلى مستوى المسؤولية مع توقعات العمل المختلفة</w:t>
      </w:r>
      <w:r>
        <w:rPr>
          <w:rFonts w:hint="cs"/>
          <w:rtl/>
        </w:rPr>
        <w:t xml:space="preserve"> </w:t>
      </w:r>
      <w:r w:rsidRPr="0085326D">
        <w:rPr>
          <w:rtl/>
        </w:rPr>
        <w:t>ولتكون هذه الخطوة فعالة في نظام إدارة المواهب، يجب أن يكون تقييم العمال استناد اً إلى النتائج</w:t>
      </w:r>
      <w:r>
        <w:rPr>
          <w:rFonts w:hint="cs"/>
          <w:rtl/>
        </w:rPr>
        <w:t xml:space="preserve"> </w:t>
      </w:r>
      <w:r w:rsidRPr="0085326D">
        <w:rPr>
          <w:rtl/>
        </w:rPr>
        <w:t>التي تحقق الإنتاجية الحالية وعلى الكفاءات والسلوكيات التي تظهر</w:t>
      </w:r>
      <w:r>
        <w:rPr>
          <w:rFonts w:hint="cs"/>
          <w:rtl/>
        </w:rPr>
        <w:t>.</w:t>
      </w:r>
    </w:p>
    <w:p w14:paraId="59806701" w14:textId="7E34B4BC" w:rsidR="009B2F4B" w:rsidRPr="009B2F4B" w:rsidRDefault="009B2F4B" w:rsidP="009B2F4B">
      <w:pPr>
        <w:rPr>
          <w:color w:val="C00000"/>
          <w:rtl/>
        </w:rPr>
      </w:pPr>
      <w:r w:rsidRPr="009B2F4B">
        <w:rPr>
          <w:color w:val="C00000"/>
          <w:rtl/>
        </w:rPr>
        <w:t xml:space="preserve">وتحدد </w:t>
      </w:r>
      <w:r w:rsidRPr="009B2F4B">
        <w:rPr>
          <w:color w:val="C00000"/>
        </w:rPr>
        <w:t>Workitect</w:t>
      </w:r>
      <w:r w:rsidRPr="009B2F4B">
        <w:rPr>
          <w:rFonts w:hint="cs"/>
          <w:color w:val="C00000"/>
          <w:rtl/>
        </w:rPr>
        <w:t xml:space="preserve"> </w:t>
      </w:r>
      <w:r w:rsidRPr="009B2F4B">
        <w:rPr>
          <w:color w:val="C00000"/>
          <w:rtl/>
        </w:rPr>
        <w:t xml:space="preserve">وهي شركة </w:t>
      </w:r>
      <w:r w:rsidRPr="009B2F4B">
        <w:rPr>
          <w:rFonts w:hint="cs"/>
          <w:color w:val="C00000"/>
          <w:rtl/>
        </w:rPr>
        <w:t>الاستشارات</w:t>
      </w:r>
      <w:r w:rsidRPr="009B2F4B">
        <w:rPr>
          <w:color w:val="C00000"/>
          <w:rtl/>
        </w:rPr>
        <w:t xml:space="preserve"> الإدارية والتدريب في تطبيقات إدارة</w:t>
      </w:r>
      <w:r w:rsidRPr="009B2F4B">
        <w:rPr>
          <w:rFonts w:hint="cs"/>
          <w:color w:val="C00000"/>
          <w:rtl/>
        </w:rPr>
        <w:t xml:space="preserve"> </w:t>
      </w:r>
      <w:r w:rsidRPr="009B2F4B">
        <w:rPr>
          <w:color w:val="C00000"/>
          <w:rtl/>
        </w:rPr>
        <w:t xml:space="preserve">المواهب، تحدد نهج لإدارة الأداء </w:t>
      </w:r>
      <w:hyperlink r:id="rId92" w:history="1">
        <w:r w:rsidRPr="000D0A91">
          <w:rPr>
            <w:rStyle w:val="Hyperlink"/>
            <w:rtl/>
          </w:rPr>
          <w:t>يتمثل في</w:t>
        </w:r>
      </w:hyperlink>
      <w:r w:rsidRPr="009B2F4B">
        <w:rPr>
          <w:color w:val="C00000"/>
          <w:rtl/>
        </w:rPr>
        <w:t>:</w:t>
      </w:r>
    </w:p>
    <w:p w14:paraId="2DFC7D90" w14:textId="77777777" w:rsidR="009B2F4B" w:rsidRPr="009B2F4B" w:rsidRDefault="009B2F4B">
      <w:pPr>
        <w:pStyle w:val="a5"/>
        <w:numPr>
          <w:ilvl w:val="0"/>
          <w:numId w:val="29"/>
        </w:numPr>
        <w:rPr>
          <w:rFonts w:ascii="Adobe Arabic" w:hAnsi="Adobe Arabic" w:cs="Adobe Arabic"/>
          <w:color w:val="002060"/>
          <w:sz w:val="36"/>
          <w:szCs w:val="36"/>
          <w:rtl/>
        </w:rPr>
      </w:pPr>
      <w:r w:rsidRPr="009B2F4B">
        <w:rPr>
          <w:rFonts w:ascii="Adobe Arabic" w:hAnsi="Adobe Arabic" w:cs="Adobe Arabic"/>
          <w:color w:val="002060"/>
          <w:sz w:val="36"/>
          <w:szCs w:val="36"/>
          <w:rtl/>
        </w:rPr>
        <w:t>تحديد معايير ومقاييس الأداء الوظيفي.</w:t>
      </w:r>
    </w:p>
    <w:p w14:paraId="4A69BBE1" w14:textId="77777777" w:rsidR="009B2F4B" w:rsidRPr="009B2F4B" w:rsidRDefault="009B2F4B">
      <w:pPr>
        <w:pStyle w:val="a5"/>
        <w:numPr>
          <w:ilvl w:val="0"/>
          <w:numId w:val="29"/>
        </w:numPr>
        <w:rPr>
          <w:rFonts w:ascii="Adobe Arabic" w:hAnsi="Adobe Arabic" w:cs="Adobe Arabic"/>
          <w:color w:val="002060"/>
          <w:sz w:val="36"/>
          <w:szCs w:val="36"/>
          <w:rtl/>
        </w:rPr>
      </w:pPr>
      <w:r w:rsidRPr="009B2F4B">
        <w:rPr>
          <w:rFonts w:ascii="Adobe Arabic" w:hAnsi="Adobe Arabic" w:cs="Adobe Arabic"/>
          <w:color w:val="002060"/>
          <w:sz w:val="36"/>
          <w:szCs w:val="36"/>
          <w:rtl/>
        </w:rPr>
        <w:t>السلوكيات الوظيفة المطلوبة لإنجاز المهام الوظيفية المحددة وتلبية مسؤوليات العمل.</w:t>
      </w:r>
    </w:p>
    <w:p w14:paraId="555973EA" w14:textId="77777777" w:rsidR="009B2F4B" w:rsidRPr="009B2F4B" w:rsidRDefault="009B2F4B">
      <w:pPr>
        <w:pStyle w:val="a5"/>
        <w:numPr>
          <w:ilvl w:val="0"/>
          <w:numId w:val="29"/>
        </w:numPr>
        <w:rPr>
          <w:rFonts w:ascii="Adobe Arabic" w:hAnsi="Adobe Arabic" w:cs="Adobe Arabic"/>
          <w:color w:val="002060"/>
          <w:sz w:val="36"/>
          <w:szCs w:val="36"/>
          <w:rtl/>
        </w:rPr>
      </w:pPr>
      <w:r w:rsidRPr="009B2F4B">
        <w:rPr>
          <w:rFonts w:ascii="Adobe Arabic" w:hAnsi="Adobe Arabic" w:cs="Adobe Arabic"/>
          <w:color w:val="002060"/>
          <w:sz w:val="36"/>
          <w:szCs w:val="36"/>
          <w:rtl/>
        </w:rPr>
        <w:t>تحديد الكفاءات من الأداء المتوسط والمرتفع في الوظائف الرئيسية.</w:t>
      </w:r>
    </w:p>
    <w:p w14:paraId="63C0B54B" w14:textId="77777777" w:rsidR="009B2F4B" w:rsidRPr="009B2F4B" w:rsidRDefault="009B2F4B" w:rsidP="009B2F4B">
      <w:pPr>
        <w:rPr>
          <w:rtl/>
        </w:rPr>
      </w:pPr>
      <w:r w:rsidRPr="009B2F4B">
        <w:rPr>
          <w:rtl/>
        </w:rPr>
        <w:t xml:space="preserve">وعادة ما تستخدم لأداء نتائج البيانات </w:t>
      </w:r>
      <w:r w:rsidRPr="009B2F4B">
        <w:rPr>
          <w:rFonts w:hint="cs"/>
          <w:rtl/>
        </w:rPr>
        <w:t>قرارات</w:t>
      </w:r>
      <w:r w:rsidRPr="009B2F4B">
        <w:rPr>
          <w:rtl/>
        </w:rPr>
        <w:t xml:space="preserve"> بشأن المكافآت، وبشأن الاحتفاظ بالعاملين</w:t>
      </w:r>
      <w:r w:rsidRPr="009B2F4B">
        <w:rPr>
          <w:rFonts w:hint="cs"/>
          <w:rtl/>
        </w:rPr>
        <w:t>.</w:t>
      </w:r>
    </w:p>
    <w:p w14:paraId="72F7DD8D" w14:textId="77777777" w:rsidR="009B2F4B" w:rsidRPr="009B2F4B" w:rsidRDefault="009B2F4B" w:rsidP="009B2F4B">
      <w:pPr>
        <w:rPr>
          <w:rtl/>
        </w:rPr>
      </w:pPr>
      <w:r w:rsidRPr="009B2F4B">
        <w:rPr>
          <w:rtl/>
        </w:rPr>
        <w:t xml:space="preserve">وطالما يعتبر الموظف موهوب فيمكن </w:t>
      </w:r>
      <w:r w:rsidRPr="009B2F4B">
        <w:rPr>
          <w:rFonts w:hint="cs"/>
          <w:rtl/>
        </w:rPr>
        <w:t>اشراكه</w:t>
      </w:r>
      <w:r w:rsidRPr="009B2F4B">
        <w:rPr>
          <w:rtl/>
        </w:rPr>
        <w:t xml:space="preserve"> في عملية تقييم نفسه إما من خلال دعوته</w:t>
      </w:r>
      <w:r w:rsidRPr="009B2F4B">
        <w:rPr>
          <w:rFonts w:hint="cs"/>
          <w:rtl/>
        </w:rPr>
        <w:t xml:space="preserve"> </w:t>
      </w:r>
      <w:r w:rsidRPr="009B2F4B">
        <w:rPr>
          <w:rtl/>
        </w:rPr>
        <w:t xml:space="preserve">لعمل نموذج التقييم وتوضيح </w:t>
      </w:r>
      <w:r w:rsidRPr="009B2F4B">
        <w:rPr>
          <w:rFonts w:hint="cs"/>
          <w:rtl/>
        </w:rPr>
        <w:t>انجازاته</w:t>
      </w:r>
      <w:r w:rsidRPr="009B2F4B">
        <w:rPr>
          <w:rtl/>
        </w:rPr>
        <w:t>، أو من خلال مقابلة التقييم.</w:t>
      </w:r>
    </w:p>
    <w:p w14:paraId="29FB6C3A" w14:textId="77777777" w:rsidR="009B2F4B" w:rsidRDefault="00351087" w:rsidP="009B2F4B">
      <w:pPr>
        <w:rPr>
          <w:rtl/>
        </w:rPr>
      </w:pPr>
      <w:r>
        <w:rPr>
          <w:noProof/>
          <w:rtl/>
        </w:rPr>
        <w:lastRenderedPageBreak/>
        <mc:AlternateContent>
          <mc:Choice Requires="wpg">
            <w:drawing>
              <wp:inline distT="0" distB="0" distL="0" distR="0" wp14:anchorId="687306EB" wp14:editId="1FDD491A">
                <wp:extent cx="5726429" cy="471805"/>
                <wp:effectExtent l="0" t="0" r="8255" b="61595"/>
                <wp:docPr id="237954" name="Group 237954"/>
                <wp:cNvGraphicFramePr/>
                <a:graphic xmlns:a="http://schemas.openxmlformats.org/drawingml/2006/main">
                  <a:graphicData uri="http://schemas.microsoft.com/office/word/2010/wordprocessingGroup">
                    <wpg:wgp>
                      <wpg:cNvGrpSpPr/>
                      <wpg:grpSpPr>
                        <a:xfrm>
                          <a:off x="0" y="0"/>
                          <a:ext cx="5726429" cy="471805"/>
                          <a:chOff x="0" y="0"/>
                          <a:chExt cx="5726429" cy="471805"/>
                        </a:xfrm>
                      </wpg:grpSpPr>
                      <wpg:grpSp>
                        <wpg:cNvPr id="237955" name="Group 237955"/>
                        <wpg:cNvGrpSpPr/>
                        <wpg:grpSpPr>
                          <a:xfrm>
                            <a:off x="0" y="0"/>
                            <a:ext cx="5726429" cy="471805"/>
                            <a:chOff x="0" y="0"/>
                            <a:chExt cx="6129907" cy="505879"/>
                          </a:xfrm>
                        </wpg:grpSpPr>
                        <wpg:grpSp>
                          <wpg:cNvPr id="237956" name="Group 237956"/>
                          <wpg:cNvGrpSpPr/>
                          <wpg:grpSpPr>
                            <a:xfrm>
                              <a:off x="2034259" y="0"/>
                              <a:ext cx="4095648" cy="505839"/>
                              <a:chOff x="1269311" y="0"/>
                              <a:chExt cx="5975125" cy="711023"/>
                            </a:xfrm>
                          </wpg:grpSpPr>
                          <wps:wsp>
                            <wps:cNvPr id="237957" name="Rectangle: Rounded Corners 237957">
                              <a:extLst>
                                <a:ext uri="{C183D7F6-B498-43B3-948B-1728B52AA6E4}">
                                  <adec:decorative xmlns:adec="http://schemas.microsoft.com/office/drawing/2017/decorative" val="1"/>
                                </a:ext>
                              </a:extLst>
                            </wps:cNvPr>
                            <wps:cNvSpPr/>
                            <wps:spPr>
                              <a:xfrm>
                                <a:off x="1269311" y="0"/>
                                <a:ext cx="5975125"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F5C0E29" w14:textId="77777777" w:rsidR="00351087" w:rsidRDefault="00351087" w:rsidP="00351087">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351087">
                                    <w:rPr>
                                      <w:rFonts w:ascii="Adobe Arabic" w:hAnsi="Adobe Arabic" w:cs="Adobe Arabic"/>
                                      <w:bCs/>
                                      <w:color w:val="auto"/>
                                      <w:sz w:val="36"/>
                                      <w:szCs w:val="36"/>
                                      <w:rtl/>
                                      <w:lang w:bidi="ar-SY"/>
                                    </w:rPr>
                                    <w:t xml:space="preserve">خطوات تقييم المواهب </w:t>
                                  </w:r>
                                  <w:r w:rsidR="002147ED">
                                    <w:rPr>
                                      <w:rFonts w:ascii="Adobe Arabic" w:hAnsi="Adobe Arabic" w:cs="Adobe Arabic" w:hint="cs"/>
                                      <w:bCs/>
                                      <w:color w:val="auto"/>
                                      <w:sz w:val="36"/>
                                      <w:szCs w:val="36"/>
                                      <w:rtl/>
                                      <w:lang w:bidi="ar-SY"/>
                                    </w:rPr>
                                    <w:t>و</w:t>
                                  </w:r>
                                  <w:r w:rsidRPr="00351087">
                                    <w:rPr>
                                      <w:rFonts w:ascii="Adobe Arabic" w:hAnsi="Adobe Arabic" w:cs="Adobe Arabic"/>
                                      <w:bCs/>
                                      <w:color w:val="auto"/>
                                      <w:sz w:val="36"/>
                                      <w:szCs w:val="36"/>
                                      <w:rtl/>
                                      <w:lang w:bidi="ar-SY"/>
                                    </w:rPr>
                                    <w:t>تخطيط التعاقب الوظيفي</w:t>
                                  </w:r>
                                  <w:r>
                                    <w:rPr>
                                      <w:rFonts w:ascii="Adobe Arabic" w:hAnsi="Adobe Arabic" w:cs="Adobe Arabic"/>
                                      <w:bCs/>
                                      <w:color w:val="auto"/>
                                      <w:sz w:val="36"/>
                                      <w:szCs w:val="36"/>
                                      <w:rtl/>
                                      <w:lang w:bidi="ar-SY"/>
                                    </w:rPr>
                                    <w:t>:</w:t>
                                  </w:r>
                                </w:p>
                              </w:txbxContent>
                            </wps:txbx>
                            <wps:bodyPr tIns="36000" bIns="36000" rtlCol="0" anchor="ctr"/>
                          </wps:wsp>
                          <wps:wsp>
                            <wps:cNvPr id="237958" name="Oval 23795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37959" name="Rectangle 23795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37961" name="Group 237961"/>
                        <wpg:cNvGrpSpPr/>
                        <wpg:grpSpPr>
                          <a:xfrm>
                            <a:off x="5343525" y="104775"/>
                            <a:ext cx="209550" cy="249555"/>
                            <a:chOff x="0" y="0"/>
                            <a:chExt cx="273780" cy="327013"/>
                          </a:xfrm>
                          <a:solidFill>
                            <a:schemeClr val="bg1"/>
                          </a:solidFill>
                        </wpg:grpSpPr>
                        <wps:wsp>
                          <wps:cNvPr id="237962"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37963"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37964"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37965" name="Google Shape;204;p17"/>
                          <wpg:cNvGrpSpPr/>
                          <wpg:grpSpPr>
                            <a:xfrm>
                              <a:off x="0" y="0"/>
                              <a:ext cx="273780" cy="105078"/>
                              <a:chOff x="0" y="0"/>
                              <a:chExt cx="273780" cy="105078"/>
                            </a:xfrm>
                            <a:grpFill/>
                          </wpg:grpSpPr>
                          <wps:wsp>
                            <wps:cNvPr id="237966"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37967"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37968"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37969"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3797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87306EB" id="Group 237954" o:spid="_x0000_s1710" style="width:450.9pt;height:37.15pt;mso-position-horizontal-relative:char;mso-position-vertical-relative:line" coordsize="57264,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">
                <v:group id="Group 237955" o:spid="_x0000_s1711" style="position:absolute;width:57264;height:4718" coordsize="61299,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">
                  <v:group id="Group 237956" o:spid="_x0000_s1712" style="position:absolute;left:20342;width:40957;height:5058" coordorigin="12693" coordsize="59751,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">
                    <v:roundrect id="Rectangle: Rounded Corners 237957" o:spid="_x0000_s1713" alt="&quot;&quot;" style="position:absolute;left:12693;width:5975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" fillcolor="#0070c0" stroked="f" strokeweight="1pt">
                      <v:stroke joinstyle="miter"/>
                      <v:textbox inset=",1mm,,1mm">
                        <w:txbxContent>
                          <w:p w14:paraId="2F5C0E29" w14:textId="77777777" w:rsidR="00351087" w:rsidRDefault="00351087" w:rsidP="00351087">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351087">
                              <w:rPr>
                                <w:rFonts w:ascii="Adobe Arabic" w:hAnsi="Adobe Arabic" w:cs="Adobe Arabic"/>
                                <w:bCs/>
                                <w:color w:val="auto"/>
                                <w:sz w:val="36"/>
                                <w:szCs w:val="36"/>
                                <w:rtl/>
                                <w:lang w:bidi="ar-SY"/>
                              </w:rPr>
                              <w:t xml:space="preserve">خطوات تقييم المواهب </w:t>
                            </w:r>
                            <w:r w:rsidR="002147ED">
                              <w:rPr>
                                <w:rFonts w:ascii="Adobe Arabic" w:hAnsi="Adobe Arabic" w:cs="Adobe Arabic" w:hint="cs"/>
                                <w:bCs/>
                                <w:color w:val="auto"/>
                                <w:sz w:val="36"/>
                                <w:szCs w:val="36"/>
                                <w:rtl/>
                                <w:lang w:bidi="ar-SY"/>
                              </w:rPr>
                              <w:t>و</w:t>
                            </w:r>
                            <w:r w:rsidRPr="00351087">
                              <w:rPr>
                                <w:rFonts w:ascii="Adobe Arabic" w:hAnsi="Adobe Arabic" w:cs="Adobe Arabic"/>
                                <w:bCs/>
                                <w:color w:val="auto"/>
                                <w:sz w:val="36"/>
                                <w:szCs w:val="36"/>
                                <w:rtl/>
                                <w:lang w:bidi="ar-SY"/>
                              </w:rPr>
                              <w:t>تخطيط التعاقب الوظيفي</w:t>
                            </w:r>
                            <w:r>
                              <w:rPr>
                                <w:rFonts w:ascii="Adobe Arabic" w:hAnsi="Adobe Arabic" w:cs="Adobe Arabic"/>
                                <w:bCs/>
                                <w:color w:val="auto"/>
                                <w:sz w:val="36"/>
                                <w:szCs w:val="36"/>
                                <w:rtl/>
                                <w:lang w:bidi="ar-SY"/>
                              </w:rPr>
                              <w:t>:</w:t>
                            </w:r>
                          </w:p>
                        </w:txbxContent>
                      </v:textbox>
                    </v:roundrect>
                    <v:oval id="Oval 237958" o:spid="_x0000_s1714"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" fillcolor="#272727 [2749]" stroked="f" strokeweight="1pt">
                      <v:stroke joinstyle="miter"/>
                      <v:shadow on="t" color="black" opacity="26214f" origin=",-.5" offset="0,3pt"/>
                    </v:oval>
                  </v:group>
                  <v:rect id="Rectangle 237959" o:spid="_x0000_s1715"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" fillcolor="#0070c0" stroked="f" strokeweight="1pt"/>
                </v:group>
                <v:group id="Group 237961" o:spid="_x0000_s1716"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">
                  <v:shape id="Google Shape;201;p17" o:spid="_x0000_s1717"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18"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719"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" path="m1976,l417,c191,,,131,,369,,596,191,739,417,739r1559,c2203,739,2393,596,2393,369,2393,131,2203,,1976,xe" filled="f" strokecolor="white [3212]">
                    <v:path arrowok="t" o:extrusionok="f"/>
                  </v:shape>
                  <v:group id="Google Shape;204;p17" o:spid="_x0000_s1720"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">
                    <v:shape id="Google Shape;205;p17" o:spid="_x0000_s1721"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" path="m227,1501v107,,226,-72,226,-167l453,167c453,84,322,1,227,1,144,1,1,84,1,167r,1167c1,1429,144,1501,227,1501xe" filled="f" stroked="f">
                      <v:path arrowok="t" o:extrusionok="f"/>
                    </v:shape>
                    <v:shape id="Google Shape;206;p17" o:spid="_x0000_s1722"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723"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" path="m822,1346v24,,60,-12,83,-35c989,1263,1013,1156,953,1072l334,108c286,25,179,1,96,48,12,108,1,215,48,298r619,965c703,1322,763,1346,822,1346xe" filled="f" stroked="f">
                      <v:path arrowok="t" o:extrusionok="f"/>
                    </v:shape>
                    <v:shape id="Google Shape;208;p17" o:spid="_x0000_s1724"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725"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2D73A63E" w14:textId="77777777" w:rsidR="00351087" w:rsidRDefault="00351087" w:rsidP="00351087">
      <w:pPr>
        <w:rPr>
          <w:rtl/>
        </w:rPr>
      </w:pPr>
      <w:r>
        <w:rPr>
          <w:rFonts w:hint="cs"/>
          <w:rtl/>
        </w:rPr>
        <w:t>ت</w:t>
      </w:r>
      <w:r w:rsidRPr="00CD5BE6">
        <w:rPr>
          <w:rtl/>
        </w:rPr>
        <w:t>عدُّ عمليتا تنمية المواهب وتخطيط التعاقب الوظيفي من أهم عمليات إدارة الموارد البشرية التي تتمّ داخل المؤسسات. يمكن لقسم الموارد البشرية الاجتهاد في توظيف الأشخاص المناسبين وقضاء الكثير من الوقت في وضع برامج الأداء والمكافآت أو إعادة تصميمها، ولكن كل تلك الجهود قد تذهب أدراج الرياح إذا لم تُتخذ قرارات فعَّالة بشأن تقييم المواهب الرئيسية وتنميتها. يشير مفهوم تنمية المواهب (</w:t>
      </w:r>
      <w:r w:rsidRPr="00CD5BE6">
        <w:t>talent development</w:t>
      </w:r>
      <w:r w:rsidRPr="00CD5BE6">
        <w:rPr>
          <w:rtl/>
        </w:rPr>
        <w:t>) إلى العمليات والبرامج التي تستخدمها المؤسسة لتقييم أصحاب المواهب وتنمية مهاراتهم وخبراتهم، في حين يشير مفهوم تخطيط التعاقب الوظيفي (</w:t>
      </w:r>
      <w:r w:rsidRPr="00CD5BE6">
        <w:t>succession planning</w:t>
      </w:r>
      <w:r w:rsidRPr="00CD5BE6">
        <w:rPr>
          <w:rtl/>
        </w:rPr>
        <w:t>) إلى عملية تقييم المناصب الرئيسية وتحديد مستوى استعداد المرشحين المحتملين من داخل المؤسسة (وخارجها) لشغل هذه المناصب، وهي عملية مهمة تُشكِّل حلقة وصل بين عمليتي تنمية المواهب واستقطاب المواهب</w:t>
      </w:r>
      <w:r>
        <w:rPr>
          <w:rFonts w:hint="cs"/>
          <w:rtl/>
        </w:rPr>
        <w:t>.</w:t>
      </w:r>
    </w:p>
    <w:p w14:paraId="48BD62B4" w14:textId="2E2E92E0" w:rsidR="00351087" w:rsidRPr="00CD5BE6" w:rsidRDefault="00351087" w:rsidP="00351087">
      <w:pPr>
        <w:rPr>
          <w:rtl/>
        </w:rPr>
      </w:pPr>
      <w:r w:rsidRPr="00CD5BE6">
        <w:rPr>
          <w:rtl/>
        </w:rPr>
        <w:t>لا شكَّ أنَّ وظيفة الموارد البشرية تُسهِّل أداء أنشطة وعمليات تنمية المواهب، ولكنَّ هذه الأنشطة والعمليات تعتمد إلى حدٍّ كبير على تدخُّلات إدارة المؤسسة ودعمها لها، إذ تتطلَّب جميع عمليات تنمية المواهب التي سوف نوضِّحها فيما يلي مشاركة واستجابة واسعة من قِبل إدارة المؤسسة. تُعدُّ تنمية المواهب من العمليات التي يتولَّاها ويُديرها قسم الموارد البشرية كما هو حال عملية إدارة الأداء، ولكنَّها في الحقيقة من العمليات الجوهريّة التي تؤثِّر تأثيرا</w:t>
      </w:r>
      <w:r w:rsidR="008E382F">
        <w:rPr>
          <w:rFonts w:hint="cs"/>
          <w:rtl/>
        </w:rPr>
        <w:t>ً</w:t>
      </w:r>
      <w:r w:rsidRPr="00CD5BE6">
        <w:rPr>
          <w:rtl/>
        </w:rPr>
        <w:t xml:space="preserve"> كبيرا</w:t>
      </w:r>
      <w:r w:rsidR="008E382F">
        <w:rPr>
          <w:rFonts w:hint="cs"/>
          <w:rtl/>
        </w:rPr>
        <w:t>ً</w:t>
      </w:r>
      <w:r w:rsidRPr="00CD5BE6">
        <w:rPr>
          <w:rtl/>
        </w:rPr>
        <w:t xml:space="preserve"> على أداء المؤسسات؛ فامتلاك المؤسسات للمواهب يمنحها ميزة تنافسية، لذلك يتوجَّب على المؤسسات في عصر «حرب المواهب» وضع خطة لتنمية المواهب الرئيسية الموجودة لديها.</w:t>
      </w:r>
      <w:r>
        <w:rPr>
          <w:rFonts w:hint="cs"/>
          <w:rtl/>
        </w:rPr>
        <w:t xml:space="preserve"> </w:t>
      </w:r>
      <w:hyperlink r:id="rId93" w:history="1">
        <w:r w:rsidRPr="000D0A91">
          <w:rPr>
            <w:rStyle w:val="Hyperlink"/>
            <w:rFonts w:hint="cs"/>
            <w:b/>
            <w:bCs/>
            <w:rtl/>
          </w:rPr>
          <w:t xml:space="preserve">ومن </w:t>
        </w:r>
        <w:r w:rsidRPr="000D0A91">
          <w:rPr>
            <w:rStyle w:val="Hyperlink"/>
            <w:b/>
            <w:bCs/>
            <w:rtl/>
          </w:rPr>
          <w:t>النتائج الرئيسية التي ينبغي استخلاصها خلال عملية تقييم</w:t>
        </w:r>
        <w:r w:rsidRPr="000D0A91">
          <w:rPr>
            <w:rStyle w:val="Hyperlink"/>
            <w:rFonts w:hint="cs"/>
            <w:b/>
            <w:bCs/>
            <w:rtl/>
          </w:rPr>
          <w:t xml:space="preserve"> وتخطيط</w:t>
        </w:r>
        <w:r w:rsidRPr="000D0A91">
          <w:rPr>
            <w:rStyle w:val="Hyperlink"/>
            <w:b/>
            <w:bCs/>
            <w:rtl/>
          </w:rPr>
          <w:t xml:space="preserve"> المواهب ما يلي</w:t>
        </w:r>
        <w:r w:rsidRPr="000D0A91">
          <w:rPr>
            <w:rStyle w:val="Hyperlink"/>
            <w:rFonts w:hint="cs"/>
            <w:b/>
            <w:bCs/>
            <w:rtl/>
          </w:rPr>
          <w:t>:</w:t>
        </w:r>
      </w:hyperlink>
    </w:p>
    <w:p w14:paraId="2480667D" w14:textId="77777777" w:rsidR="00351087" w:rsidRPr="00351087" w:rsidRDefault="00351087">
      <w:pPr>
        <w:pStyle w:val="a5"/>
        <w:numPr>
          <w:ilvl w:val="0"/>
          <w:numId w:val="30"/>
        </w:numPr>
        <w:rPr>
          <w:rFonts w:ascii="Adobe Arabic" w:hAnsi="Adobe Arabic" w:cs="Adobe Arabic"/>
          <w:color w:val="002060"/>
          <w:sz w:val="36"/>
          <w:szCs w:val="36"/>
          <w:rtl/>
        </w:rPr>
      </w:pPr>
      <w:r w:rsidRPr="00351087">
        <w:rPr>
          <w:rFonts w:ascii="Adobe Arabic" w:hAnsi="Adobe Arabic" w:cs="Adobe Arabic"/>
          <w:color w:val="002060"/>
          <w:sz w:val="36"/>
          <w:szCs w:val="36"/>
          <w:rtl/>
        </w:rPr>
        <w:t>تحديد الموظفين ذوي الإمكانيات العالية الذين يعملون في المؤسسة</w:t>
      </w:r>
      <w:r>
        <w:rPr>
          <w:rFonts w:ascii="Adobe Arabic" w:hAnsi="Adobe Arabic" w:cs="Adobe Arabic" w:hint="cs"/>
          <w:color w:val="002060"/>
          <w:sz w:val="36"/>
          <w:szCs w:val="36"/>
          <w:rtl/>
        </w:rPr>
        <w:t>.</w:t>
      </w:r>
    </w:p>
    <w:p w14:paraId="6CE88DBE" w14:textId="77777777" w:rsidR="00351087" w:rsidRPr="00351087" w:rsidRDefault="00351087">
      <w:pPr>
        <w:pStyle w:val="a5"/>
        <w:numPr>
          <w:ilvl w:val="0"/>
          <w:numId w:val="30"/>
        </w:numPr>
        <w:rPr>
          <w:rFonts w:ascii="Adobe Arabic" w:hAnsi="Adobe Arabic" w:cs="Adobe Arabic"/>
          <w:color w:val="002060"/>
          <w:sz w:val="36"/>
          <w:szCs w:val="36"/>
          <w:rtl/>
        </w:rPr>
      </w:pPr>
      <w:r w:rsidRPr="00351087">
        <w:rPr>
          <w:rFonts w:ascii="Adobe Arabic" w:hAnsi="Adobe Arabic" w:cs="Adobe Arabic"/>
          <w:color w:val="002060"/>
          <w:sz w:val="36"/>
          <w:szCs w:val="36"/>
          <w:rtl/>
        </w:rPr>
        <w:t>تحديد إجراءات التطوير الوظيفي (خطط العمل) اللازمة لكل موظف</w:t>
      </w:r>
      <w:r>
        <w:rPr>
          <w:rFonts w:ascii="Adobe Arabic" w:hAnsi="Adobe Arabic" w:cs="Adobe Arabic" w:hint="cs"/>
          <w:color w:val="002060"/>
          <w:sz w:val="36"/>
          <w:szCs w:val="36"/>
          <w:rtl/>
        </w:rPr>
        <w:t>.</w:t>
      </w:r>
    </w:p>
    <w:p w14:paraId="3092A50A" w14:textId="77777777" w:rsidR="00351087" w:rsidRPr="00351087" w:rsidRDefault="00351087">
      <w:pPr>
        <w:pStyle w:val="a5"/>
        <w:numPr>
          <w:ilvl w:val="0"/>
          <w:numId w:val="30"/>
        </w:numPr>
        <w:rPr>
          <w:rFonts w:ascii="Adobe Arabic" w:hAnsi="Adobe Arabic" w:cs="Adobe Arabic"/>
          <w:color w:val="002060"/>
          <w:sz w:val="36"/>
          <w:szCs w:val="36"/>
          <w:rtl/>
        </w:rPr>
      </w:pPr>
      <w:r w:rsidRPr="00351087">
        <w:rPr>
          <w:rFonts w:ascii="Adobe Arabic" w:hAnsi="Adobe Arabic" w:cs="Adobe Arabic"/>
          <w:color w:val="002060"/>
          <w:sz w:val="36"/>
          <w:szCs w:val="36"/>
          <w:rtl/>
        </w:rPr>
        <w:t>تحليل الفجوات في المواهب والقضايا المتصلة بها</w:t>
      </w:r>
      <w:r>
        <w:rPr>
          <w:rFonts w:ascii="Adobe Arabic" w:hAnsi="Adobe Arabic" w:cs="Adobe Arabic" w:hint="cs"/>
          <w:color w:val="002060"/>
          <w:sz w:val="36"/>
          <w:szCs w:val="36"/>
          <w:rtl/>
        </w:rPr>
        <w:t>.</w:t>
      </w:r>
    </w:p>
    <w:p w14:paraId="04D24395" w14:textId="77777777" w:rsidR="00351087" w:rsidRDefault="00351087">
      <w:pPr>
        <w:pStyle w:val="a5"/>
        <w:numPr>
          <w:ilvl w:val="0"/>
          <w:numId w:val="30"/>
        </w:numPr>
        <w:rPr>
          <w:rFonts w:ascii="Adobe Arabic" w:hAnsi="Adobe Arabic" w:cs="Adobe Arabic"/>
          <w:color w:val="002060"/>
          <w:sz w:val="36"/>
          <w:szCs w:val="36"/>
        </w:rPr>
      </w:pPr>
      <w:r w:rsidRPr="00351087">
        <w:rPr>
          <w:rFonts w:ascii="Adobe Arabic" w:hAnsi="Adobe Arabic" w:cs="Adobe Arabic"/>
          <w:color w:val="002060"/>
          <w:sz w:val="36"/>
          <w:szCs w:val="36"/>
          <w:rtl/>
        </w:rPr>
        <w:t>تجهيز المعلومات اللازمة لعملية تخطيط التعاقب الوظيفي</w:t>
      </w:r>
      <w:r>
        <w:rPr>
          <w:rFonts w:ascii="Adobe Arabic" w:hAnsi="Adobe Arabic" w:cs="Adobe Arabic" w:hint="cs"/>
          <w:color w:val="002060"/>
          <w:sz w:val="36"/>
          <w:szCs w:val="36"/>
          <w:rtl/>
        </w:rPr>
        <w:t>.</w:t>
      </w:r>
    </w:p>
    <w:p w14:paraId="11776188" w14:textId="77777777" w:rsidR="00351087" w:rsidRPr="00351087" w:rsidRDefault="00351087" w:rsidP="00351087">
      <w:pPr>
        <w:rPr>
          <w:rtl/>
        </w:rPr>
      </w:pPr>
      <w:r w:rsidRPr="00351087">
        <w:rPr>
          <w:rtl/>
        </w:rPr>
        <w:t>غالبًا ما يُجرى تخطيط التعاقب الوظيفي بعد فترة وجيزة من انتهاء عملية تقييم المواهب (إن لم يكن بعدها مباشرة)</w:t>
      </w:r>
      <w:r w:rsidR="008E382F">
        <w:rPr>
          <w:rFonts w:hint="cs"/>
          <w:rtl/>
        </w:rPr>
        <w:t>،</w:t>
      </w:r>
      <w:r w:rsidRPr="00351087">
        <w:rPr>
          <w:rtl/>
        </w:rPr>
        <w:t xml:space="preserve"> وذلك لأنَّ المعلومات المتوفرة لدى قسم الموارد البشرية والمديرين بشأن أداء الموظفين وإمكانياتهم الكامنة تكون حديثة. يُعدُّ تخطيط التعاقب الوظيفي عملية مهمة تُستخدم </w:t>
      </w:r>
      <w:r w:rsidRPr="00351087">
        <w:rPr>
          <w:rtl/>
        </w:rPr>
        <w:lastRenderedPageBreak/>
        <w:t>لتحديد مستوى الموهبة التي يمتلكها أفراد المؤسسة المرشحون للتقدُّم لوظائف معيّنة ومدى استعداد أصحاب المواهب هؤلاء لتولّي هذه المناصب الجديدة، وتُستخدم هذه العملية أيضًا لتحديد وجود عيوب أو نقص في أصحاب المواهب المرشحين للتقدٌّم لأي وظيفة في أي مستوى من المستويات في المؤسسة، ولكن غالبًا ما يقتصر تطبيقها على المناصب القيادية وغيرها من المناصب الرئيسية في المؤسسة. سوف يجتمع موظفو الموارد البشرية خلال هذه العملية مع المديرين أو قادة فِرق العمل للتشاور مع كل واحد منهم بشأن تخطيط التعاقب الوظيفي لأعضاء فريقه، ولإنشاء قائمة بالمناصب القيادية وغيرها من المناصب المهمة الأخرى التي ينبغي تحديد الخلفاء الذين قد يتقلَّدونها.</w:t>
      </w:r>
    </w:p>
    <w:p w14:paraId="2BE54CF0" w14:textId="77528F01" w:rsidR="00351087" w:rsidRPr="00351087" w:rsidRDefault="00351087" w:rsidP="00351087">
      <w:pPr>
        <w:rPr>
          <w:b/>
          <w:bCs/>
          <w:color w:val="C00000"/>
          <w:rtl/>
        </w:rPr>
      </w:pPr>
      <w:r w:rsidRPr="00351087">
        <w:rPr>
          <w:b/>
          <w:bCs/>
          <w:color w:val="C00000"/>
          <w:rtl/>
        </w:rPr>
        <w:t xml:space="preserve">بعد الانتهاء من تحديد المناصب التي سوف تُطبَّق عليها عملية تخطيط التعاقب الوظيفي، سيعمل موظفو الموارد البشرية والقادة معًا على تحديد </w:t>
      </w:r>
      <w:hyperlink r:id="rId94" w:history="1">
        <w:r w:rsidRPr="000D0A91">
          <w:rPr>
            <w:rStyle w:val="Hyperlink"/>
            <w:b/>
            <w:bCs/>
            <w:rtl/>
          </w:rPr>
          <w:t>العناصر التالية لكل منصب</w:t>
        </w:r>
      </w:hyperlink>
      <w:r w:rsidRPr="00351087">
        <w:rPr>
          <w:b/>
          <w:bCs/>
          <w:color w:val="C00000"/>
          <w:rtl/>
        </w:rPr>
        <w:t>:</w:t>
      </w:r>
    </w:p>
    <w:p w14:paraId="16C56550" w14:textId="77777777" w:rsidR="00351087" w:rsidRPr="00351087" w:rsidRDefault="00351087">
      <w:pPr>
        <w:pStyle w:val="a5"/>
        <w:numPr>
          <w:ilvl w:val="0"/>
          <w:numId w:val="31"/>
        </w:numPr>
        <w:rPr>
          <w:rFonts w:ascii="Adobe Arabic" w:hAnsi="Adobe Arabic" w:cs="Adobe Arabic"/>
          <w:color w:val="002060"/>
          <w:sz w:val="36"/>
          <w:szCs w:val="36"/>
          <w:rtl/>
        </w:rPr>
      </w:pPr>
      <w:r w:rsidRPr="00351087">
        <w:rPr>
          <w:rFonts w:ascii="Adobe Arabic" w:hAnsi="Adobe Arabic" w:cs="Adobe Arabic"/>
          <w:color w:val="002060"/>
          <w:sz w:val="36"/>
          <w:szCs w:val="36"/>
          <w:rtl/>
        </w:rPr>
        <w:t>سمي شاغل الوظيفة</w:t>
      </w:r>
      <w:r>
        <w:rPr>
          <w:rFonts w:ascii="Adobe Arabic" w:hAnsi="Adobe Arabic" w:cs="Adobe Arabic" w:hint="cs"/>
          <w:color w:val="002060"/>
          <w:sz w:val="36"/>
          <w:szCs w:val="36"/>
          <w:rtl/>
        </w:rPr>
        <w:t>.</w:t>
      </w:r>
    </w:p>
    <w:p w14:paraId="2DCC6489" w14:textId="77777777" w:rsidR="00351087" w:rsidRPr="00351087" w:rsidRDefault="00351087">
      <w:pPr>
        <w:pStyle w:val="a5"/>
        <w:numPr>
          <w:ilvl w:val="0"/>
          <w:numId w:val="31"/>
        </w:numPr>
        <w:rPr>
          <w:rFonts w:ascii="Adobe Arabic" w:hAnsi="Adobe Arabic" w:cs="Adobe Arabic"/>
          <w:color w:val="002060"/>
          <w:sz w:val="36"/>
          <w:szCs w:val="36"/>
          <w:rtl/>
        </w:rPr>
      </w:pPr>
      <w:r w:rsidRPr="00351087">
        <w:rPr>
          <w:rFonts w:ascii="Adobe Arabic" w:hAnsi="Adobe Arabic" w:cs="Adobe Arabic"/>
          <w:color w:val="002060"/>
          <w:sz w:val="36"/>
          <w:szCs w:val="36"/>
          <w:rtl/>
        </w:rPr>
        <w:t>المخاطر المصاحبة لفقدان شاغل الوظيفة</w:t>
      </w:r>
      <w:r>
        <w:rPr>
          <w:rFonts w:ascii="Adobe Arabic" w:hAnsi="Adobe Arabic" w:cs="Adobe Arabic" w:hint="cs"/>
          <w:color w:val="002060"/>
          <w:sz w:val="36"/>
          <w:szCs w:val="36"/>
          <w:rtl/>
        </w:rPr>
        <w:t>.</w:t>
      </w:r>
    </w:p>
    <w:p w14:paraId="1539B7A2" w14:textId="77777777" w:rsidR="00351087" w:rsidRPr="00351087" w:rsidRDefault="00351087">
      <w:pPr>
        <w:pStyle w:val="a5"/>
        <w:numPr>
          <w:ilvl w:val="0"/>
          <w:numId w:val="31"/>
        </w:numPr>
        <w:rPr>
          <w:rFonts w:ascii="Adobe Arabic" w:hAnsi="Adobe Arabic" w:cs="Adobe Arabic"/>
          <w:color w:val="002060"/>
          <w:sz w:val="36"/>
          <w:szCs w:val="36"/>
          <w:rtl/>
        </w:rPr>
      </w:pPr>
      <w:r w:rsidRPr="00351087">
        <w:rPr>
          <w:rFonts w:ascii="Adobe Arabic" w:hAnsi="Adobe Arabic" w:cs="Adobe Arabic"/>
          <w:color w:val="002060"/>
          <w:sz w:val="36"/>
          <w:szCs w:val="36"/>
          <w:rtl/>
        </w:rPr>
        <w:t>أسماء المرشحين الجاهزين للتقدُّم خلال فترة زمنية قصيرة (أقل من سنة)</w:t>
      </w:r>
      <w:r>
        <w:rPr>
          <w:rFonts w:ascii="Adobe Arabic" w:hAnsi="Adobe Arabic" w:cs="Adobe Arabic" w:hint="cs"/>
          <w:color w:val="002060"/>
          <w:sz w:val="36"/>
          <w:szCs w:val="36"/>
          <w:rtl/>
        </w:rPr>
        <w:t>.</w:t>
      </w:r>
    </w:p>
    <w:p w14:paraId="62468FDA" w14:textId="77777777" w:rsidR="00351087" w:rsidRPr="00351087" w:rsidRDefault="00351087">
      <w:pPr>
        <w:pStyle w:val="a5"/>
        <w:numPr>
          <w:ilvl w:val="0"/>
          <w:numId w:val="31"/>
        </w:numPr>
        <w:rPr>
          <w:rFonts w:ascii="Adobe Arabic" w:hAnsi="Adobe Arabic" w:cs="Adobe Arabic"/>
          <w:color w:val="002060"/>
          <w:sz w:val="36"/>
          <w:szCs w:val="36"/>
          <w:rtl/>
        </w:rPr>
      </w:pPr>
      <w:r w:rsidRPr="00351087">
        <w:rPr>
          <w:rFonts w:ascii="Adobe Arabic" w:hAnsi="Adobe Arabic" w:cs="Adobe Arabic"/>
          <w:color w:val="002060"/>
          <w:sz w:val="36"/>
          <w:szCs w:val="36"/>
          <w:rtl/>
        </w:rPr>
        <w:t>أسماء المرشحين الجاهزين للتقدُّم خلال فترة زمنية متوسطة (1-3 سنوات)</w:t>
      </w:r>
      <w:r>
        <w:rPr>
          <w:rFonts w:ascii="Adobe Arabic" w:hAnsi="Adobe Arabic" w:cs="Adobe Arabic" w:hint="cs"/>
          <w:color w:val="002060"/>
          <w:sz w:val="36"/>
          <w:szCs w:val="36"/>
          <w:rtl/>
        </w:rPr>
        <w:t>.</w:t>
      </w:r>
    </w:p>
    <w:p w14:paraId="48097B68" w14:textId="77777777" w:rsidR="00351087" w:rsidRPr="00351087" w:rsidRDefault="00351087">
      <w:pPr>
        <w:pStyle w:val="a5"/>
        <w:numPr>
          <w:ilvl w:val="0"/>
          <w:numId w:val="31"/>
        </w:numPr>
        <w:rPr>
          <w:rFonts w:ascii="Adobe Arabic" w:hAnsi="Adobe Arabic" w:cs="Adobe Arabic"/>
          <w:color w:val="002060"/>
          <w:sz w:val="36"/>
          <w:szCs w:val="36"/>
        </w:rPr>
      </w:pPr>
      <w:r w:rsidRPr="00351087">
        <w:rPr>
          <w:rFonts w:ascii="Adobe Arabic" w:hAnsi="Adobe Arabic" w:cs="Adobe Arabic"/>
          <w:color w:val="002060"/>
          <w:sz w:val="36"/>
          <w:szCs w:val="36"/>
          <w:rtl/>
        </w:rPr>
        <w:t>أسماء المرشحين الجاهزين للتقدُّم خلال فترة زمنية طويلة (أكثر من 3 سنوات)</w:t>
      </w:r>
      <w:r>
        <w:rPr>
          <w:rFonts w:ascii="Adobe Arabic" w:hAnsi="Adobe Arabic" w:cs="Adobe Arabic" w:hint="cs"/>
          <w:color w:val="002060"/>
          <w:sz w:val="36"/>
          <w:szCs w:val="36"/>
          <w:rtl/>
        </w:rPr>
        <w:t>.</w:t>
      </w:r>
    </w:p>
    <w:p w14:paraId="2ED01D20" w14:textId="77777777" w:rsidR="00351087" w:rsidRPr="00351087" w:rsidRDefault="00351087" w:rsidP="00351087">
      <w:pPr>
        <w:rPr>
          <w:rFonts w:ascii="Adobe Arabic" w:hAnsi="Adobe Arabic" w:cs="Adobe Arabic"/>
          <w:color w:val="002060"/>
          <w:sz w:val="36"/>
          <w:szCs w:val="36"/>
          <w:rtl/>
        </w:rPr>
      </w:pPr>
    </w:p>
    <w:p w14:paraId="00FA0E06" w14:textId="77777777" w:rsidR="009B2F4B" w:rsidRPr="009B2F4B" w:rsidRDefault="009B2F4B" w:rsidP="009B2F4B">
      <w:pPr>
        <w:spacing w:before="100" w:beforeAutospacing="1" w:after="100" w:afterAutospacing="1" w:line="360" w:lineRule="auto"/>
        <w:rPr>
          <w:rFonts w:ascii="Adobe Arabic" w:eastAsia="Times New Roman" w:hAnsi="Adobe Arabic" w:cs="Adobe Arabic"/>
          <w:color w:val="002060"/>
          <w:sz w:val="36"/>
          <w:szCs w:val="36"/>
        </w:rPr>
      </w:pPr>
    </w:p>
    <w:p w14:paraId="13F8B4E7" w14:textId="77777777" w:rsidR="009B2F4B" w:rsidRPr="009B2F4B" w:rsidRDefault="009B2F4B" w:rsidP="009B2F4B">
      <w:pPr>
        <w:spacing w:before="100" w:beforeAutospacing="1" w:after="100" w:afterAutospacing="1" w:line="360" w:lineRule="auto"/>
        <w:rPr>
          <w:rFonts w:ascii="Adobe Arabic" w:eastAsia="Times New Roman" w:hAnsi="Adobe Arabic" w:cs="Adobe Arabic"/>
          <w:color w:val="002060"/>
          <w:sz w:val="36"/>
          <w:szCs w:val="36"/>
        </w:rPr>
      </w:pPr>
      <w:r w:rsidRPr="009B2F4B">
        <w:rPr>
          <w:rFonts w:ascii="Adobe Arabic" w:eastAsia="Times New Roman" w:hAnsi="Adobe Arabic" w:cs="Adobe Arabic"/>
          <w:color w:val="002060"/>
          <w:sz w:val="36"/>
          <w:szCs w:val="36"/>
          <w:rtl/>
        </w:rPr>
        <w:t xml:space="preserve"> </w:t>
      </w:r>
    </w:p>
    <w:p w14:paraId="4740C8A7" w14:textId="77777777" w:rsidR="009B2F4B" w:rsidRPr="009B2F4B" w:rsidRDefault="009B2F4B" w:rsidP="009B2F4B">
      <w:pPr>
        <w:rPr>
          <w:rFonts w:ascii="Adobe Arabic" w:hAnsi="Adobe Arabic" w:cs="Adobe Arabic"/>
          <w:b/>
          <w:bCs/>
          <w:color w:val="002060"/>
          <w:rtl/>
          <w:lang w:bidi="ar-SY"/>
        </w:rPr>
        <w:sectPr w:rsidR="009B2F4B" w:rsidRPr="009B2F4B" w:rsidSect="00227842">
          <w:pgSz w:w="11906" w:h="16838" w:code="9"/>
          <w:pgMar w:top="1440" w:right="1440" w:bottom="1440" w:left="1440" w:header="720" w:footer="397" w:gutter="0"/>
          <w:cols w:space="720"/>
          <w:titlePg/>
          <w:docGrid w:linePitch="381"/>
        </w:sectPr>
      </w:pPr>
    </w:p>
    <w:p w14:paraId="1B5E7FA1" w14:textId="77777777" w:rsidR="00691535" w:rsidRDefault="0050179E" w:rsidP="00691535">
      <w:pPr>
        <w:bidi w:val="0"/>
        <w:rPr>
          <w:rFonts w:asciiTheme="majorBidi" w:hAnsiTheme="majorBidi" w:cstheme="majorBidi"/>
          <w:szCs w:val="28"/>
          <w:rtl/>
          <w:lang w:bidi="ar-SY"/>
        </w:rPr>
      </w:pPr>
      <w:r>
        <w:rPr>
          <w:noProof/>
          <w:rtl/>
        </w:rPr>
        <w:lastRenderedPageBreak/>
        <mc:AlternateContent>
          <mc:Choice Requires="wps">
            <w:drawing>
              <wp:anchor distT="0" distB="0" distL="114300" distR="114300" simplePos="0" relativeHeight="252217344" behindDoc="0" locked="0" layoutInCell="1" allowOverlap="1" wp14:anchorId="074A3B39" wp14:editId="45CEA5D7">
                <wp:simplePos x="0" y="0"/>
                <wp:positionH relativeFrom="margin">
                  <wp:posOffset>3536315</wp:posOffset>
                </wp:positionH>
                <wp:positionV relativeFrom="paragraph">
                  <wp:posOffset>-846455</wp:posOffset>
                </wp:positionV>
                <wp:extent cx="3119120" cy="558800"/>
                <wp:effectExtent l="0" t="0" r="0" b="0"/>
                <wp:wrapNone/>
                <wp:docPr id="142"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593DEF08" w14:textId="77777777" w:rsidR="00691535" w:rsidRPr="00DA1B6F" w:rsidRDefault="00691535" w:rsidP="00691535">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الثالث</w:t>
                            </w:r>
                          </w:p>
                          <w:p w14:paraId="3807D99A" w14:textId="77777777" w:rsidR="00691535" w:rsidRPr="00DA1B6F" w:rsidRDefault="00691535" w:rsidP="00691535">
                            <w:pPr>
                              <w:rPr>
                                <w:rFonts w:asciiTheme="majorBidi" w:hAnsiTheme="majorBidi" w:cstheme="majorBidi"/>
                                <w:b/>
                                <w:bCs/>
                                <w:color w:val="FFFFFF" w:themeColor="background1"/>
                                <w:rtl/>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4A3B39" id="Text Box 142" o:spid="_x0000_s1726" type="#_x0000_t202" style="position:absolute;left:0;text-align:left;margin-left:278.45pt;margin-top:-66.65pt;width:245.6pt;height:44pt;z-index:252217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" filled="f" stroked="f" strokeweight=".5pt">
                <v:textbox>
                  <w:txbxContent>
                    <w:p w14:paraId="593DEF08" w14:textId="77777777" w:rsidR="00691535" w:rsidRPr="00DA1B6F" w:rsidRDefault="00691535" w:rsidP="00691535">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الثالث</w:t>
                      </w:r>
                    </w:p>
                    <w:p w14:paraId="3807D99A" w14:textId="77777777" w:rsidR="00691535" w:rsidRPr="00DA1B6F" w:rsidRDefault="00691535" w:rsidP="00691535">
                      <w:pPr>
                        <w:rPr>
                          <w:rFonts w:asciiTheme="majorBidi" w:hAnsiTheme="majorBidi" w:cstheme="majorBidi"/>
                          <w:b/>
                          <w:bCs/>
                          <w:color w:val="FFFFFF" w:themeColor="background1"/>
                          <w:rtl/>
                          <w:lang w:bidi="ar-SY"/>
                        </w:rPr>
                      </w:pPr>
                    </w:p>
                  </w:txbxContent>
                </v:textbox>
                <w10:wrap anchorx="margin"/>
              </v:shape>
            </w:pict>
          </mc:Fallback>
        </mc:AlternateContent>
      </w:r>
    </w:p>
    <w:p w14:paraId="13531444" w14:textId="77777777" w:rsidR="00691535" w:rsidRDefault="00691535" w:rsidP="00691535">
      <w:pPr>
        <w:spacing w:line="240" w:lineRule="auto"/>
        <w:jc w:val="center"/>
        <w:rPr>
          <w:rFonts w:cs="PT Bold Heading"/>
          <w:sz w:val="52"/>
          <w:szCs w:val="56"/>
        </w:rPr>
      </w:pPr>
    </w:p>
    <w:p w14:paraId="753D20D5" w14:textId="77777777" w:rsidR="00691535" w:rsidRDefault="00691535" w:rsidP="00691535">
      <w:pPr>
        <w:spacing w:line="240" w:lineRule="auto"/>
        <w:jc w:val="center"/>
        <w:rPr>
          <w:rFonts w:cs="PT Bold Heading"/>
          <w:sz w:val="52"/>
          <w:szCs w:val="56"/>
          <w:rtl/>
          <w:lang w:bidi="ar-SY"/>
        </w:rPr>
      </w:pPr>
      <w:r>
        <w:rPr>
          <w:rFonts w:cs="PT Bold Heading" w:hint="cs"/>
          <w:sz w:val="52"/>
          <w:szCs w:val="56"/>
          <w:rtl/>
          <w:lang w:bidi="ar-SY"/>
        </w:rPr>
        <w:t>الجلسة الأولى</w:t>
      </w:r>
    </w:p>
    <w:p w14:paraId="45218B0F" w14:textId="0865D9ED" w:rsidR="006F4C62" w:rsidRDefault="000D0A91" w:rsidP="006F4C62">
      <w:pPr>
        <w:spacing w:after="160" w:line="256" w:lineRule="auto"/>
        <w:jc w:val="center"/>
        <w:rPr>
          <w:rFonts w:cs="Monotype Koufi"/>
          <w:sz w:val="52"/>
          <w:szCs w:val="56"/>
          <w:rtl/>
          <w:lang w:bidi="ar-SY"/>
        </w:rPr>
      </w:pPr>
      <w:hyperlink r:id="rId95" w:history="1">
        <w:r w:rsidR="006F4C62" w:rsidRPr="000D0A91">
          <w:rPr>
            <w:rStyle w:val="Hyperlink"/>
            <w:rFonts w:cs="Monotype Koufi"/>
            <w:sz w:val="52"/>
            <w:szCs w:val="56"/>
            <w:rtl/>
            <w:lang w:bidi="ar-SY"/>
          </w:rPr>
          <w:t>مبررات ومعوقات التخطيط للتعاقب القيادي</w:t>
        </w:r>
      </w:hyperlink>
    </w:p>
    <w:p w14:paraId="32E085B5" w14:textId="77777777" w:rsidR="00691535" w:rsidRDefault="00691535" w:rsidP="00691535">
      <w:pPr>
        <w:spacing w:after="160" w:line="256" w:lineRule="auto"/>
        <w:jc w:val="left"/>
        <w:rPr>
          <w:rFonts w:cs="Monotype Koufi"/>
          <w:sz w:val="44"/>
          <w:szCs w:val="48"/>
          <w:rtl/>
        </w:rPr>
      </w:pPr>
      <w:r>
        <w:rPr>
          <w:rFonts w:cs="Monotype Koufi" w:hint="cs"/>
          <w:sz w:val="44"/>
          <w:szCs w:val="48"/>
          <w:rtl/>
        </w:rPr>
        <w:t>محاور الجلسة:</w:t>
      </w:r>
    </w:p>
    <w:p w14:paraId="6A7640A0" w14:textId="77777777" w:rsidR="006F4C62" w:rsidRPr="006F4C62" w:rsidRDefault="006F4C62" w:rsidP="006F4C62">
      <w:pPr>
        <w:pStyle w:val="a5"/>
        <w:numPr>
          <w:ilvl w:val="0"/>
          <w:numId w:val="3"/>
        </w:numPr>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مبررات التخطيط للتعاقب القيادي.</w:t>
      </w:r>
    </w:p>
    <w:p w14:paraId="559A2C17" w14:textId="77777777" w:rsidR="006F4C62" w:rsidRPr="006F4C62" w:rsidRDefault="006F4C62" w:rsidP="006F4C62">
      <w:pPr>
        <w:pStyle w:val="a5"/>
        <w:numPr>
          <w:ilvl w:val="0"/>
          <w:numId w:val="3"/>
        </w:numPr>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المعوقات التي تواجه التخطيط للتعاقب القيادي.</w:t>
      </w:r>
    </w:p>
    <w:p w14:paraId="169A52C3" w14:textId="77777777" w:rsidR="00691535" w:rsidRPr="00E128FD" w:rsidRDefault="006F4C62" w:rsidP="006F4C62">
      <w:pPr>
        <w:pStyle w:val="a5"/>
        <w:numPr>
          <w:ilvl w:val="0"/>
          <w:numId w:val="3"/>
        </w:numPr>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أهم أشكال القيادة الإدارية</w:t>
      </w:r>
      <w:r w:rsidR="00691535">
        <w:rPr>
          <w:rFonts w:ascii="Adobe Arabic" w:hAnsi="Adobe Arabic" w:cs="Adobe Arabic" w:hint="cs"/>
          <w:b/>
          <w:bCs/>
          <w:color w:val="002060"/>
          <w:sz w:val="48"/>
          <w:szCs w:val="36"/>
          <w:rtl/>
        </w:rPr>
        <w:t>.</w:t>
      </w:r>
    </w:p>
    <w:p w14:paraId="3965C59A" w14:textId="77777777" w:rsidR="00691535" w:rsidRDefault="00691535" w:rsidP="00691535">
      <w:pPr>
        <w:spacing w:after="160" w:line="256" w:lineRule="auto"/>
        <w:jc w:val="left"/>
        <w:rPr>
          <w:rFonts w:cs="Monotype Koufi"/>
          <w:sz w:val="44"/>
          <w:szCs w:val="48"/>
          <w:rtl/>
        </w:rPr>
      </w:pPr>
      <w:r>
        <w:rPr>
          <w:rFonts w:cs="Monotype Koufi" w:hint="cs"/>
          <w:sz w:val="44"/>
          <w:szCs w:val="48"/>
          <w:rtl/>
        </w:rPr>
        <w:t>أهداف الجلسة:</w:t>
      </w:r>
    </w:p>
    <w:p w14:paraId="105A78B8" w14:textId="77777777" w:rsidR="00691535" w:rsidRPr="00184293" w:rsidRDefault="00691535" w:rsidP="00D60F5F">
      <w:pPr>
        <w:pStyle w:val="a5"/>
        <w:numPr>
          <w:ilvl w:val="0"/>
          <w:numId w:val="4"/>
        </w:numPr>
        <w:rPr>
          <w:rFonts w:ascii="Adobe Arabic" w:hAnsi="Adobe Arabic" w:cs="Adobe Arabic"/>
          <w:b/>
          <w:bCs/>
          <w:color w:val="002060"/>
          <w:sz w:val="48"/>
          <w:szCs w:val="36"/>
          <w:rtl/>
        </w:rPr>
      </w:pPr>
      <w:r w:rsidRPr="00184293">
        <w:rPr>
          <w:rFonts w:ascii="Adobe Arabic" w:hAnsi="Adobe Arabic" w:cs="Adobe Arabic"/>
          <w:b/>
          <w:bCs/>
          <w:color w:val="002060"/>
          <w:sz w:val="48"/>
          <w:szCs w:val="36"/>
          <w:rtl/>
        </w:rPr>
        <w:t xml:space="preserve">التعرف على </w:t>
      </w:r>
      <w:r w:rsidR="006F4C62" w:rsidRPr="006F4C62">
        <w:rPr>
          <w:rFonts w:ascii="Adobe Arabic" w:hAnsi="Adobe Arabic" w:cs="Adobe Arabic"/>
          <w:b/>
          <w:bCs/>
          <w:color w:val="002060"/>
          <w:sz w:val="48"/>
          <w:szCs w:val="36"/>
          <w:rtl/>
        </w:rPr>
        <w:t>مبررات ومعوقات التخطيط للتعاقب القيادي</w:t>
      </w:r>
      <w:r>
        <w:rPr>
          <w:rFonts w:ascii="Adobe Arabic" w:hAnsi="Adobe Arabic" w:cs="Adobe Arabic" w:hint="cs"/>
          <w:b/>
          <w:bCs/>
          <w:color w:val="002060"/>
          <w:sz w:val="48"/>
          <w:szCs w:val="36"/>
          <w:rtl/>
        </w:rPr>
        <w:t>.</w:t>
      </w:r>
    </w:p>
    <w:p w14:paraId="79D5E12A" w14:textId="77777777" w:rsidR="00691535" w:rsidRDefault="00691535" w:rsidP="00691535">
      <w:pPr>
        <w:pStyle w:val="a5"/>
        <w:spacing w:after="0" w:line="276" w:lineRule="auto"/>
        <w:rPr>
          <w:rFonts w:ascii="Adobe Arabic" w:hAnsi="Adobe Arabic" w:cs="Adobe Arabic"/>
          <w:b/>
          <w:bCs/>
          <w:color w:val="002060"/>
          <w:sz w:val="48"/>
          <w:szCs w:val="36"/>
          <w:rtl/>
        </w:rPr>
      </w:pPr>
    </w:p>
    <w:p w14:paraId="1D2BFC8D" w14:textId="77777777" w:rsidR="00691535" w:rsidRDefault="00691535" w:rsidP="00691535">
      <w:pPr>
        <w:pStyle w:val="a5"/>
        <w:spacing w:line="360" w:lineRule="auto"/>
        <w:rPr>
          <w:rFonts w:ascii="Adobe Arabic" w:hAnsi="Adobe Arabic" w:cs="Adobe Arabic"/>
          <w:b/>
          <w:bCs/>
          <w:color w:val="002060"/>
          <w:sz w:val="48"/>
          <w:szCs w:val="36"/>
          <w:rtl/>
        </w:rPr>
      </w:pPr>
    </w:p>
    <w:p w14:paraId="3B845D1A" w14:textId="77777777" w:rsidR="00691535" w:rsidRDefault="00691535" w:rsidP="00691535">
      <w:pPr>
        <w:bidi w:val="0"/>
        <w:spacing w:after="160" w:line="256" w:lineRule="auto"/>
        <w:jc w:val="left"/>
        <w:rPr>
          <w:rFonts w:cs="PT Bold Heading"/>
          <w:sz w:val="52"/>
          <w:szCs w:val="56"/>
          <w:rtl/>
        </w:rPr>
      </w:pPr>
      <w:r>
        <w:rPr>
          <w:rFonts w:cs="PT Bold Heading" w:hint="cs"/>
          <w:sz w:val="52"/>
          <w:szCs w:val="56"/>
          <w:rtl/>
        </w:rPr>
        <w:br w:type="page"/>
      </w:r>
    </w:p>
    <w:p w14:paraId="5FF48AE8" w14:textId="77777777" w:rsidR="00691535" w:rsidRPr="00DB4A26" w:rsidRDefault="00691535" w:rsidP="00691535">
      <w:pPr>
        <w:jc w:val="center"/>
        <w:rPr>
          <w:rFonts w:ascii="Adobe Arabic" w:hAnsi="Adobe Arabic" w:cs="Adobe Arabic"/>
          <w:color w:val="002060"/>
          <w:sz w:val="36"/>
          <w:szCs w:val="36"/>
        </w:rPr>
      </w:pPr>
      <w:r>
        <w:rPr>
          <w:noProof/>
        </w:rPr>
        <w:lastRenderedPageBreak/>
        <w:drawing>
          <wp:inline distT="0" distB="0" distL="0" distR="0" wp14:anchorId="23BD026C" wp14:editId="1185D9AB">
            <wp:extent cx="2724785" cy="820420"/>
            <wp:effectExtent l="0" t="0" r="0" b="0"/>
            <wp:docPr id="7111" name="Picture 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 name="Picture 7994"/>
                    <pic:cNvPicPr>
                      <a:picLocks noChangeAspect="1"/>
                    </pic:cNvPicPr>
                  </pic:nvPicPr>
                  <pic:blipFill>
                    <a:blip r:embed="rId30"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sidR="0050179E">
        <w:rPr>
          <w:noProof/>
        </w:rPr>
        <mc:AlternateContent>
          <mc:Choice Requires="wpg">
            <w:drawing>
              <wp:anchor distT="0" distB="0" distL="114300" distR="114300" simplePos="0" relativeHeight="252219392" behindDoc="0" locked="0" layoutInCell="1" allowOverlap="1" wp14:anchorId="5909A1A5" wp14:editId="618B28E8">
                <wp:simplePos x="0" y="0"/>
                <wp:positionH relativeFrom="column">
                  <wp:posOffset>1552575</wp:posOffset>
                </wp:positionH>
                <wp:positionV relativeFrom="paragraph">
                  <wp:posOffset>142875</wp:posOffset>
                </wp:positionV>
                <wp:extent cx="2254250" cy="431800"/>
                <wp:effectExtent l="0" t="0" r="0" b="0"/>
                <wp:wrapNone/>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0" y="0"/>
                          <a:chExt cx="2254250" cy="431801"/>
                        </a:xfrm>
                      </wpg:grpSpPr>
                      <wps:wsp>
                        <wps:cNvPr id="1117" name="Text Box 70"/>
                        <wps:cNvSpPr txBox="1"/>
                        <wps:spPr>
                          <a:xfrm>
                            <a:off x="1136650" y="1"/>
                            <a:ext cx="1117600" cy="431800"/>
                          </a:xfrm>
                          <a:prstGeom prst="rect">
                            <a:avLst/>
                          </a:prstGeom>
                          <a:noFill/>
                          <a:ln w="6350">
                            <a:noFill/>
                          </a:ln>
                        </wps:spPr>
                        <wps:txbx>
                          <w:txbxContent>
                            <w:p w14:paraId="7C2651CD" w14:textId="77777777" w:rsidR="00691535" w:rsidRDefault="00691535" w:rsidP="00691535">
                              <w:pPr>
                                <w:pStyle w:val="2"/>
                              </w:pPr>
                              <w:r>
                                <w:rPr>
                                  <w:rFonts w:hint="cs"/>
                                  <w:rtl/>
                                </w:rPr>
                                <w:t>اليوم الثالث</w:t>
                              </w:r>
                            </w:p>
                            <w:p w14:paraId="651D21B4" w14:textId="77777777" w:rsidR="00691535" w:rsidRDefault="00691535" w:rsidP="00691535"/>
                            <w:p w14:paraId="29A2D686" w14:textId="77777777" w:rsidR="00691535" w:rsidRDefault="00691535" w:rsidP="00691535">
                              <w:pPr>
                                <w:pStyle w:val="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8" name="Text Box 71"/>
                        <wps:cNvSpPr txBox="1"/>
                        <wps:spPr>
                          <a:xfrm>
                            <a:off x="0" y="0"/>
                            <a:ext cx="1212850" cy="409575"/>
                          </a:xfrm>
                          <a:prstGeom prst="rect">
                            <a:avLst/>
                          </a:prstGeom>
                          <a:noFill/>
                          <a:ln w="6350">
                            <a:noFill/>
                          </a:ln>
                        </wps:spPr>
                        <wps:txbx>
                          <w:txbxContent>
                            <w:p w14:paraId="6C855903" w14:textId="77777777" w:rsidR="00691535" w:rsidRDefault="00691535" w:rsidP="00691535">
                              <w:pPr>
                                <w:pStyle w:val="2"/>
                                <w:rPr>
                                  <w:color w:val="FFFFFF" w:themeColor="background1"/>
                                  <w:lang w:bidi="ar-SY"/>
                                </w:rPr>
                              </w:pPr>
                              <w:r>
                                <w:rPr>
                                  <w:rFonts w:hint="cs"/>
                                  <w:color w:val="FFFFFF" w:themeColor="background1"/>
                                  <w:rtl/>
                                  <w:lang w:bidi="ar-SY"/>
                                </w:rPr>
                                <w:t>الجلسة الأولى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09A1A5" id="Group 141" o:spid="_x0000_s1727" style="position:absolute;left:0;text-align:left;margin-left:122.25pt;margin-top:11.25pt;width:177.5pt;height:34pt;z-index:252219392;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">
                <v:shape id="Text Box 70" o:spid="_x0000_s1728" type="#_x0000_t202" style="position:absolute;left:11366;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" filled="f" stroked="f" strokeweight=".5pt">
                  <v:textbox>
                    <w:txbxContent>
                      <w:p w14:paraId="7C2651CD" w14:textId="77777777" w:rsidR="00691535" w:rsidRDefault="00691535" w:rsidP="00691535">
                        <w:pPr>
                          <w:pStyle w:val="2"/>
                        </w:pPr>
                        <w:r>
                          <w:rPr>
                            <w:rFonts w:hint="cs"/>
                            <w:rtl/>
                          </w:rPr>
                          <w:t>اليوم الثالث</w:t>
                        </w:r>
                      </w:p>
                      <w:p w14:paraId="651D21B4" w14:textId="77777777" w:rsidR="00691535" w:rsidRDefault="00691535" w:rsidP="00691535"/>
                      <w:p w14:paraId="29A2D686" w14:textId="77777777" w:rsidR="00691535" w:rsidRDefault="00691535" w:rsidP="00691535">
                        <w:pPr>
                          <w:pStyle w:val="2"/>
                        </w:pPr>
                        <w:r>
                          <w:rPr>
                            <w:rFonts w:hint="cs"/>
                            <w:rtl/>
                          </w:rPr>
                          <w:t>اليوم الأول</w:t>
                        </w:r>
                      </w:p>
                    </w:txbxContent>
                  </v:textbox>
                </v:shape>
                <v:shape id="Text Box 71" o:spid="_x0000_s1729" type="#_x0000_t202" style="position:absolute;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" filled="f" stroked="f" strokeweight=".5pt">
                  <v:textbox>
                    <w:txbxContent>
                      <w:p w14:paraId="6C855903" w14:textId="77777777" w:rsidR="00691535" w:rsidRDefault="00691535" w:rsidP="00691535">
                        <w:pPr>
                          <w:pStyle w:val="2"/>
                          <w:rPr>
                            <w:color w:val="FFFFFF" w:themeColor="background1"/>
                            <w:lang w:bidi="ar-SY"/>
                          </w:rPr>
                        </w:pPr>
                        <w:r>
                          <w:rPr>
                            <w:rFonts w:hint="cs"/>
                            <w:color w:val="FFFFFF" w:themeColor="background1"/>
                            <w:rtl/>
                            <w:lang w:bidi="ar-SY"/>
                          </w:rPr>
                          <w:t>الجلسة الأولى</w:t>
                        </w:r>
                      </w:p>
                    </w:txbxContent>
                  </v:textbox>
                </v:shape>
              </v:group>
            </w:pict>
          </mc:Fallback>
        </mc:AlternateContent>
      </w:r>
    </w:p>
    <w:p w14:paraId="4381C5AA" w14:textId="77777777" w:rsidR="00691535" w:rsidRDefault="006F4C62" w:rsidP="00691535">
      <w:pPr>
        <w:rPr>
          <w:rFonts w:ascii="Adobe Arabic" w:hAnsi="Adobe Arabic" w:cs="Adobe Arabic"/>
          <w:b/>
          <w:bCs/>
          <w:color w:val="002060"/>
          <w:sz w:val="36"/>
          <w:szCs w:val="36"/>
          <w:rtl/>
        </w:rPr>
      </w:pPr>
      <w:r>
        <w:rPr>
          <w:noProof/>
          <w:rtl/>
        </w:rPr>
        <mc:AlternateContent>
          <mc:Choice Requires="wpg">
            <w:drawing>
              <wp:inline distT="0" distB="0" distL="0" distR="0" wp14:anchorId="32AD30B0" wp14:editId="393192B3">
                <wp:extent cx="5727064" cy="471805"/>
                <wp:effectExtent l="0" t="0" r="7620" b="61595"/>
                <wp:docPr id="148" name="Group 148"/>
                <wp:cNvGraphicFramePr/>
                <a:graphic xmlns:a="http://schemas.openxmlformats.org/drawingml/2006/main">
                  <a:graphicData uri="http://schemas.microsoft.com/office/word/2010/wordprocessingGroup">
                    <wpg:wgp>
                      <wpg:cNvGrpSpPr/>
                      <wpg:grpSpPr>
                        <a:xfrm>
                          <a:off x="0" y="0"/>
                          <a:ext cx="5727064" cy="471805"/>
                          <a:chOff x="0" y="0"/>
                          <a:chExt cx="5727064" cy="471805"/>
                        </a:xfrm>
                      </wpg:grpSpPr>
                      <wpg:grpSp>
                        <wpg:cNvPr id="149" name="Group 149"/>
                        <wpg:cNvGrpSpPr/>
                        <wpg:grpSpPr>
                          <a:xfrm>
                            <a:off x="0" y="0"/>
                            <a:ext cx="5727064" cy="471805"/>
                            <a:chOff x="0" y="0"/>
                            <a:chExt cx="6130587" cy="505879"/>
                          </a:xfrm>
                        </wpg:grpSpPr>
                        <wpg:grpSp>
                          <wpg:cNvPr id="150" name="Group 150"/>
                          <wpg:cNvGrpSpPr/>
                          <wpg:grpSpPr>
                            <a:xfrm>
                              <a:off x="3113215" y="0"/>
                              <a:ext cx="3017372" cy="505839"/>
                              <a:chOff x="2843395" y="0"/>
                              <a:chExt cx="4402031" cy="711023"/>
                            </a:xfrm>
                          </wpg:grpSpPr>
                          <wps:wsp>
                            <wps:cNvPr id="151" name="Rectangle: Rounded Corners 151">
                              <a:extLst>
                                <a:ext uri="{C183D7F6-B498-43B3-948B-1728B52AA6E4}">
                                  <adec:decorative xmlns:adec="http://schemas.microsoft.com/office/drawing/2017/decorative" val="1"/>
                                </a:ext>
                              </a:extLst>
                            </wps:cNvPr>
                            <wps:cNvSpPr/>
                            <wps:spPr>
                              <a:xfrm>
                                <a:off x="2843395" y="0"/>
                                <a:ext cx="440203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AEB6DC" w14:textId="77777777" w:rsidR="006F4C62" w:rsidRDefault="006F4C62" w:rsidP="006F4C6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6F4C62">
                                    <w:rPr>
                                      <w:rFonts w:ascii="Adobe Arabic" w:hAnsi="Adobe Arabic" w:cs="Adobe Arabic"/>
                                      <w:bCs/>
                                      <w:color w:val="auto"/>
                                      <w:sz w:val="36"/>
                                      <w:szCs w:val="36"/>
                                      <w:rtl/>
                                      <w:lang w:bidi="ar-SY"/>
                                    </w:rPr>
                                    <w:t>مبررات التخطيط للتعاقب القيادي</w:t>
                                  </w:r>
                                  <w:r>
                                    <w:rPr>
                                      <w:rFonts w:ascii="Adobe Arabic" w:hAnsi="Adobe Arabic" w:cs="Adobe Arabic"/>
                                      <w:bCs/>
                                      <w:color w:val="auto"/>
                                      <w:sz w:val="36"/>
                                      <w:szCs w:val="36"/>
                                      <w:rtl/>
                                      <w:lang w:bidi="ar-SY"/>
                                    </w:rPr>
                                    <w:t>:</w:t>
                                  </w:r>
                                </w:p>
                              </w:txbxContent>
                            </wps:txbx>
                            <wps:bodyPr tIns="36000" bIns="36000" rtlCol="0" anchor="ctr"/>
                          </wps:wsp>
                          <wps:wsp>
                            <wps:cNvPr id="152" name="Oval 152">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3" name="Rectangle 153"/>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54" name="Group 154"/>
                        <wpg:cNvGrpSpPr/>
                        <wpg:grpSpPr>
                          <a:xfrm>
                            <a:off x="5343525" y="104775"/>
                            <a:ext cx="209550" cy="249555"/>
                            <a:chOff x="0" y="0"/>
                            <a:chExt cx="273780" cy="327013"/>
                          </a:xfrm>
                          <a:solidFill>
                            <a:schemeClr val="bg1"/>
                          </a:solidFill>
                        </wpg:grpSpPr>
                        <wps:wsp>
                          <wps:cNvPr id="155"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56"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57"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58" name="Google Shape;204;p17"/>
                          <wpg:cNvGrpSpPr/>
                          <wpg:grpSpPr>
                            <a:xfrm>
                              <a:off x="0" y="0"/>
                              <a:ext cx="273780" cy="105078"/>
                              <a:chOff x="0" y="0"/>
                              <a:chExt cx="273780" cy="105078"/>
                            </a:xfrm>
                            <a:grpFill/>
                          </wpg:grpSpPr>
                          <wps:wsp>
                            <wps:cNvPr id="159"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60"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161"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162"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163"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2AD30B0" id="_x0000_s1730"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">
                <v:group id="Group 149" o:spid="_x0000_s1731"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group id="Group 150" o:spid="_x0000_s1732" style="position:absolute;left:31132;width:30173;height:5058" coordorigin="28433" coordsize="4402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roundrect id="Rectangle: Rounded Corners 151" o:spid="_x0000_s1733" alt="&quot;&quot;" style="position:absolute;left:28433;width:4402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" fillcolor="#0070c0" stroked="f" strokeweight="1pt">
                      <v:stroke joinstyle="miter"/>
                      <v:textbox inset=",1mm,,1mm">
                        <w:txbxContent>
                          <w:p w14:paraId="79AEB6DC" w14:textId="77777777" w:rsidR="006F4C62" w:rsidRDefault="006F4C62" w:rsidP="006F4C6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6F4C62">
                              <w:rPr>
                                <w:rFonts w:ascii="Adobe Arabic" w:hAnsi="Adobe Arabic" w:cs="Adobe Arabic"/>
                                <w:bCs/>
                                <w:color w:val="auto"/>
                                <w:sz w:val="36"/>
                                <w:szCs w:val="36"/>
                                <w:rtl/>
                                <w:lang w:bidi="ar-SY"/>
                              </w:rPr>
                              <w:t>مبررات التخطيط للتعاقب القيادي</w:t>
                            </w:r>
                            <w:r>
                              <w:rPr>
                                <w:rFonts w:ascii="Adobe Arabic" w:hAnsi="Adobe Arabic" w:cs="Adobe Arabic"/>
                                <w:bCs/>
                                <w:color w:val="auto"/>
                                <w:sz w:val="36"/>
                                <w:szCs w:val="36"/>
                                <w:rtl/>
                                <w:lang w:bidi="ar-SY"/>
                              </w:rPr>
                              <w:t>:</w:t>
                            </w:r>
                          </w:p>
                        </w:txbxContent>
                      </v:textbox>
                    </v:roundrect>
                    <v:oval id="Oval 152" o:spid="_x0000_s1734"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" fillcolor="#272727 [2749]" stroked="f" strokeweight="1pt">
                      <v:stroke joinstyle="miter"/>
                      <v:shadow on="t" color="black" opacity="26214f" origin=",-.5" offset="0,3pt"/>
                    </v:oval>
                  </v:group>
                  <v:rect id="Rectangle 153" o:spid="_x0000_s1735"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" fillcolor="#0070c0" stroked="f" strokeweight="1pt"/>
                </v:group>
                <v:group id="Group 154" o:spid="_x0000_s1736"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Google Shape;201;p17" o:spid="_x0000_s1737"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38"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" path="m2643,1l417,1c191,1,,143,,370,,608,191,751,417,751r2214,c2870,751,3060,608,3060,370,3060,143,2870,1,2643,1xe" filled="f" strokecolor="white [3212]">
                    <v:path arrowok="t" o:extrusionok="f"/>
                  </v:shape>
                  <v:shape id="Google Shape;203;p17" o:spid="_x0000_s1739"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" path="m1976,l417,c191,,,131,,369,,596,191,739,417,739r1559,c2203,739,2393,596,2393,369,2393,131,2203,,1976,xe" filled="f" strokecolor="white [3212]">
                    <v:path arrowok="t" o:extrusionok="f"/>
                  </v:shape>
                  <v:group id="Google Shape;204;p17" o:spid="_x0000_s1740"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Google Shape;205;p17" o:spid="_x0000_s1741"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" path="m227,1501v107,,226,-72,226,-167l453,167c453,84,322,1,227,1,144,1,1,84,1,167r,1167c1,1429,144,1501,227,1501xe" filled="f" stroked="f">
                      <v:path arrowok="t" o:extrusionok="f"/>
                    </v:shape>
                    <v:shape id="Google Shape;206;p17" o:spid="_x0000_s1742"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" path="m929,60c846,,750,36,703,108l60,1060c,1143,24,1251,95,1310v36,12,60,24,96,24c250,1334,298,1310,334,1251l976,298v60,-71,36,-178,-47,-238xe" filled="f" stroked="f">
                      <v:path arrowok="t" o:extrusionok="f"/>
                    </v:shape>
                    <v:shape id="Google Shape;207;p17" o:spid="_x0000_s1743"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" path="m822,1346v24,,60,-12,83,-35c989,1263,1013,1156,953,1072l334,108c286,25,179,1,96,48,12,108,1,215,48,298r619,965c703,1322,763,1346,822,1346xe" filled="f" stroked="f">
                      <v:path arrowok="t" o:extrusionok="f"/>
                    </v:shape>
                    <v:shape id="Google Shape;208;p17" o:spid="_x0000_s1744"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" path="m1287,596l275,48c191,1,84,36,48,120,1,191,25,310,120,346l1132,894v24,11,48,23,71,23c1263,917,1322,882,1358,822v36,-71,12,-190,-71,-226xe" filled="f" stroked="f">
                      <v:path arrowok="t" o:extrusionok="f"/>
                    </v:shape>
                    <v:shape id="Google Shape;209;p17" o:spid="_x0000_s1745"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" path="m1370,120c1322,36,1215,1,1132,48l120,596c36,632,1,751,48,822v24,60,83,95,143,95c227,917,251,905,274,894l1298,346v84,-36,107,-155,72,-226xe" filled="f" stroked="f">
                      <v:path arrowok="t" o:extrusionok="f"/>
                    </v:shape>
                  </v:group>
                </v:group>
                <w10:anchorlock/>
              </v:group>
            </w:pict>
          </mc:Fallback>
        </mc:AlternateContent>
      </w:r>
    </w:p>
    <w:p w14:paraId="6488ED5D" w14:textId="77777777" w:rsidR="006F4C62" w:rsidRPr="002C14DA" w:rsidRDefault="006F4C62" w:rsidP="006F4C62">
      <w:pPr>
        <w:rPr>
          <w:rtl/>
        </w:rPr>
      </w:pPr>
      <w:r w:rsidRPr="002C14DA">
        <w:rPr>
          <w:rtl/>
        </w:rPr>
        <w:t>هل أنت على استعد اد لمواصلة العمل دون انقطاع بعد خسارة قائد</w:t>
      </w:r>
      <w:r>
        <w:rPr>
          <w:rFonts w:hint="cs"/>
          <w:rtl/>
        </w:rPr>
        <w:t xml:space="preserve"> </w:t>
      </w:r>
      <w:r w:rsidRPr="002C14DA">
        <w:rPr>
          <w:rtl/>
        </w:rPr>
        <w:t>قوي وفعال في مؤسستك؟ القيادة هي كانت دائما سلعة نادرة نسبيا</w:t>
      </w:r>
      <w:r>
        <w:rPr>
          <w:rFonts w:hint="cs"/>
          <w:rtl/>
        </w:rPr>
        <w:t xml:space="preserve">ً </w:t>
      </w:r>
      <w:r w:rsidRPr="002C14DA">
        <w:rPr>
          <w:rtl/>
        </w:rPr>
        <w:t xml:space="preserve">داخل </w:t>
      </w:r>
      <w:r w:rsidRPr="002C14DA">
        <w:rPr>
          <w:rFonts w:hint="cs"/>
          <w:rtl/>
        </w:rPr>
        <w:t>الشركا</w:t>
      </w:r>
      <w:r w:rsidRPr="002C14DA">
        <w:rPr>
          <w:rFonts w:hint="eastAsia"/>
          <w:rtl/>
        </w:rPr>
        <w:t>ت</w:t>
      </w:r>
      <w:r w:rsidRPr="002C14DA">
        <w:rPr>
          <w:rtl/>
        </w:rPr>
        <w:t xml:space="preserve"> أولا، تحتاج إلى تحليل ما الذي جعل العمل ناجحا</w:t>
      </w:r>
      <w:r w:rsidR="008E382F">
        <w:rPr>
          <w:rFonts w:hint="cs"/>
          <w:rtl/>
        </w:rPr>
        <w:t>ً</w:t>
      </w:r>
      <w:r w:rsidRPr="002C14DA">
        <w:rPr>
          <w:rtl/>
        </w:rPr>
        <w:t>؟</w:t>
      </w:r>
    </w:p>
    <w:p w14:paraId="7406E41F" w14:textId="77777777" w:rsidR="006F4C62" w:rsidRPr="002C14DA" w:rsidRDefault="006F4C62" w:rsidP="006F4C62">
      <w:pPr>
        <w:rPr>
          <w:rtl/>
        </w:rPr>
      </w:pPr>
      <w:r w:rsidRPr="002C14DA">
        <w:rPr>
          <w:rtl/>
        </w:rPr>
        <w:t>هل أن النجاح يعتمد على المهارات أو المعرفة للقائد الذي يمكن أن</w:t>
      </w:r>
      <w:r>
        <w:rPr>
          <w:rFonts w:hint="cs"/>
          <w:rtl/>
        </w:rPr>
        <w:t xml:space="preserve"> </w:t>
      </w:r>
      <w:r w:rsidRPr="002C14DA">
        <w:rPr>
          <w:rtl/>
        </w:rPr>
        <w:t>يغادر؟ الخطوة التالية، تحتاج إلى إلقاء نظرة على مستقبل الشركة.</w:t>
      </w:r>
    </w:p>
    <w:p w14:paraId="476A6336" w14:textId="77777777" w:rsidR="006F4C62" w:rsidRPr="002C14DA" w:rsidRDefault="006F4C62" w:rsidP="006F4C62">
      <w:pPr>
        <w:rPr>
          <w:rtl/>
        </w:rPr>
      </w:pPr>
      <w:r w:rsidRPr="002C14DA">
        <w:rPr>
          <w:rtl/>
        </w:rPr>
        <w:t>إلى أين أنت ذاهب وما هي المهارات التي تلزمك لتصل إلى هناك،</w:t>
      </w:r>
      <w:r>
        <w:rPr>
          <w:rFonts w:hint="cs"/>
          <w:rtl/>
        </w:rPr>
        <w:t xml:space="preserve"> </w:t>
      </w:r>
      <w:r w:rsidRPr="002C14DA">
        <w:rPr>
          <w:rtl/>
        </w:rPr>
        <w:t>ومرة أنت هناك؟ هل هذه الموهبة موجودة حاليا في قيادة فريقك؟</w:t>
      </w:r>
    </w:p>
    <w:p w14:paraId="576CE276" w14:textId="77777777" w:rsidR="006F4C62" w:rsidRPr="002C14DA" w:rsidRDefault="006F4C62" w:rsidP="006F4C62">
      <w:pPr>
        <w:rPr>
          <w:rtl/>
        </w:rPr>
      </w:pPr>
      <w:r w:rsidRPr="002C14DA">
        <w:rPr>
          <w:rtl/>
        </w:rPr>
        <w:t>غيرها من المسائل الهامة التي ينبغي النظر فيها – المنافسة الموجودة</w:t>
      </w:r>
      <w:r>
        <w:rPr>
          <w:rFonts w:hint="cs"/>
          <w:rtl/>
        </w:rPr>
        <w:t xml:space="preserve"> </w:t>
      </w:r>
      <w:r w:rsidRPr="002C14DA">
        <w:rPr>
          <w:rtl/>
        </w:rPr>
        <w:t>في السوق الحالية والمستقبلية، تتطلب ا لدراية التكنولوجية، المواهب</w:t>
      </w:r>
      <w:r>
        <w:rPr>
          <w:rFonts w:hint="cs"/>
          <w:rtl/>
        </w:rPr>
        <w:t xml:space="preserve"> </w:t>
      </w:r>
      <w:r w:rsidRPr="002C14DA">
        <w:rPr>
          <w:rtl/>
        </w:rPr>
        <w:t>الموجودة من الموظفين الحاليين، والتسلسل الهرمي للإدارة وهيكل</w:t>
      </w:r>
      <w:r>
        <w:rPr>
          <w:rFonts w:hint="cs"/>
          <w:rtl/>
        </w:rPr>
        <w:t xml:space="preserve"> </w:t>
      </w:r>
      <w:r w:rsidRPr="002C14DA">
        <w:rPr>
          <w:rtl/>
        </w:rPr>
        <w:t>الإبلاغ أو رفع التقارير.</w:t>
      </w:r>
    </w:p>
    <w:p w14:paraId="0738AC87" w14:textId="77777777" w:rsidR="006F4C62" w:rsidRPr="002C14DA" w:rsidRDefault="006F4C62" w:rsidP="006F4C62">
      <w:pPr>
        <w:rPr>
          <w:rtl/>
        </w:rPr>
      </w:pPr>
      <w:r w:rsidRPr="002C14DA">
        <w:rPr>
          <w:rtl/>
        </w:rPr>
        <w:t>الأجوبة على هذه الأسئلة يمكن أن يوفر الأساس لاتخاذ قرارات بشأن</w:t>
      </w:r>
      <w:r>
        <w:rPr>
          <w:rFonts w:hint="cs"/>
          <w:rtl/>
        </w:rPr>
        <w:t xml:space="preserve"> </w:t>
      </w:r>
      <w:r w:rsidRPr="002C14DA">
        <w:rPr>
          <w:rtl/>
        </w:rPr>
        <w:t>ما إذا كانت الأعمال التجارية يمكن أن تستمر بدون القائد، وكيف ستستمر دون هذا ال قائد، ومن الذي سوف يقود ومدى استعدادهم</w:t>
      </w:r>
      <w:r w:rsidRPr="002C14DA">
        <w:rPr>
          <w:rFonts w:hint="cs"/>
          <w:rtl/>
        </w:rPr>
        <w:t xml:space="preserve"> </w:t>
      </w:r>
      <w:r w:rsidRPr="002C14DA">
        <w:rPr>
          <w:rtl/>
        </w:rPr>
        <w:t>للقيادة.</w:t>
      </w:r>
    </w:p>
    <w:p w14:paraId="243F5A7C" w14:textId="77777777" w:rsidR="006F4C62" w:rsidRPr="002C14DA" w:rsidRDefault="006F4C62" w:rsidP="006F4C62">
      <w:pPr>
        <w:rPr>
          <w:rtl/>
        </w:rPr>
      </w:pPr>
      <w:r w:rsidRPr="002C14DA">
        <w:rPr>
          <w:rtl/>
        </w:rPr>
        <w:t>توظيف أفضل المواهب مكلفة للغاية نظرا لارتفاع تكاليف البحث</w:t>
      </w:r>
      <w:r>
        <w:rPr>
          <w:rFonts w:hint="cs"/>
          <w:rtl/>
        </w:rPr>
        <w:t xml:space="preserve"> </w:t>
      </w:r>
      <w:r w:rsidRPr="002C14DA">
        <w:rPr>
          <w:rtl/>
        </w:rPr>
        <w:t>التنفيذي، وزيادة توظيف متطلبات العقد، ناهيك عن قلة المعرفة حول</w:t>
      </w:r>
      <w:r>
        <w:rPr>
          <w:rFonts w:hint="cs"/>
          <w:rtl/>
        </w:rPr>
        <w:t xml:space="preserve"> </w:t>
      </w:r>
      <w:r w:rsidRPr="002C14DA">
        <w:rPr>
          <w:rtl/>
        </w:rPr>
        <w:t>ثقافة الشركة والأعمال الداخلي ة. وقد أظهرت الدراسات الأخيرة أن</w:t>
      </w:r>
      <w:r>
        <w:rPr>
          <w:rFonts w:hint="cs"/>
          <w:rtl/>
        </w:rPr>
        <w:t xml:space="preserve"> </w:t>
      </w:r>
      <w:r w:rsidRPr="002C14DA">
        <w:rPr>
          <w:rtl/>
        </w:rPr>
        <w:t>الشركة تجد قادة أكثر فعالية من خلال تطوير مواهبهم الداخلية.</w:t>
      </w:r>
    </w:p>
    <w:p w14:paraId="2D7F1DAA" w14:textId="77777777" w:rsidR="006F4C62" w:rsidRDefault="006F4C62" w:rsidP="006F4C62">
      <w:pPr>
        <w:rPr>
          <w:rtl/>
        </w:rPr>
      </w:pPr>
      <w:r w:rsidRPr="002C14DA">
        <w:rPr>
          <w:rtl/>
        </w:rPr>
        <w:t>الخطة الدقيقة والمدروسة للخلافة تضمن اقل ارتباكا وتشويشا</w:t>
      </w:r>
      <w:r>
        <w:rPr>
          <w:rFonts w:hint="cs"/>
          <w:rtl/>
        </w:rPr>
        <w:t xml:space="preserve"> </w:t>
      </w:r>
      <w:r w:rsidRPr="002C14DA">
        <w:rPr>
          <w:rtl/>
        </w:rPr>
        <w:t>لمسئوليات الخليفة، وكذلك كفاءة المؤسسة التجارية.</w:t>
      </w:r>
    </w:p>
    <w:p w14:paraId="00A1DBB4" w14:textId="5007560C" w:rsidR="006F4C62" w:rsidRPr="006F4C62" w:rsidRDefault="000D0A91" w:rsidP="006F4C62">
      <w:pPr>
        <w:pageBreakBefore/>
        <w:rPr>
          <w:b/>
          <w:bCs/>
          <w:color w:val="C00000"/>
          <w:rtl/>
        </w:rPr>
      </w:pPr>
      <w:hyperlink r:id="rId96" w:history="1">
        <w:r w:rsidR="006F4C62" w:rsidRPr="000D0A91">
          <w:rPr>
            <w:rStyle w:val="Hyperlink"/>
            <w:b/>
            <w:bCs/>
            <w:rtl/>
          </w:rPr>
          <w:t xml:space="preserve">تخطيط التعاقب </w:t>
        </w:r>
        <w:r w:rsidR="006F4C62" w:rsidRPr="000D0A91">
          <w:rPr>
            <w:rStyle w:val="Hyperlink"/>
            <w:rFonts w:hint="cs"/>
            <w:b/>
            <w:bCs/>
            <w:rtl/>
          </w:rPr>
          <w:t>ي</w:t>
        </w:r>
        <w:r w:rsidR="006F4C62" w:rsidRPr="000D0A91">
          <w:rPr>
            <w:rStyle w:val="Hyperlink"/>
            <w:b/>
            <w:bCs/>
            <w:rtl/>
          </w:rPr>
          <w:t>لعب دورا</w:t>
        </w:r>
        <w:r w:rsidR="006F4C62" w:rsidRPr="000D0A91">
          <w:rPr>
            <w:rStyle w:val="Hyperlink"/>
            <w:rFonts w:hint="cs"/>
            <w:b/>
            <w:bCs/>
            <w:rtl/>
          </w:rPr>
          <w:t>ً</w:t>
        </w:r>
        <w:r w:rsidR="006F4C62" w:rsidRPr="000D0A91">
          <w:rPr>
            <w:rStyle w:val="Hyperlink"/>
            <w:b/>
            <w:bCs/>
            <w:rtl/>
          </w:rPr>
          <w:t xml:space="preserve"> حيويا</w:t>
        </w:r>
        <w:r w:rsidR="006F4C62" w:rsidRPr="000D0A91">
          <w:rPr>
            <w:rStyle w:val="Hyperlink"/>
            <w:rFonts w:hint="cs"/>
            <w:b/>
            <w:bCs/>
            <w:rtl/>
          </w:rPr>
          <w:t>ً</w:t>
        </w:r>
        <w:r w:rsidR="006F4C62" w:rsidRPr="000D0A91">
          <w:rPr>
            <w:rStyle w:val="Hyperlink"/>
            <w:b/>
            <w:bCs/>
            <w:rtl/>
          </w:rPr>
          <w:t xml:space="preserve"> وضروريا</w:t>
        </w:r>
        <w:r w:rsidR="006F4C62" w:rsidRPr="000D0A91">
          <w:rPr>
            <w:rStyle w:val="Hyperlink"/>
            <w:rFonts w:hint="cs"/>
            <w:b/>
            <w:bCs/>
            <w:rtl/>
          </w:rPr>
          <w:t>ً</w:t>
        </w:r>
        <w:r w:rsidR="006F4C62" w:rsidRPr="000D0A91">
          <w:rPr>
            <w:rStyle w:val="Hyperlink"/>
            <w:b/>
            <w:bCs/>
            <w:rtl/>
          </w:rPr>
          <w:t xml:space="preserve"> عندما يكون التنفيذيين</w:t>
        </w:r>
        <w:r w:rsidR="006F4C62" w:rsidRPr="000D0A91">
          <w:rPr>
            <w:rStyle w:val="Hyperlink"/>
            <w:rFonts w:hint="cs"/>
            <w:b/>
            <w:bCs/>
            <w:rtl/>
          </w:rPr>
          <w:t xml:space="preserve"> </w:t>
        </w:r>
        <w:r w:rsidR="006F4C62" w:rsidRPr="000D0A91">
          <w:rPr>
            <w:rStyle w:val="Hyperlink"/>
            <w:b/>
            <w:bCs/>
            <w:rtl/>
          </w:rPr>
          <w:t>الرئيس</w:t>
        </w:r>
        <w:r w:rsidR="006F4C62" w:rsidRPr="000D0A91">
          <w:rPr>
            <w:rStyle w:val="Hyperlink"/>
            <w:rFonts w:hint="cs"/>
            <w:b/>
            <w:bCs/>
            <w:rtl/>
          </w:rPr>
          <w:t>ي</w:t>
        </w:r>
        <w:r w:rsidR="006F4C62" w:rsidRPr="000D0A91">
          <w:rPr>
            <w:rStyle w:val="Hyperlink"/>
            <w:b/>
            <w:bCs/>
            <w:rtl/>
          </w:rPr>
          <w:t>ين أو الموظفين:</w:t>
        </w:r>
      </w:hyperlink>
    </w:p>
    <w:p w14:paraId="5C762CCE" w14:textId="77777777" w:rsidR="006F4C62" w:rsidRPr="006F4C62" w:rsidRDefault="006F4C62">
      <w:pPr>
        <w:pStyle w:val="a5"/>
        <w:numPr>
          <w:ilvl w:val="0"/>
          <w:numId w:val="32"/>
        </w:numPr>
        <w:spacing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غير مستعدين لمواصلة دورهم داخل المنظمة.</w:t>
      </w:r>
    </w:p>
    <w:p w14:paraId="3CA1BF51" w14:textId="77777777" w:rsidR="006F4C62" w:rsidRPr="006F4C62" w:rsidRDefault="006F4C62">
      <w:pPr>
        <w:pStyle w:val="a5"/>
        <w:numPr>
          <w:ilvl w:val="0"/>
          <w:numId w:val="32"/>
        </w:numPr>
        <w:spacing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قبول العرض المقدم من منظمة أخرى والتي سيتم إنهاء أو تقليل من قيمة وجودهم الحالية للمنظمة.</w:t>
      </w:r>
    </w:p>
    <w:p w14:paraId="24355B9F" w14:textId="77777777" w:rsidR="006F4C62" w:rsidRPr="006F4C62" w:rsidRDefault="006F4C62">
      <w:pPr>
        <w:pStyle w:val="a5"/>
        <w:numPr>
          <w:ilvl w:val="0"/>
          <w:numId w:val="32"/>
        </w:numPr>
        <w:spacing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مشيرا إلى الانتهاء من المشاريع القصيرة الأجل أو المهمة الموكلة أو</w:t>
      </w:r>
    </w:p>
    <w:p w14:paraId="2E08AA65" w14:textId="77777777" w:rsidR="006F4C62" w:rsidRPr="006F4C62" w:rsidRDefault="006F4C62">
      <w:pPr>
        <w:pStyle w:val="a5"/>
        <w:numPr>
          <w:ilvl w:val="0"/>
          <w:numId w:val="32"/>
        </w:numPr>
        <w:spacing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الانتقال إلى منصب مختلف، ومجموعة مختلفة من المسؤوليات داخل المنظمة.</w:t>
      </w:r>
    </w:p>
    <w:p w14:paraId="1D7DB10C" w14:textId="04612532" w:rsidR="006F4C62" w:rsidRPr="006F4C62" w:rsidRDefault="006F4C62" w:rsidP="006F4C62">
      <w:pPr>
        <w:numPr>
          <w:ilvl w:val="1"/>
          <w:numId w:val="0"/>
        </w:numPr>
        <w:spacing w:line="360" w:lineRule="auto"/>
        <w:ind w:left="57"/>
      </w:pPr>
      <w:r w:rsidRPr="002C14DA">
        <w:rPr>
          <w:rtl/>
        </w:rPr>
        <w:t>باتت المنظمات الحديثة تأخذ على عاتقها تفعيل سياسات ومناهج تُعنى بتأهيل صفوف مساندة للقيادات الاستراتيجية في المؤسسات، وتسمى هذه</w:t>
      </w:r>
      <w:r>
        <w:rPr>
          <w:rFonts w:hint="cs"/>
          <w:rtl/>
        </w:rPr>
        <w:t xml:space="preserve"> </w:t>
      </w:r>
      <w:r w:rsidRPr="006F4C62">
        <w:rPr>
          <w:rtl/>
        </w:rPr>
        <w:t xml:space="preserve">العملية بـ </w:t>
      </w:r>
      <w:r w:rsidRPr="006F4C62">
        <w:rPr>
          <w:b/>
          <w:bCs/>
          <w:color w:val="C00000"/>
          <w:rtl/>
        </w:rPr>
        <w:t>«</w:t>
      </w:r>
      <w:hyperlink r:id="rId97" w:history="1">
        <w:r w:rsidRPr="000D0A91">
          <w:rPr>
            <w:rStyle w:val="Hyperlink"/>
            <w:b/>
            <w:bCs/>
            <w:rtl/>
          </w:rPr>
          <w:t>التخطيط للتعاقب القيادي</w:t>
        </w:r>
      </w:hyperlink>
      <w:r w:rsidRPr="006F4C62">
        <w:rPr>
          <w:b/>
          <w:bCs/>
          <w:color w:val="C00000"/>
          <w:rtl/>
        </w:rPr>
        <w:t>»</w:t>
      </w:r>
      <w:r w:rsidRPr="006F4C62">
        <w:rPr>
          <w:color w:val="C00000"/>
          <w:rtl/>
        </w:rPr>
        <w:t xml:space="preserve"> </w:t>
      </w:r>
      <w:r w:rsidRPr="006F4C62">
        <w:rPr>
          <w:rFonts w:hint="cs"/>
          <w:rtl/>
        </w:rPr>
        <w:t>و</w:t>
      </w:r>
      <w:r>
        <w:rPr>
          <w:rFonts w:hint="cs"/>
          <w:rtl/>
        </w:rPr>
        <w:t xml:space="preserve">التي </w:t>
      </w:r>
      <w:r w:rsidRPr="006F4C62">
        <w:rPr>
          <w:rFonts w:hint="cs"/>
          <w:rtl/>
        </w:rPr>
        <w:t>تبرز</w:t>
      </w:r>
      <w:r>
        <w:rPr>
          <w:rFonts w:hint="cs"/>
          <w:rtl/>
        </w:rPr>
        <w:t xml:space="preserve"> أ</w:t>
      </w:r>
      <w:r w:rsidRPr="006F4C62">
        <w:rPr>
          <w:rFonts w:hint="cs"/>
          <w:rtl/>
        </w:rPr>
        <w:t xml:space="preserve">هم مبررات تبني المنظمات للتخطيط للتعاقب القيادي </w:t>
      </w:r>
      <w:hyperlink r:id="rId98" w:history="1">
        <w:r w:rsidRPr="000D0A91">
          <w:rPr>
            <w:rStyle w:val="Hyperlink"/>
            <w:rFonts w:hint="cs"/>
            <w:rtl/>
          </w:rPr>
          <w:t>ما يلي</w:t>
        </w:r>
      </w:hyperlink>
      <w:r w:rsidRPr="006F4C62">
        <w:rPr>
          <w:rFonts w:hint="cs"/>
          <w:rtl/>
        </w:rPr>
        <w:t>:</w:t>
      </w:r>
      <w:r w:rsidRPr="006F4C62">
        <w:rPr>
          <w:rtl/>
        </w:rPr>
        <w:t xml:space="preserve"> </w:t>
      </w:r>
    </w:p>
    <w:p w14:paraId="79FDD05B" w14:textId="77777777" w:rsidR="006F4C62" w:rsidRPr="006F4C62" w:rsidRDefault="006F4C62">
      <w:pPr>
        <w:pStyle w:val="a5"/>
        <w:numPr>
          <w:ilvl w:val="0"/>
          <w:numId w:val="33"/>
        </w:numPr>
        <w:spacing w:after="200" w:line="276" w:lineRule="auto"/>
        <w:jc w:val="both"/>
        <w:rPr>
          <w:rFonts w:ascii="Adobe Arabic" w:eastAsia="Times New Roman" w:hAnsi="Adobe Arabic" w:cs="Adobe Arabic"/>
          <w:i/>
          <w:iCs/>
          <w:color w:val="002060"/>
          <w:spacing w:val="15"/>
          <w:sz w:val="24"/>
          <w:szCs w:val="24"/>
        </w:rPr>
      </w:pPr>
      <w:r w:rsidRPr="006F4C62">
        <w:rPr>
          <w:rFonts w:ascii="Adobe Arabic" w:eastAsia="Times New Roman" w:hAnsi="Adobe Arabic" w:cs="Adobe Arabic"/>
          <w:color w:val="002060"/>
          <w:sz w:val="36"/>
          <w:szCs w:val="36"/>
          <w:rtl/>
        </w:rPr>
        <w:t>يعتبر أحد أهم ممارسات التنمية المستدامة للكوادر البشرية</w:t>
      </w:r>
    </w:p>
    <w:p w14:paraId="192F1957"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Pr>
      </w:pPr>
      <w:r w:rsidRPr="006F4C62">
        <w:rPr>
          <w:rFonts w:ascii="Adobe Arabic" w:eastAsia="Times New Roman" w:hAnsi="Adobe Arabic" w:cs="Adobe Arabic"/>
          <w:color w:val="002060"/>
          <w:sz w:val="36"/>
          <w:szCs w:val="36"/>
          <w:rtl/>
        </w:rPr>
        <w:t>سبل الحفاظ على رأس المال المعرفي والفكري والاستثمار بالكوادر البشرية الواعدة والتركيز على تنميتها وتطويرها.</w:t>
      </w:r>
    </w:p>
    <w:p w14:paraId="3EEBCFD5"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إن قيام المؤسسات بعملية التخطيط لتعاقب القيادات مهمة لتحقيق الولاء الوظيفي والتزام العاملين بأداء أعمالهم بأفضل المستويات.</w:t>
      </w:r>
    </w:p>
    <w:p w14:paraId="7791052D"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Pr>
      </w:pPr>
      <w:r w:rsidRPr="006F4C62">
        <w:rPr>
          <w:rFonts w:ascii="Adobe Arabic" w:eastAsia="Times New Roman" w:hAnsi="Adobe Arabic" w:cs="Adobe Arabic"/>
          <w:color w:val="002060"/>
          <w:sz w:val="36"/>
          <w:szCs w:val="36"/>
          <w:rtl/>
        </w:rPr>
        <w:t xml:space="preserve">توفير البديل لسد الفجوة المتوقعة، وتقليل تكاليف المؤسسات المرتبطة بفقدان الموارد البشرية. </w:t>
      </w:r>
    </w:p>
    <w:p w14:paraId="118097A5"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Pr>
      </w:pPr>
      <w:r w:rsidRPr="006F4C62">
        <w:rPr>
          <w:rFonts w:ascii="Adobe Arabic" w:eastAsia="Times New Roman" w:hAnsi="Adobe Arabic" w:cs="Adobe Arabic"/>
          <w:color w:val="002060"/>
          <w:sz w:val="36"/>
          <w:szCs w:val="36"/>
          <w:rtl/>
        </w:rPr>
        <w:t>توفير فرص التطوير للقادة المحتملين.</w:t>
      </w:r>
    </w:p>
    <w:p w14:paraId="0D465801"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Pr>
      </w:pPr>
      <w:r w:rsidRPr="006F4C62">
        <w:rPr>
          <w:rFonts w:ascii="Adobe Arabic" w:eastAsia="Times New Roman" w:hAnsi="Adobe Arabic" w:cs="Adobe Arabic"/>
          <w:color w:val="002060"/>
          <w:sz w:val="36"/>
          <w:szCs w:val="36"/>
          <w:rtl/>
        </w:rPr>
        <w:t>إعداد خطط تطوير شخصية للمرشحين ودمجهم في وضع مختلف الاستراتيجيات.</w:t>
      </w:r>
    </w:p>
    <w:p w14:paraId="5EAAE7A4" w14:textId="77777777" w:rsidR="006F4C62" w:rsidRPr="006F4C62" w:rsidRDefault="006F4C62">
      <w:pPr>
        <w:pStyle w:val="a5"/>
        <w:numPr>
          <w:ilvl w:val="0"/>
          <w:numId w:val="33"/>
        </w:numPr>
        <w:spacing w:before="100" w:beforeAutospacing="1" w:after="100" w:afterAutospacing="1" w:line="276" w:lineRule="auto"/>
        <w:jc w:val="both"/>
        <w:rPr>
          <w:rFonts w:ascii="Adobe Arabic" w:eastAsia="Times New Roman" w:hAnsi="Adobe Arabic" w:cs="Adobe Arabic"/>
          <w:color w:val="002060"/>
          <w:sz w:val="36"/>
          <w:szCs w:val="36"/>
          <w:rtl/>
        </w:rPr>
      </w:pPr>
      <w:r w:rsidRPr="006F4C62">
        <w:rPr>
          <w:rFonts w:ascii="Adobe Arabic" w:eastAsia="Times New Roman" w:hAnsi="Adobe Arabic" w:cs="Adobe Arabic"/>
          <w:color w:val="002060"/>
          <w:sz w:val="36"/>
          <w:szCs w:val="36"/>
          <w:rtl/>
        </w:rPr>
        <w:t>تحديد الاحتياجات المستقبلية وخصائص كل وظيفة، وتحليل الفجوة في الطاقات.</w:t>
      </w:r>
    </w:p>
    <w:p w14:paraId="5D857124" w14:textId="77777777" w:rsidR="006F4C62" w:rsidRDefault="006F4C62" w:rsidP="006F4C62">
      <w:pPr>
        <w:keepNext/>
        <w:rPr>
          <w:rFonts w:ascii="Adobe Arabic" w:hAnsi="Adobe Arabic" w:cs="Adobe Arabic"/>
          <w:b/>
          <w:bCs/>
          <w:color w:val="002060"/>
          <w:sz w:val="36"/>
          <w:szCs w:val="36"/>
          <w:rtl/>
        </w:rPr>
      </w:pPr>
      <w:r>
        <w:rPr>
          <w:noProof/>
          <w:rtl/>
        </w:rPr>
        <mc:AlternateContent>
          <mc:Choice Requires="wpg">
            <w:drawing>
              <wp:inline distT="0" distB="0" distL="0" distR="0" wp14:anchorId="3DD5B0CC" wp14:editId="49EC5ECC">
                <wp:extent cx="5726430" cy="471805"/>
                <wp:effectExtent l="0" t="0" r="7620" b="61595"/>
                <wp:docPr id="8404" name="Group 8404"/>
                <wp:cNvGraphicFramePr/>
                <a:graphic xmlns:a="http://schemas.openxmlformats.org/drawingml/2006/main">
                  <a:graphicData uri="http://schemas.microsoft.com/office/word/2010/wordprocessingGroup">
                    <wpg:wgp>
                      <wpg:cNvGrpSpPr/>
                      <wpg:grpSpPr>
                        <a:xfrm>
                          <a:off x="0" y="0"/>
                          <a:ext cx="5726430" cy="471805"/>
                          <a:chOff x="0" y="0"/>
                          <a:chExt cx="5726430" cy="471805"/>
                        </a:xfrm>
                      </wpg:grpSpPr>
                      <wpg:grpSp>
                        <wpg:cNvPr id="8405" name="Group 8405"/>
                        <wpg:cNvGrpSpPr/>
                        <wpg:grpSpPr>
                          <a:xfrm>
                            <a:off x="0" y="0"/>
                            <a:ext cx="5726430" cy="471805"/>
                            <a:chOff x="0" y="0"/>
                            <a:chExt cx="6129908" cy="505879"/>
                          </a:xfrm>
                        </wpg:grpSpPr>
                        <wpg:grpSp>
                          <wpg:cNvPr id="8406" name="Group 8406"/>
                          <wpg:cNvGrpSpPr/>
                          <wpg:grpSpPr>
                            <a:xfrm>
                              <a:off x="3629819" y="0"/>
                              <a:ext cx="2500089" cy="505839"/>
                              <a:chOff x="3597067" y="0"/>
                              <a:chExt cx="3647369" cy="711023"/>
                            </a:xfrm>
                          </wpg:grpSpPr>
                          <wps:wsp>
                            <wps:cNvPr id="8407" name="Rectangle: Rounded Corners 8407">
                              <a:extLst>
                                <a:ext uri="{C183D7F6-B498-43B3-948B-1728B52AA6E4}">
                                  <adec:decorative xmlns:adec="http://schemas.microsoft.com/office/drawing/2017/decorative" val="1"/>
                                </a:ext>
                              </a:extLst>
                            </wps:cNvPr>
                            <wps:cNvSpPr/>
                            <wps:spPr>
                              <a:xfrm>
                                <a:off x="3597067" y="0"/>
                                <a:ext cx="3647369"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5F5B22" w14:textId="77777777" w:rsidR="006F4C62" w:rsidRDefault="006F4C62" w:rsidP="006F4C6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6F4C62">
                                    <w:rPr>
                                      <w:rFonts w:ascii="Adobe Arabic" w:hAnsi="Adobe Arabic" w:cs="Adobe Arabic"/>
                                      <w:bCs/>
                                      <w:color w:val="auto"/>
                                      <w:sz w:val="36"/>
                                      <w:szCs w:val="36"/>
                                      <w:rtl/>
                                      <w:lang w:bidi="ar-SY"/>
                                    </w:rPr>
                                    <w:t>أهم أشكال القيادة الإدارية</w:t>
                                  </w:r>
                                  <w:r>
                                    <w:rPr>
                                      <w:rFonts w:ascii="Adobe Arabic" w:hAnsi="Adobe Arabic" w:cs="Adobe Arabic"/>
                                      <w:bCs/>
                                      <w:color w:val="auto"/>
                                      <w:sz w:val="36"/>
                                      <w:szCs w:val="36"/>
                                      <w:rtl/>
                                      <w:lang w:bidi="ar-SY"/>
                                    </w:rPr>
                                    <w:t>:</w:t>
                                  </w:r>
                                </w:p>
                              </w:txbxContent>
                            </wps:txbx>
                            <wps:bodyPr tIns="36000" bIns="36000" rtlCol="0" anchor="ctr"/>
                          </wps:wsp>
                          <wps:wsp>
                            <wps:cNvPr id="8408" name="Oval 8408">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409" name="Rectangle 8409"/>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8410" name="Group 8410"/>
                        <wpg:cNvGrpSpPr/>
                        <wpg:grpSpPr>
                          <a:xfrm>
                            <a:off x="5343525" y="104775"/>
                            <a:ext cx="209550" cy="249555"/>
                            <a:chOff x="0" y="0"/>
                            <a:chExt cx="273780" cy="327013"/>
                          </a:xfrm>
                          <a:solidFill>
                            <a:schemeClr val="bg1"/>
                          </a:solidFill>
                        </wpg:grpSpPr>
                        <wps:wsp>
                          <wps:cNvPr id="8411"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8412"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8413"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8414" name="Google Shape;204;p17"/>
                          <wpg:cNvGrpSpPr/>
                          <wpg:grpSpPr>
                            <a:xfrm>
                              <a:off x="0" y="0"/>
                              <a:ext cx="273780" cy="105078"/>
                              <a:chOff x="0" y="0"/>
                              <a:chExt cx="273780" cy="105078"/>
                            </a:xfrm>
                            <a:grpFill/>
                          </wpg:grpSpPr>
                          <wps:wsp>
                            <wps:cNvPr id="8415"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8416"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8417"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8418"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8419"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DD5B0CC" id="Group 8404" o:spid="_x0000_s1746" style="width:450.9pt;height:37.15pt;mso-position-horizontal-relative:char;mso-position-vertical-relative:line" coordsize="57264,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">
                <v:group id="Group 8405" o:spid="_x0000_s1747" style="position:absolute;width:57264;height:4718" coordsize="61299,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">
                  <v:group id="Group 8406" o:spid="_x0000_s1748" style="position:absolute;left:36298;width:25001;height:5058" coordorigin="35970" coordsize="3647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">
                    <v:roundrect id="Rectangle: Rounded Corners 8407" o:spid="_x0000_s1749" alt="&quot;&quot;" style="position:absolute;left:35970;width:3647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" fillcolor="#0070c0" stroked="f" strokeweight="1pt">
                      <v:stroke joinstyle="miter"/>
                      <v:textbox inset=",1mm,,1mm">
                        <w:txbxContent>
                          <w:p w14:paraId="1B5F5B22" w14:textId="77777777" w:rsidR="006F4C62" w:rsidRDefault="006F4C62" w:rsidP="006F4C6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6F4C62">
                              <w:rPr>
                                <w:rFonts w:ascii="Adobe Arabic" w:hAnsi="Adobe Arabic" w:cs="Adobe Arabic"/>
                                <w:bCs/>
                                <w:color w:val="auto"/>
                                <w:sz w:val="36"/>
                                <w:szCs w:val="36"/>
                                <w:rtl/>
                                <w:lang w:bidi="ar-SY"/>
                              </w:rPr>
                              <w:t>أهم أشكال القيادة الإدارية</w:t>
                            </w:r>
                            <w:r>
                              <w:rPr>
                                <w:rFonts w:ascii="Adobe Arabic" w:hAnsi="Adobe Arabic" w:cs="Adobe Arabic"/>
                                <w:bCs/>
                                <w:color w:val="auto"/>
                                <w:sz w:val="36"/>
                                <w:szCs w:val="36"/>
                                <w:rtl/>
                                <w:lang w:bidi="ar-SY"/>
                              </w:rPr>
                              <w:t>:</w:t>
                            </w:r>
                          </w:p>
                        </w:txbxContent>
                      </v:textbox>
                    </v:roundrect>
                    <v:oval id="Oval 8408" o:spid="_x0000_s1750"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" fillcolor="#272727 [2749]" stroked="f" strokeweight="1pt">
                      <v:stroke joinstyle="miter"/>
                      <v:shadow on="t" color="black" opacity="26214f" origin=",-.5" offset="0,3pt"/>
                    </v:oval>
                  </v:group>
                  <v:rect id="Rectangle 8409" o:spid="_x0000_s1751"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" fillcolor="#0070c0" stroked="f" strokeweight="1pt"/>
                </v:group>
                <v:group id="Group 8410" o:spid="_x0000_s1752"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">
                  <v:shape id="Google Shape;201;p17" o:spid="_x0000_s1753"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754"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" path="m2643,1l417,1c191,1,,143,,370,,608,191,751,417,751r2214,c2870,751,3060,608,3060,370,3060,143,2870,1,2643,1xe" filled="f" strokecolor="white [3212]">
                    <v:path arrowok="t" o:extrusionok="f"/>
                  </v:shape>
                  <v:shape id="Google Shape;203;p17" o:spid="_x0000_s1755"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" path="m1976,l417,c191,,,131,,369,,596,191,739,417,739r1559,c2203,739,2393,596,2393,369,2393,131,2203,,1976,xe" filled="f" strokecolor="white [3212]">
                    <v:path arrowok="t" o:extrusionok="f"/>
                  </v:shape>
                  <v:group id="Google Shape;204;p17" o:spid="_x0000_s1756"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">
                    <v:shape id="Google Shape;205;p17" o:spid="_x0000_s1757"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" path="m227,1501v107,,226,-72,226,-167l453,167c453,84,322,1,227,1,144,1,1,84,1,167r,1167c1,1429,144,1501,227,1501xe" filled="f" stroked="f">
                      <v:path arrowok="t" o:extrusionok="f"/>
                    </v:shape>
                    <v:shape id="Google Shape;206;p17" o:spid="_x0000_s1758"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" path="m929,60c846,,750,36,703,108l60,1060c,1143,24,1251,95,1310v36,12,60,24,96,24c250,1334,298,1310,334,1251l976,298v60,-71,36,-178,-47,-238xe" filled="f" stroked="f">
                      <v:path arrowok="t" o:extrusionok="f"/>
                    </v:shape>
                    <v:shape id="Google Shape;207;p17" o:spid="_x0000_s1759"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" path="m822,1346v24,,60,-12,83,-35c989,1263,1013,1156,953,1072l334,108c286,25,179,1,96,48,12,108,1,215,48,298r619,965c703,1322,763,1346,822,1346xe" filled="f" stroked="f">
                      <v:path arrowok="t" o:extrusionok="f"/>
                    </v:shape>
                    <v:shape id="Google Shape;208;p17" o:spid="_x0000_s1760"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" path="m1287,596l275,48c191,1,84,36,48,120,1,191,25,310,120,346l1132,894v24,11,48,23,71,23c1263,917,1322,882,1358,822v36,-71,12,-190,-71,-226xe" filled="f" stroked="f">
                      <v:path arrowok="t" o:extrusionok="f"/>
                    </v:shape>
                    <v:shape id="Google Shape;209;p17" o:spid="_x0000_s1761"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" path="m1370,120c1322,36,1215,1,1132,48l120,596c36,632,1,751,48,822v24,60,83,95,143,95c227,917,251,905,274,894l1298,346v84,-36,107,-155,72,-226xe" filled="f" stroked="f">
                      <v:path arrowok="t" o:extrusionok="f"/>
                    </v:shape>
                  </v:group>
                </v:group>
                <w10:anchorlock/>
              </v:group>
            </w:pict>
          </mc:Fallback>
        </mc:AlternateContent>
      </w:r>
    </w:p>
    <w:p w14:paraId="635267DD" w14:textId="77777777" w:rsidR="00AA0F2A" w:rsidRDefault="006F4C62" w:rsidP="00227842">
      <w:pPr>
        <w:jc w:val="center"/>
        <w:rPr>
          <w:rtl/>
        </w:rPr>
      </w:pPr>
      <w:r>
        <w:rPr>
          <w:noProof/>
          <w:rtl/>
        </w:rPr>
        <mc:AlternateContent>
          <mc:Choice Requires="wpg">
            <w:drawing>
              <wp:inline distT="0" distB="0" distL="0" distR="0" wp14:anchorId="0BFD860A" wp14:editId="180BDD84">
                <wp:extent cx="5731510" cy="1415258"/>
                <wp:effectExtent l="0" t="0" r="2540" b="0"/>
                <wp:docPr id="8441" name="Group 8441"/>
                <wp:cNvGraphicFramePr/>
                <a:graphic xmlns:a="http://schemas.openxmlformats.org/drawingml/2006/main">
                  <a:graphicData uri="http://schemas.microsoft.com/office/word/2010/wordprocessingGroup">
                    <wpg:wgp>
                      <wpg:cNvGrpSpPr/>
                      <wpg:grpSpPr>
                        <a:xfrm>
                          <a:off x="0" y="0"/>
                          <a:ext cx="5731510" cy="1415258"/>
                          <a:chOff x="0" y="0"/>
                          <a:chExt cx="5732766" cy="1415929"/>
                        </a:xfrm>
                      </wpg:grpSpPr>
                      <wpg:grpSp>
                        <wpg:cNvPr id="7800" name="Google Shape;2093;p41"/>
                        <wpg:cNvGrpSpPr>
                          <a:grpSpLocks/>
                        </wpg:cNvGrpSpPr>
                        <wpg:grpSpPr bwMode="auto">
                          <a:xfrm flipH="1">
                            <a:off x="2889250" y="0"/>
                            <a:ext cx="2843516" cy="603035"/>
                            <a:chOff x="0" y="0"/>
                            <a:chExt cx="44488" cy="9117"/>
                          </a:xfrm>
                        </wpg:grpSpPr>
                        <wps:wsp>
                          <wps:cNvPr id="7801" name="Google Shape;2094;p41"/>
                          <wps:cNvSpPr>
                            <a:spLocks/>
                          </wps:cNvSpPr>
                          <wps:spPr bwMode="auto">
                            <a:xfrm>
                              <a:off x="0" y="1354"/>
                              <a:ext cx="9579" cy="6409"/>
                            </a:xfrm>
                            <a:custGeom>
                              <a:avLst/>
                              <a:gdLst>
                                <a:gd name="T0" fmla="*/ 12824 w 38316"/>
                                <a:gd name="T1" fmla="*/ 0 h 25635"/>
                                <a:gd name="T2" fmla="*/ 1 w 38316"/>
                                <a:gd name="T3" fmla="*/ 12823 h 25635"/>
                                <a:gd name="T4" fmla="*/ 12824 w 38316"/>
                                <a:gd name="T5" fmla="*/ 25635 h 25635"/>
                                <a:gd name="T6" fmla="*/ 30921 w 38316"/>
                                <a:gd name="T7" fmla="*/ 25635 h 25635"/>
                                <a:gd name="T8" fmla="*/ 38315 w 38316"/>
                                <a:gd name="T9" fmla="*/ 12823 h 25635"/>
                                <a:gd name="T10" fmla="*/ 30921 w 38316"/>
                                <a:gd name="T11" fmla="*/ 0 h 25635"/>
                                <a:gd name="T12" fmla="*/ 12824 w 38316"/>
                                <a:gd name="T13" fmla="*/ 0 h 25635"/>
                                <a:gd name="T14" fmla="*/ 0 w 38316"/>
                                <a:gd name="T15" fmla="*/ 0 h 25635"/>
                                <a:gd name="T16" fmla="*/ 38316 w 38316"/>
                                <a:gd name="T17" fmla="*/ 25635 h 25635"/>
                              </a:gdLst>
                              <a:ahLst/>
                              <a:cxnLst>
                                <a:cxn ang="0">
                                  <a:pos x="T0" y="T1"/>
                                </a:cxn>
                                <a:cxn ang="0">
                                  <a:pos x="T2" y="T3"/>
                                </a:cxn>
                                <a:cxn ang="0">
                                  <a:pos x="T4" y="T5"/>
                                </a:cxn>
                                <a:cxn ang="0">
                                  <a:pos x="T6" y="T7"/>
                                </a:cxn>
                                <a:cxn ang="0">
                                  <a:pos x="T8" y="T9"/>
                                </a:cxn>
                                <a:cxn ang="0">
                                  <a:pos x="T10" y="T11"/>
                                </a:cxn>
                                <a:cxn ang="0">
                                  <a:pos x="T12" y="T13"/>
                                </a:cxn>
                              </a:cxnLst>
                              <a:rect l="T14" t="T15" r="T16" b="T17"/>
                              <a:pathLst>
                                <a:path w="38316" h="25635" extrusionOk="0">
                                  <a:moveTo>
                                    <a:pt x="12824" y="0"/>
                                  </a:moveTo>
                                  <a:cubicBezTo>
                                    <a:pt x="5775" y="0"/>
                                    <a:pt x="1" y="5763"/>
                                    <a:pt x="1" y="12823"/>
                                  </a:cubicBezTo>
                                  <a:cubicBezTo>
                                    <a:pt x="1" y="19872"/>
                                    <a:pt x="5775" y="25635"/>
                                    <a:pt x="12824" y="25635"/>
                                  </a:cubicBezTo>
                                  <a:lnTo>
                                    <a:pt x="30921" y="25635"/>
                                  </a:lnTo>
                                  <a:lnTo>
                                    <a:pt x="38315" y="12823"/>
                                  </a:lnTo>
                                  <a:lnTo>
                                    <a:pt x="30921" y="0"/>
                                  </a:lnTo>
                                  <a:lnTo>
                                    <a:pt x="12824" y="0"/>
                                  </a:lnTo>
                                  <a:close/>
                                </a:path>
                              </a:pathLst>
                            </a:custGeom>
                            <a:solidFill>
                              <a:srgbClr val="C6282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ACBC54" w14:textId="77777777" w:rsidR="006F4C62" w:rsidRPr="00424F19" w:rsidRDefault="006F4C62" w:rsidP="006F4C62">
                                <w:pPr>
                                  <w:jc w:val="center"/>
                                  <w:rPr>
                                    <w:color w:val="FFFFFF"/>
                                    <w:sz w:val="36"/>
                                    <w:szCs w:val="36"/>
                                  </w:rPr>
                                </w:pPr>
                                <w:r w:rsidRPr="00424F19">
                                  <w:rPr>
                                    <w:color w:val="FFFFFF"/>
                                    <w:sz w:val="36"/>
                                    <w:szCs w:val="36"/>
                                  </w:rPr>
                                  <w:t>01</w:t>
                                </w:r>
                              </w:p>
                            </w:txbxContent>
                          </wps:txbx>
                          <wps:bodyPr rot="0" vert="horz" wrap="square" lIns="274300" tIns="91425" rIns="91425" bIns="91425" anchor="ctr" anchorCtr="0" upright="1">
                            <a:noAutofit/>
                          </wps:bodyPr>
                        </wps:wsp>
                        <wps:wsp>
                          <wps:cNvPr id="7802" name="Google Shape;2095;p41"/>
                          <wps:cNvSpPr>
                            <a:spLocks/>
                          </wps:cNvSpPr>
                          <wps:spPr bwMode="auto">
                            <a:xfrm>
                              <a:off x="7307" y="842"/>
                              <a:ext cx="37181" cy="7433"/>
                            </a:xfrm>
                            <a:custGeom>
                              <a:avLst/>
                              <a:gdLst>
                                <a:gd name="T0" fmla="*/ 6656 w 148722"/>
                                <a:gd name="T1" fmla="*/ 1 h 29731"/>
                                <a:gd name="T2" fmla="*/ 2179 w 148722"/>
                                <a:gd name="T3" fmla="*/ 6430 h 29731"/>
                                <a:gd name="T4" fmla="*/ 1 w 148722"/>
                                <a:gd name="T5" fmla="*/ 14871 h 29731"/>
                                <a:gd name="T6" fmla="*/ 2858 w 148722"/>
                                <a:gd name="T7" fmla="*/ 24015 h 29731"/>
                                <a:gd name="T8" fmla="*/ 6656 w 148722"/>
                                <a:gd name="T9" fmla="*/ 29730 h 29731"/>
                                <a:gd name="T10" fmla="*/ 143495 w 148722"/>
                                <a:gd name="T11" fmla="*/ 29730 h 29731"/>
                                <a:gd name="T12" fmla="*/ 148722 w 148722"/>
                                <a:gd name="T13" fmla="*/ 24516 h 29731"/>
                                <a:gd name="T14" fmla="*/ 148722 w 148722"/>
                                <a:gd name="T15" fmla="*/ 5227 h 29731"/>
                                <a:gd name="T16" fmla="*/ 143495 w 148722"/>
                                <a:gd name="T17" fmla="*/ 1 h 29731"/>
                                <a:gd name="T18" fmla="*/ 6656 w 148722"/>
                                <a:gd name="T19" fmla="*/ 1 h 297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8722" h="29731" extrusionOk="0">
                                  <a:moveTo>
                                    <a:pt x="6656" y="1"/>
                                  </a:moveTo>
                                  <a:lnTo>
                                    <a:pt x="2179" y="6430"/>
                                  </a:lnTo>
                                  <a:lnTo>
                                    <a:pt x="1" y="14871"/>
                                  </a:lnTo>
                                  <a:lnTo>
                                    <a:pt x="2858" y="24015"/>
                                  </a:lnTo>
                                  <a:lnTo>
                                    <a:pt x="6656" y="29730"/>
                                  </a:lnTo>
                                  <a:lnTo>
                                    <a:pt x="143495" y="29730"/>
                                  </a:lnTo>
                                  <a:cubicBezTo>
                                    <a:pt x="146388" y="29730"/>
                                    <a:pt x="148722" y="27397"/>
                                    <a:pt x="148722" y="24516"/>
                                  </a:cubicBezTo>
                                  <a:lnTo>
                                    <a:pt x="148722" y="5227"/>
                                  </a:lnTo>
                                  <a:cubicBezTo>
                                    <a:pt x="148722" y="2334"/>
                                    <a:pt x="146388" y="1"/>
                                    <a:pt x="143495" y="1"/>
                                  </a:cubicBezTo>
                                  <a:lnTo>
                                    <a:pt x="6656"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03" name="Google Shape;2096;p41"/>
                          <wps:cNvSpPr>
                            <a:spLocks/>
                          </wps:cNvSpPr>
                          <wps:spPr bwMode="auto">
                            <a:xfrm>
                              <a:off x="6840" y="0"/>
                              <a:ext cx="2959" cy="9117"/>
                            </a:xfrm>
                            <a:custGeom>
                              <a:avLst/>
                              <a:gdLst>
                                <a:gd name="T0" fmla="*/ 8525 w 11836"/>
                                <a:gd name="T1" fmla="*/ 0 h 36469"/>
                                <a:gd name="T2" fmla="*/ 3251 w 11836"/>
                                <a:gd name="T3" fmla="*/ 9144 h 36469"/>
                                <a:gd name="T4" fmla="*/ 3251 w 11836"/>
                                <a:gd name="T5" fmla="*/ 27337 h 36469"/>
                                <a:gd name="T6" fmla="*/ 8525 w 11836"/>
                                <a:gd name="T7" fmla="*/ 36469 h 36469"/>
                                <a:gd name="T8" fmla="*/ 11835 w 11836"/>
                                <a:gd name="T9" fmla="*/ 36469 h 36469"/>
                                <a:gd name="T10" fmla="*/ 6561 w 11836"/>
                                <a:gd name="T11" fmla="*/ 27337 h 36469"/>
                                <a:gd name="T12" fmla="*/ 6561 w 11836"/>
                                <a:gd name="T13" fmla="*/ 9144 h 36469"/>
                                <a:gd name="T14" fmla="*/ 11835 w 11836"/>
                                <a:gd name="T15" fmla="*/ 0 h 36469"/>
                                <a:gd name="T16" fmla="*/ 8525 w 11836"/>
                                <a:gd name="T17" fmla="*/ 0 h 36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836" h="36469" extrusionOk="0">
                                  <a:moveTo>
                                    <a:pt x="8525" y="0"/>
                                  </a:moveTo>
                                  <a:lnTo>
                                    <a:pt x="3251" y="9144"/>
                                  </a:lnTo>
                                  <a:cubicBezTo>
                                    <a:pt x="0" y="14764"/>
                                    <a:pt x="0" y="21705"/>
                                    <a:pt x="3251" y="27337"/>
                                  </a:cubicBezTo>
                                  <a:lnTo>
                                    <a:pt x="8525" y="36469"/>
                                  </a:lnTo>
                                  <a:lnTo>
                                    <a:pt x="11835" y="36469"/>
                                  </a:lnTo>
                                  <a:lnTo>
                                    <a:pt x="6561" y="27337"/>
                                  </a:lnTo>
                                  <a:cubicBezTo>
                                    <a:pt x="3310" y="21705"/>
                                    <a:pt x="3310" y="14764"/>
                                    <a:pt x="6561" y="9144"/>
                                  </a:cubicBezTo>
                                  <a:lnTo>
                                    <a:pt x="11835" y="0"/>
                                  </a:lnTo>
                                  <a:lnTo>
                                    <a:pt x="8525" y="0"/>
                                  </a:ln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04" name="Google Shape;2097;p41"/>
                          <wps:cNvSpPr>
                            <a:spLocks/>
                          </wps:cNvSpPr>
                          <wps:spPr bwMode="auto">
                            <a:xfrm>
                              <a:off x="43538" y="893"/>
                              <a:ext cx="950" cy="7331"/>
                            </a:xfrm>
                            <a:custGeom>
                              <a:avLst/>
                              <a:gdLst>
                                <a:gd name="T0" fmla="*/ 0 w 3799"/>
                                <a:gd name="T1" fmla="*/ 0 h 29326"/>
                                <a:gd name="T2" fmla="*/ 0 w 3799"/>
                                <a:gd name="T3" fmla="*/ 29325 h 29326"/>
                                <a:gd name="T4" fmla="*/ 3799 w 3799"/>
                                <a:gd name="T5" fmla="*/ 24313 h 29326"/>
                                <a:gd name="T6" fmla="*/ 3799 w 3799"/>
                                <a:gd name="T7" fmla="*/ 5024 h 29326"/>
                                <a:gd name="T8" fmla="*/ 0 w 3799"/>
                                <a:gd name="T9" fmla="*/ 0 h 29326"/>
                              </a:gdLst>
                              <a:ahLst/>
                              <a:cxnLst>
                                <a:cxn ang="0">
                                  <a:pos x="T0" y="T1"/>
                                </a:cxn>
                                <a:cxn ang="0">
                                  <a:pos x="T2" y="T3"/>
                                </a:cxn>
                                <a:cxn ang="0">
                                  <a:pos x="T4" y="T5"/>
                                </a:cxn>
                                <a:cxn ang="0">
                                  <a:pos x="T6" y="T7"/>
                                </a:cxn>
                                <a:cxn ang="0">
                                  <a:pos x="T8" y="T9"/>
                                </a:cxn>
                              </a:cxnLst>
                              <a:rect l="0" t="0" r="r" b="b"/>
                              <a:pathLst>
                                <a:path w="3799" h="29326" extrusionOk="0">
                                  <a:moveTo>
                                    <a:pt x="0" y="0"/>
                                  </a:moveTo>
                                  <a:lnTo>
                                    <a:pt x="0" y="29325"/>
                                  </a:lnTo>
                                  <a:cubicBezTo>
                                    <a:pt x="2191" y="28706"/>
                                    <a:pt x="3799" y="26706"/>
                                    <a:pt x="3799" y="24313"/>
                                  </a:cubicBezTo>
                                  <a:lnTo>
                                    <a:pt x="3799" y="5024"/>
                                  </a:lnTo>
                                  <a:cubicBezTo>
                                    <a:pt x="3799" y="2631"/>
                                    <a:pt x="2191" y="619"/>
                                    <a:pt x="0" y="0"/>
                                  </a:cubicBezTo>
                                  <a:close/>
                                </a:path>
                              </a:pathLst>
                            </a:custGeom>
                            <a:solidFill>
                              <a:srgbClr val="EC3A3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05" name="Google Shape;2098;p41"/>
                          <wps:cNvSpPr txBox="1">
                            <a:spLocks noChangeArrowheads="1"/>
                          </wps:cNvSpPr>
                          <wps:spPr bwMode="auto">
                            <a:xfrm>
                              <a:off x="10279" y="1353"/>
                              <a:ext cx="33054" cy="6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5974A" w14:textId="77777777"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الاستبدادية</w:t>
                                </w:r>
                              </w:p>
                            </w:txbxContent>
                          </wps:txbx>
                          <wps:bodyPr rot="0" vert="horz" wrap="square" lIns="91425" tIns="91425" rIns="91425" bIns="0" anchor="ctr" anchorCtr="0" upright="1">
                            <a:noAutofit/>
                          </wps:bodyPr>
                        </wps:wsp>
                      </wpg:grpSp>
                      <wpg:grpSp>
                        <wpg:cNvPr id="7806" name="Google Shape;2106;p41"/>
                        <wpg:cNvGrpSpPr>
                          <a:grpSpLocks/>
                        </wpg:cNvGrpSpPr>
                        <wpg:grpSpPr bwMode="auto">
                          <a:xfrm flipH="1">
                            <a:off x="1441450" y="812800"/>
                            <a:ext cx="2843516" cy="603129"/>
                            <a:chOff x="0" y="10349"/>
                            <a:chExt cx="44488" cy="9114"/>
                          </a:xfrm>
                        </wpg:grpSpPr>
                        <wps:wsp>
                          <wps:cNvPr id="7807" name="Google Shape;2107;p41"/>
                          <wps:cNvSpPr>
                            <a:spLocks/>
                          </wps:cNvSpPr>
                          <wps:spPr bwMode="auto">
                            <a:xfrm>
                              <a:off x="0" y="11703"/>
                              <a:ext cx="9579" cy="6409"/>
                            </a:xfrm>
                            <a:custGeom>
                              <a:avLst/>
                              <a:gdLst>
                                <a:gd name="T0" fmla="*/ 12824 w 38316"/>
                                <a:gd name="T1" fmla="*/ 0 h 25635"/>
                                <a:gd name="T2" fmla="*/ 1 w 38316"/>
                                <a:gd name="T3" fmla="*/ 12812 h 25635"/>
                                <a:gd name="T4" fmla="*/ 12824 w 38316"/>
                                <a:gd name="T5" fmla="*/ 25635 h 25635"/>
                                <a:gd name="T6" fmla="*/ 30921 w 38316"/>
                                <a:gd name="T7" fmla="*/ 25635 h 25635"/>
                                <a:gd name="T8" fmla="*/ 38315 w 38316"/>
                                <a:gd name="T9" fmla="*/ 12812 h 25635"/>
                                <a:gd name="T10" fmla="*/ 30921 w 38316"/>
                                <a:gd name="T11" fmla="*/ 0 h 25635"/>
                                <a:gd name="T12" fmla="*/ 12824 w 38316"/>
                                <a:gd name="T13" fmla="*/ 0 h 25635"/>
                                <a:gd name="T14" fmla="*/ 0 w 38316"/>
                                <a:gd name="T15" fmla="*/ 0 h 25635"/>
                                <a:gd name="T16" fmla="*/ 38316 w 38316"/>
                                <a:gd name="T17" fmla="*/ 25635 h 25635"/>
                              </a:gdLst>
                              <a:ahLst/>
                              <a:cxnLst>
                                <a:cxn ang="0">
                                  <a:pos x="T0" y="T1"/>
                                </a:cxn>
                                <a:cxn ang="0">
                                  <a:pos x="T2" y="T3"/>
                                </a:cxn>
                                <a:cxn ang="0">
                                  <a:pos x="T4" y="T5"/>
                                </a:cxn>
                                <a:cxn ang="0">
                                  <a:pos x="T6" y="T7"/>
                                </a:cxn>
                                <a:cxn ang="0">
                                  <a:pos x="T8" y="T9"/>
                                </a:cxn>
                                <a:cxn ang="0">
                                  <a:pos x="T10" y="T11"/>
                                </a:cxn>
                                <a:cxn ang="0">
                                  <a:pos x="T12" y="T13"/>
                                </a:cxn>
                              </a:cxnLst>
                              <a:rect l="T14" t="T15" r="T16" b="T17"/>
                              <a:pathLst>
                                <a:path w="38316" h="25635" extrusionOk="0">
                                  <a:moveTo>
                                    <a:pt x="12824" y="0"/>
                                  </a:moveTo>
                                  <a:cubicBezTo>
                                    <a:pt x="5775" y="0"/>
                                    <a:pt x="1" y="5763"/>
                                    <a:pt x="1" y="12812"/>
                                  </a:cubicBezTo>
                                  <a:cubicBezTo>
                                    <a:pt x="1" y="19860"/>
                                    <a:pt x="5775" y="25635"/>
                                    <a:pt x="12824" y="25635"/>
                                  </a:cubicBezTo>
                                  <a:lnTo>
                                    <a:pt x="30921" y="25635"/>
                                  </a:lnTo>
                                  <a:lnTo>
                                    <a:pt x="38315" y="12812"/>
                                  </a:lnTo>
                                  <a:lnTo>
                                    <a:pt x="30921" y="0"/>
                                  </a:lnTo>
                                  <a:lnTo>
                                    <a:pt x="12824" y="0"/>
                                  </a:lnTo>
                                  <a:close/>
                                </a:path>
                              </a:pathLst>
                            </a:custGeom>
                            <a:solidFill>
                              <a:srgbClr val="2FC94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E0E02E" w14:textId="77777777" w:rsidR="006F4C62" w:rsidRPr="00424F19" w:rsidRDefault="006F4C62" w:rsidP="006F4C62">
                                <w:pPr>
                                  <w:ind w:left="-187" w:right="-187"/>
                                  <w:jc w:val="center"/>
                                  <w:rPr>
                                    <w:color w:val="FFFFFF"/>
                                    <w:sz w:val="36"/>
                                    <w:szCs w:val="36"/>
                                    <w:lang w:bidi="ar-SY"/>
                                  </w:rPr>
                                </w:pPr>
                                <w:r>
                                  <w:rPr>
                                    <w:rFonts w:hint="cs"/>
                                    <w:color w:val="FFFFFF"/>
                                    <w:sz w:val="36"/>
                                    <w:szCs w:val="36"/>
                                    <w:rtl/>
                                    <w:lang w:bidi="ar-SY"/>
                                  </w:rPr>
                                  <w:t>03</w:t>
                                </w:r>
                              </w:p>
                            </w:txbxContent>
                          </wps:txbx>
                          <wps:bodyPr rot="0" vert="horz" wrap="square" lIns="274300" tIns="91425" rIns="91425" bIns="91425" anchor="ctr" anchorCtr="0" upright="1">
                            <a:noAutofit/>
                          </wps:bodyPr>
                        </wps:wsp>
                        <wps:wsp>
                          <wps:cNvPr id="7808" name="Google Shape;2108;p41"/>
                          <wps:cNvSpPr>
                            <a:spLocks/>
                          </wps:cNvSpPr>
                          <wps:spPr bwMode="auto">
                            <a:xfrm>
                              <a:off x="7114" y="11188"/>
                              <a:ext cx="37374" cy="7436"/>
                            </a:xfrm>
                            <a:custGeom>
                              <a:avLst/>
                              <a:gdLst>
                                <a:gd name="T0" fmla="*/ 7430 w 149496"/>
                                <a:gd name="T1" fmla="*/ 1 h 29743"/>
                                <a:gd name="T2" fmla="*/ 4168 w 149496"/>
                                <a:gd name="T3" fmla="*/ 5894 h 29743"/>
                                <a:gd name="T4" fmla="*/ 1 w 149496"/>
                                <a:gd name="T5" fmla="*/ 14872 h 29743"/>
                                <a:gd name="T6" fmla="*/ 4656 w 149496"/>
                                <a:gd name="T7" fmla="*/ 24563 h 29743"/>
                                <a:gd name="T8" fmla="*/ 7430 w 149496"/>
                                <a:gd name="T9" fmla="*/ 29742 h 29743"/>
                                <a:gd name="T10" fmla="*/ 144269 w 149496"/>
                                <a:gd name="T11" fmla="*/ 29742 h 29743"/>
                                <a:gd name="T12" fmla="*/ 149496 w 149496"/>
                                <a:gd name="T13" fmla="*/ 24516 h 29743"/>
                                <a:gd name="T14" fmla="*/ 149496 w 149496"/>
                                <a:gd name="T15" fmla="*/ 5227 h 29743"/>
                                <a:gd name="T16" fmla="*/ 144269 w 149496"/>
                                <a:gd name="T17" fmla="*/ 1 h 29743"/>
                                <a:gd name="T18" fmla="*/ 7430 w 149496"/>
                                <a:gd name="T19" fmla="*/ 1 h 297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496" h="29743" extrusionOk="0">
                                  <a:moveTo>
                                    <a:pt x="7430" y="1"/>
                                  </a:moveTo>
                                  <a:lnTo>
                                    <a:pt x="4168" y="5894"/>
                                  </a:lnTo>
                                  <a:lnTo>
                                    <a:pt x="1" y="14872"/>
                                  </a:lnTo>
                                  <a:lnTo>
                                    <a:pt x="4656" y="24563"/>
                                  </a:lnTo>
                                  <a:lnTo>
                                    <a:pt x="7430" y="29742"/>
                                  </a:lnTo>
                                  <a:lnTo>
                                    <a:pt x="144269" y="29742"/>
                                  </a:lnTo>
                                  <a:cubicBezTo>
                                    <a:pt x="147162" y="29742"/>
                                    <a:pt x="149496" y="27409"/>
                                    <a:pt x="149496" y="24516"/>
                                  </a:cubicBezTo>
                                  <a:lnTo>
                                    <a:pt x="149496" y="5227"/>
                                  </a:lnTo>
                                  <a:cubicBezTo>
                                    <a:pt x="149496" y="2346"/>
                                    <a:pt x="147162" y="1"/>
                                    <a:pt x="144269" y="1"/>
                                  </a:cubicBezTo>
                                  <a:lnTo>
                                    <a:pt x="7430"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09" name="Google Shape;2109;p41"/>
                          <wps:cNvSpPr>
                            <a:spLocks/>
                          </wps:cNvSpPr>
                          <wps:spPr bwMode="auto">
                            <a:xfrm>
                              <a:off x="43538" y="11239"/>
                              <a:ext cx="950" cy="7334"/>
                            </a:xfrm>
                            <a:custGeom>
                              <a:avLst/>
                              <a:gdLst>
                                <a:gd name="T0" fmla="*/ 0 w 3799"/>
                                <a:gd name="T1" fmla="*/ 0 h 29337"/>
                                <a:gd name="T2" fmla="*/ 0 w 3799"/>
                                <a:gd name="T3" fmla="*/ 29337 h 29337"/>
                                <a:gd name="T4" fmla="*/ 3799 w 3799"/>
                                <a:gd name="T5" fmla="*/ 24313 h 29337"/>
                                <a:gd name="T6" fmla="*/ 3799 w 3799"/>
                                <a:gd name="T7" fmla="*/ 5024 h 29337"/>
                                <a:gd name="T8" fmla="*/ 0 w 3799"/>
                                <a:gd name="T9" fmla="*/ 0 h 29337"/>
                              </a:gdLst>
                              <a:ahLst/>
                              <a:cxnLst>
                                <a:cxn ang="0">
                                  <a:pos x="T0" y="T1"/>
                                </a:cxn>
                                <a:cxn ang="0">
                                  <a:pos x="T2" y="T3"/>
                                </a:cxn>
                                <a:cxn ang="0">
                                  <a:pos x="T4" y="T5"/>
                                </a:cxn>
                                <a:cxn ang="0">
                                  <a:pos x="T6" y="T7"/>
                                </a:cxn>
                                <a:cxn ang="0">
                                  <a:pos x="T8" y="T9"/>
                                </a:cxn>
                              </a:cxnLst>
                              <a:rect l="0" t="0" r="r" b="b"/>
                              <a:pathLst>
                                <a:path w="3799" h="29337" extrusionOk="0">
                                  <a:moveTo>
                                    <a:pt x="0" y="0"/>
                                  </a:moveTo>
                                  <a:lnTo>
                                    <a:pt x="0" y="29337"/>
                                  </a:lnTo>
                                  <a:cubicBezTo>
                                    <a:pt x="2191" y="28718"/>
                                    <a:pt x="3799" y="26706"/>
                                    <a:pt x="3799" y="24313"/>
                                  </a:cubicBezTo>
                                  <a:lnTo>
                                    <a:pt x="3799" y="5024"/>
                                  </a:lnTo>
                                  <a:cubicBezTo>
                                    <a:pt x="3799" y="2631"/>
                                    <a:pt x="2191" y="619"/>
                                    <a:pt x="0" y="0"/>
                                  </a:cubicBez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0" name="Google Shape;2110;p41"/>
                          <wps:cNvSpPr>
                            <a:spLocks/>
                          </wps:cNvSpPr>
                          <wps:spPr bwMode="auto">
                            <a:xfrm>
                              <a:off x="6637" y="10349"/>
                              <a:ext cx="3162" cy="9114"/>
                            </a:xfrm>
                            <a:custGeom>
                              <a:avLst/>
                              <a:gdLst>
                                <a:gd name="T0" fmla="*/ 9335 w 12646"/>
                                <a:gd name="T1" fmla="*/ 0 h 36457"/>
                                <a:gd name="T2" fmla="*/ 1941 w 12646"/>
                                <a:gd name="T3" fmla="*/ 12811 h 36457"/>
                                <a:gd name="T4" fmla="*/ 1941 w 12646"/>
                                <a:gd name="T5" fmla="*/ 23658 h 36457"/>
                                <a:gd name="T6" fmla="*/ 9335 w 12646"/>
                                <a:gd name="T7" fmla="*/ 36457 h 36457"/>
                                <a:gd name="T8" fmla="*/ 12645 w 12646"/>
                                <a:gd name="T9" fmla="*/ 36457 h 36457"/>
                                <a:gd name="T10" fmla="*/ 5251 w 12646"/>
                                <a:gd name="T11" fmla="*/ 23658 h 36457"/>
                                <a:gd name="T12" fmla="*/ 5251 w 12646"/>
                                <a:gd name="T13" fmla="*/ 12811 h 36457"/>
                                <a:gd name="T14" fmla="*/ 12645 w 12646"/>
                                <a:gd name="T15" fmla="*/ 0 h 36457"/>
                                <a:gd name="T16" fmla="*/ 9335 w 12646"/>
                                <a:gd name="T17" fmla="*/ 0 h 364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646" h="36457" extrusionOk="0">
                                  <a:moveTo>
                                    <a:pt x="9335" y="0"/>
                                  </a:moveTo>
                                  <a:lnTo>
                                    <a:pt x="1941" y="12811"/>
                                  </a:lnTo>
                                  <a:cubicBezTo>
                                    <a:pt x="1" y="16169"/>
                                    <a:pt x="1" y="20300"/>
                                    <a:pt x="1941" y="23658"/>
                                  </a:cubicBezTo>
                                  <a:lnTo>
                                    <a:pt x="9335" y="36457"/>
                                  </a:lnTo>
                                  <a:lnTo>
                                    <a:pt x="12645" y="36457"/>
                                  </a:lnTo>
                                  <a:lnTo>
                                    <a:pt x="5251" y="23658"/>
                                  </a:lnTo>
                                  <a:cubicBezTo>
                                    <a:pt x="3311" y="20300"/>
                                    <a:pt x="3311" y="16169"/>
                                    <a:pt x="5251" y="12811"/>
                                  </a:cubicBezTo>
                                  <a:lnTo>
                                    <a:pt x="12645" y="0"/>
                                  </a:lnTo>
                                  <a:lnTo>
                                    <a:pt x="9335" y="0"/>
                                  </a:lnTo>
                                  <a:close/>
                                </a:path>
                              </a:pathLst>
                            </a:custGeom>
                            <a:solidFill>
                              <a:srgbClr val="69E78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1" name="Google Shape;2111;p41"/>
                          <wps:cNvSpPr txBox="1">
                            <a:spLocks noChangeArrowheads="1"/>
                          </wps:cNvSpPr>
                          <wps:spPr bwMode="auto">
                            <a:xfrm>
                              <a:off x="10561" y="12058"/>
                              <a:ext cx="32218" cy="6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D3D6C" w14:textId="77777777"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المشاركة (التعاونية)</w:t>
                                </w:r>
                              </w:p>
                            </w:txbxContent>
                          </wps:txbx>
                          <wps:bodyPr rot="0" vert="horz" wrap="square" lIns="91425" tIns="91425" rIns="91425" bIns="0" anchor="ctr" anchorCtr="0" upright="1">
                            <a:noAutofit/>
                          </wps:bodyPr>
                        </wps:wsp>
                      </wpg:grpSp>
                      <wpg:grpSp>
                        <wpg:cNvPr id="7812" name="Google Shape;2126;p41"/>
                        <wpg:cNvGrpSpPr>
                          <a:grpSpLocks/>
                        </wpg:cNvGrpSpPr>
                        <wpg:grpSpPr bwMode="auto">
                          <a:xfrm>
                            <a:off x="0" y="0"/>
                            <a:ext cx="2843516" cy="603035"/>
                            <a:chOff x="0" y="20699"/>
                            <a:chExt cx="44488" cy="9114"/>
                          </a:xfrm>
                        </wpg:grpSpPr>
                        <wps:wsp>
                          <wps:cNvPr id="7813" name="Google Shape;2127;p41"/>
                          <wps:cNvSpPr>
                            <a:spLocks/>
                          </wps:cNvSpPr>
                          <wps:spPr bwMode="auto">
                            <a:xfrm>
                              <a:off x="0" y="22050"/>
                              <a:ext cx="9579" cy="6409"/>
                            </a:xfrm>
                            <a:custGeom>
                              <a:avLst/>
                              <a:gdLst>
                                <a:gd name="T0" fmla="*/ 12824 w 38316"/>
                                <a:gd name="T1" fmla="*/ 0 h 25635"/>
                                <a:gd name="T2" fmla="*/ 1 w 38316"/>
                                <a:gd name="T3" fmla="*/ 12823 h 25635"/>
                                <a:gd name="T4" fmla="*/ 12824 w 38316"/>
                                <a:gd name="T5" fmla="*/ 25635 h 25635"/>
                                <a:gd name="T6" fmla="*/ 30921 w 38316"/>
                                <a:gd name="T7" fmla="*/ 25635 h 25635"/>
                                <a:gd name="T8" fmla="*/ 38315 w 38316"/>
                                <a:gd name="T9" fmla="*/ 12823 h 25635"/>
                                <a:gd name="T10" fmla="*/ 30921 w 38316"/>
                                <a:gd name="T11" fmla="*/ 0 h 25635"/>
                                <a:gd name="T12" fmla="*/ 12824 w 38316"/>
                                <a:gd name="T13" fmla="*/ 0 h 25635"/>
                                <a:gd name="T14" fmla="*/ 0 w 38316"/>
                                <a:gd name="T15" fmla="*/ 0 h 25635"/>
                                <a:gd name="T16" fmla="*/ 38316 w 38316"/>
                                <a:gd name="T17" fmla="*/ 25635 h 25635"/>
                              </a:gdLst>
                              <a:ahLst/>
                              <a:cxnLst>
                                <a:cxn ang="0">
                                  <a:pos x="T0" y="T1"/>
                                </a:cxn>
                                <a:cxn ang="0">
                                  <a:pos x="T2" y="T3"/>
                                </a:cxn>
                                <a:cxn ang="0">
                                  <a:pos x="T4" y="T5"/>
                                </a:cxn>
                                <a:cxn ang="0">
                                  <a:pos x="T6" y="T7"/>
                                </a:cxn>
                                <a:cxn ang="0">
                                  <a:pos x="T8" y="T9"/>
                                </a:cxn>
                                <a:cxn ang="0">
                                  <a:pos x="T10" y="T11"/>
                                </a:cxn>
                                <a:cxn ang="0">
                                  <a:pos x="T12" y="T13"/>
                                </a:cxn>
                              </a:cxnLst>
                              <a:rect l="T14" t="T15" r="T16" b="T17"/>
                              <a:pathLst>
                                <a:path w="38316" h="25635" extrusionOk="0">
                                  <a:moveTo>
                                    <a:pt x="12824" y="0"/>
                                  </a:moveTo>
                                  <a:cubicBezTo>
                                    <a:pt x="5775" y="0"/>
                                    <a:pt x="1" y="5775"/>
                                    <a:pt x="1" y="12823"/>
                                  </a:cubicBezTo>
                                  <a:cubicBezTo>
                                    <a:pt x="1" y="19872"/>
                                    <a:pt x="5775" y="25635"/>
                                    <a:pt x="12824" y="25635"/>
                                  </a:cubicBezTo>
                                  <a:lnTo>
                                    <a:pt x="30921" y="25635"/>
                                  </a:lnTo>
                                  <a:lnTo>
                                    <a:pt x="38315" y="12823"/>
                                  </a:lnTo>
                                  <a:lnTo>
                                    <a:pt x="30921" y="0"/>
                                  </a:lnTo>
                                  <a:lnTo>
                                    <a:pt x="12824" y="0"/>
                                  </a:lnTo>
                                  <a:close/>
                                </a:path>
                              </a:pathLst>
                            </a:custGeom>
                            <a:solidFill>
                              <a:srgbClr val="2020B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ED0542" w14:textId="77777777" w:rsidR="006F4C62" w:rsidRPr="00424F19" w:rsidRDefault="006F4C62" w:rsidP="006F4C62">
                                <w:pPr>
                                  <w:ind w:right="-540"/>
                                  <w:jc w:val="center"/>
                                  <w:rPr>
                                    <w:color w:val="FFFFFF"/>
                                    <w:sz w:val="36"/>
                                    <w:szCs w:val="36"/>
                                    <w:lang w:bidi="ar-SY"/>
                                  </w:rPr>
                                </w:pPr>
                                <w:r>
                                  <w:rPr>
                                    <w:rFonts w:hint="cs"/>
                                    <w:color w:val="FFFFFF"/>
                                    <w:sz w:val="36"/>
                                    <w:szCs w:val="36"/>
                                    <w:rtl/>
                                    <w:lang w:bidi="ar-SY"/>
                                  </w:rPr>
                                  <w:t>02</w:t>
                                </w:r>
                              </w:p>
                            </w:txbxContent>
                          </wps:txbx>
                          <wps:bodyPr rot="0" vert="horz" wrap="square" lIns="274300" tIns="91425" rIns="91425" bIns="91425" anchor="ctr" anchorCtr="0" upright="1">
                            <a:noAutofit/>
                          </wps:bodyPr>
                        </wps:wsp>
                        <wps:wsp>
                          <wps:cNvPr id="7814" name="Google Shape;2128;p41"/>
                          <wps:cNvSpPr>
                            <a:spLocks/>
                          </wps:cNvSpPr>
                          <wps:spPr bwMode="auto">
                            <a:xfrm>
                              <a:off x="7114" y="21538"/>
                              <a:ext cx="37374" cy="7436"/>
                            </a:xfrm>
                            <a:custGeom>
                              <a:avLst/>
                              <a:gdLst>
                                <a:gd name="T0" fmla="*/ 7430 w 149496"/>
                                <a:gd name="T1" fmla="*/ 1 h 29743"/>
                                <a:gd name="T2" fmla="*/ 3715 w 149496"/>
                                <a:gd name="T3" fmla="*/ 6430 h 29743"/>
                                <a:gd name="T4" fmla="*/ 1 w 149496"/>
                                <a:gd name="T5" fmla="*/ 14871 h 29743"/>
                                <a:gd name="T6" fmla="*/ 3989 w 149496"/>
                                <a:gd name="T7" fmla="*/ 23754 h 29743"/>
                                <a:gd name="T8" fmla="*/ 7430 w 149496"/>
                                <a:gd name="T9" fmla="*/ 29742 h 29743"/>
                                <a:gd name="T10" fmla="*/ 144269 w 149496"/>
                                <a:gd name="T11" fmla="*/ 29742 h 29743"/>
                                <a:gd name="T12" fmla="*/ 149496 w 149496"/>
                                <a:gd name="T13" fmla="*/ 24516 h 29743"/>
                                <a:gd name="T14" fmla="*/ 149496 w 149496"/>
                                <a:gd name="T15" fmla="*/ 5227 h 29743"/>
                                <a:gd name="T16" fmla="*/ 144269 w 149496"/>
                                <a:gd name="T17" fmla="*/ 1 h 29743"/>
                                <a:gd name="T18" fmla="*/ 7430 w 149496"/>
                                <a:gd name="T19" fmla="*/ 1 h 297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496" h="29743" extrusionOk="0">
                                  <a:moveTo>
                                    <a:pt x="7430" y="1"/>
                                  </a:moveTo>
                                  <a:lnTo>
                                    <a:pt x="3715" y="6430"/>
                                  </a:lnTo>
                                  <a:lnTo>
                                    <a:pt x="1" y="14871"/>
                                  </a:lnTo>
                                  <a:lnTo>
                                    <a:pt x="3989" y="23754"/>
                                  </a:lnTo>
                                  <a:lnTo>
                                    <a:pt x="7430" y="29742"/>
                                  </a:lnTo>
                                  <a:lnTo>
                                    <a:pt x="144269" y="29742"/>
                                  </a:lnTo>
                                  <a:cubicBezTo>
                                    <a:pt x="147162" y="29742"/>
                                    <a:pt x="149496" y="27397"/>
                                    <a:pt x="149496" y="24516"/>
                                  </a:cubicBezTo>
                                  <a:lnTo>
                                    <a:pt x="149496" y="5227"/>
                                  </a:lnTo>
                                  <a:cubicBezTo>
                                    <a:pt x="149496" y="2334"/>
                                    <a:pt x="147162" y="1"/>
                                    <a:pt x="144269" y="1"/>
                                  </a:cubicBezTo>
                                  <a:lnTo>
                                    <a:pt x="7430" y="1"/>
                                  </a:lnTo>
                                  <a:close/>
                                </a:path>
                              </a:pathLst>
                            </a:custGeom>
                            <a:solidFill>
                              <a:srgbClr val="EEEE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5" name="Google Shape;2129;p41"/>
                          <wps:cNvSpPr>
                            <a:spLocks/>
                          </wps:cNvSpPr>
                          <wps:spPr bwMode="auto">
                            <a:xfrm>
                              <a:off x="43538" y="21588"/>
                              <a:ext cx="950" cy="7335"/>
                            </a:xfrm>
                            <a:custGeom>
                              <a:avLst/>
                              <a:gdLst>
                                <a:gd name="T0" fmla="*/ 0 w 3799"/>
                                <a:gd name="T1" fmla="*/ 1 h 29338"/>
                                <a:gd name="T2" fmla="*/ 0 w 3799"/>
                                <a:gd name="T3" fmla="*/ 29338 h 29338"/>
                                <a:gd name="T4" fmla="*/ 3799 w 3799"/>
                                <a:gd name="T5" fmla="*/ 24314 h 29338"/>
                                <a:gd name="T6" fmla="*/ 3799 w 3799"/>
                                <a:gd name="T7" fmla="*/ 5025 h 29338"/>
                                <a:gd name="T8" fmla="*/ 0 w 3799"/>
                                <a:gd name="T9" fmla="*/ 1 h 29338"/>
                              </a:gdLst>
                              <a:ahLst/>
                              <a:cxnLst>
                                <a:cxn ang="0">
                                  <a:pos x="T0" y="T1"/>
                                </a:cxn>
                                <a:cxn ang="0">
                                  <a:pos x="T2" y="T3"/>
                                </a:cxn>
                                <a:cxn ang="0">
                                  <a:pos x="T4" y="T5"/>
                                </a:cxn>
                                <a:cxn ang="0">
                                  <a:pos x="T6" y="T7"/>
                                </a:cxn>
                                <a:cxn ang="0">
                                  <a:pos x="T8" y="T9"/>
                                </a:cxn>
                              </a:cxnLst>
                              <a:rect l="0" t="0" r="r" b="b"/>
                              <a:pathLst>
                                <a:path w="3799" h="29338" extrusionOk="0">
                                  <a:moveTo>
                                    <a:pt x="0" y="1"/>
                                  </a:moveTo>
                                  <a:lnTo>
                                    <a:pt x="0" y="29338"/>
                                  </a:lnTo>
                                  <a:cubicBezTo>
                                    <a:pt x="2191" y="28719"/>
                                    <a:pt x="3799" y="26707"/>
                                    <a:pt x="3799" y="24314"/>
                                  </a:cubicBezTo>
                                  <a:lnTo>
                                    <a:pt x="3799" y="5025"/>
                                  </a:lnTo>
                                  <a:cubicBezTo>
                                    <a:pt x="3799" y="2632"/>
                                    <a:pt x="2191" y="620"/>
                                    <a:pt x="0" y="1"/>
                                  </a:cubicBez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6" name="Google Shape;2130;p41"/>
                          <wps:cNvSpPr>
                            <a:spLocks/>
                          </wps:cNvSpPr>
                          <wps:spPr bwMode="auto">
                            <a:xfrm>
                              <a:off x="6637" y="20699"/>
                              <a:ext cx="3162" cy="9114"/>
                            </a:xfrm>
                            <a:custGeom>
                              <a:avLst/>
                              <a:gdLst>
                                <a:gd name="T0" fmla="*/ 9335 w 12646"/>
                                <a:gd name="T1" fmla="*/ 0 h 36457"/>
                                <a:gd name="T2" fmla="*/ 1941 w 12646"/>
                                <a:gd name="T3" fmla="*/ 12799 h 36457"/>
                                <a:gd name="T4" fmla="*/ 1941 w 12646"/>
                                <a:gd name="T5" fmla="*/ 23646 h 36457"/>
                                <a:gd name="T6" fmla="*/ 9335 w 12646"/>
                                <a:gd name="T7" fmla="*/ 36457 h 36457"/>
                                <a:gd name="T8" fmla="*/ 12645 w 12646"/>
                                <a:gd name="T9" fmla="*/ 36457 h 36457"/>
                                <a:gd name="T10" fmla="*/ 5251 w 12646"/>
                                <a:gd name="T11" fmla="*/ 23646 h 36457"/>
                                <a:gd name="T12" fmla="*/ 5251 w 12646"/>
                                <a:gd name="T13" fmla="*/ 12799 h 36457"/>
                                <a:gd name="T14" fmla="*/ 12645 w 12646"/>
                                <a:gd name="T15" fmla="*/ 0 h 36457"/>
                                <a:gd name="T16" fmla="*/ 9335 w 12646"/>
                                <a:gd name="T17" fmla="*/ 0 h 364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646" h="36457" extrusionOk="0">
                                  <a:moveTo>
                                    <a:pt x="9335" y="0"/>
                                  </a:moveTo>
                                  <a:lnTo>
                                    <a:pt x="1941" y="12799"/>
                                  </a:lnTo>
                                  <a:cubicBezTo>
                                    <a:pt x="1" y="16157"/>
                                    <a:pt x="1" y="20288"/>
                                    <a:pt x="1941" y="23646"/>
                                  </a:cubicBezTo>
                                  <a:lnTo>
                                    <a:pt x="9335" y="36457"/>
                                  </a:lnTo>
                                  <a:lnTo>
                                    <a:pt x="12645" y="36457"/>
                                  </a:lnTo>
                                  <a:lnTo>
                                    <a:pt x="5251" y="23646"/>
                                  </a:lnTo>
                                  <a:cubicBezTo>
                                    <a:pt x="3311" y="20288"/>
                                    <a:pt x="3311" y="16157"/>
                                    <a:pt x="5251" y="12799"/>
                                  </a:cubicBezTo>
                                  <a:lnTo>
                                    <a:pt x="12645" y="0"/>
                                  </a:lnTo>
                                  <a:lnTo>
                                    <a:pt x="9335" y="0"/>
                                  </a:lnTo>
                                  <a:close/>
                                </a:path>
                              </a:pathLst>
                            </a:custGeom>
                            <a:solidFill>
                              <a:srgbClr val="4949E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817" name="Google Shape;2131;p41"/>
                          <wps:cNvSpPr txBox="1">
                            <a:spLocks noChangeArrowheads="1"/>
                          </wps:cNvSpPr>
                          <wps:spPr bwMode="auto">
                            <a:xfrm>
                              <a:off x="10561" y="22206"/>
                              <a:ext cx="32218" cy="6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3A3D1" w14:textId="77777777"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المتساهلة</w:t>
                                </w:r>
                              </w:p>
                            </w:txbxContent>
                          </wps:txbx>
                          <wps:bodyPr rot="0" vert="horz" wrap="square" lIns="91425" tIns="91425" rIns="91425" bIns="0" anchor="ctr" anchorCtr="0" upright="1">
                            <a:noAutofit/>
                          </wps:bodyPr>
                        </wps:wsp>
                      </wpg:grpSp>
                    </wpg:wgp>
                  </a:graphicData>
                </a:graphic>
              </wp:inline>
            </w:drawing>
          </mc:Choice>
          <mc:Fallback>
            <w:pict>
              <v:group w14:anchorId="0BFD860A" id="Group 8441" o:spid="_x0000_s1762" style="width:451.3pt;height:111.45pt;mso-position-horizontal-relative:char;mso-position-vertical-relative:line" coordsize="57327,14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">
                <v:group id="Google Shape;2093;p41" o:spid="_x0000_s1763" style="position:absolute;left:28892;width:28435;height:6030;flip:x" coordsize="44488,9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">
                  <v:shape id="Google Shape;2094;p41" o:spid="_x0000_s1764" style="position:absolute;top:1354;width:9579;height:6409;visibility:visible;mso-wrap-style:square;v-text-anchor:middle" coordsize="38316,256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" adj="-11796480,,5400" path="m12824,c5775,,1,5763,1,12823v,7049,5774,12812,12823,12812l30921,25635,38315,12823,30921,,12824,xe" fillcolor="#c6282f" stroked="f">
                    <v:stroke joinstyle="miter"/>
                    <v:formulas/>
                    <v:path arrowok="t" o:extrusionok="f" o:connecttype="custom" o:connectlocs="3206,0;0,3206;3206,6409;7730,6409;9579,3206;7730,0;3206,0" o:connectangles="0,0,0,0,0,0,0" textboxrect="0,0,38316,25635"/>
                    <v:textbox inset="7.61944mm,2.53958mm,2.53958mm,2.53958mm">
                      <w:txbxContent>
                        <w:p w14:paraId="61ACBC54" w14:textId="77777777" w:rsidR="006F4C62" w:rsidRPr="00424F19" w:rsidRDefault="006F4C62" w:rsidP="006F4C62">
                          <w:pPr>
                            <w:jc w:val="center"/>
                            <w:rPr>
                              <w:color w:val="FFFFFF"/>
                              <w:sz w:val="36"/>
                              <w:szCs w:val="36"/>
                            </w:rPr>
                          </w:pPr>
                          <w:r w:rsidRPr="00424F19">
                            <w:rPr>
                              <w:color w:val="FFFFFF"/>
                              <w:sz w:val="36"/>
                              <w:szCs w:val="36"/>
                            </w:rPr>
                            <w:t>01</w:t>
                          </w:r>
                        </w:p>
                      </w:txbxContent>
                    </v:textbox>
                  </v:shape>
                  <v:shape id="Google Shape;2095;p41" o:spid="_x0000_s1765" style="position:absolute;left:7307;top:842;width:37181;height:7433;visibility:visible;mso-wrap-style:square;v-text-anchor:middle" coordsize="148722,29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" path="m6656,1l2179,6430,1,14871r2857,9144l6656,29730r136839,c146388,29730,148722,27397,148722,24516r,-19289c148722,2334,146388,1,143495,1l6656,1xe" fillcolor="#eee" stroked="f">
                    <v:path arrowok="t" o:extrusionok="f" o:connecttype="custom" o:connectlocs="1664,0;545,1608;0,3718;715,6004;1664,7433;35874,7433;37181,6129;37181,1307;35874,0;1664,0" o:connectangles="0,0,0,0,0,0,0,0,0,0"/>
                  </v:shape>
                  <v:shape id="Google Shape;2096;p41" o:spid="_x0000_s1766" style="position:absolute;left:6840;width:2959;height:9117;visibility:visible;mso-wrap-style:square;v-text-anchor:middle" coordsize="11836,36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" path="m8525,l3251,9144c,14764,,21705,3251,27337r5274,9132l11835,36469,6561,27337c3310,21705,3310,14764,6561,9144l11835,,8525,xe" fillcolor="#ec3a3b" stroked="f">
                    <v:path arrowok="t" o:extrusionok="f" o:connecttype="custom" o:connectlocs="2131,0;813,2286;813,6834;2131,9117;2959,9117;1640,6834;1640,2286;2959,0;2131,0" o:connectangles="0,0,0,0,0,0,0,0,0"/>
                  </v:shape>
                  <v:shape id="Google Shape;2097;p41" o:spid="_x0000_s1767" style="position:absolute;left:43538;top:893;width:950;height:7331;visibility:visible;mso-wrap-style:square;v-text-anchor:middle" coordsize="3799,29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" path="m,l,29325v2191,-619,3799,-2619,3799,-5012l3799,5024c3799,2631,2191,619,,xe" fillcolor="#ec3a3b" stroked="f">
                    <v:path arrowok="t" o:extrusionok="f" o:connecttype="custom" o:connectlocs="0,0;0,7331;950,6078;950,1256;0,0" o:connectangles="0,0,0,0,0"/>
                  </v:shape>
                  <v:shape id="Google Shape;2098;p41" o:spid="_x0000_s1768" type="#_x0000_t202" style="position:absolute;left:10279;top:1353;width:33054;height:6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" filled="f" stroked="f">
                    <v:textbox inset="2.53958mm,2.53958mm,2.53958mm,0">
                      <w:txbxContent>
                        <w:p w14:paraId="3635974A" w14:textId="77777777"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الاستبدادية</w:t>
                          </w:r>
                        </w:p>
                      </w:txbxContent>
                    </v:textbox>
                  </v:shape>
                </v:group>
                <v:group id="Google Shape;2106;p41" o:spid="_x0000_s1769" style="position:absolute;left:14414;top:8128;width:28435;height:6031;flip:x" coordorigin=",10349" coordsize="44488,9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">
                  <v:shape id="Google Shape;2107;p41" o:spid="_x0000_s1770" style="position:absolute;top:11703;width:9579;height:6409;visibility:visible;mso-wrap-style:square;v-text-anchor:middle" coordsize="38316,256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" adj="-11796480,,5400" path="m12824,c5775,,1,5763,1,12812v,7048,5774,12823,12823,12823l30921,25635,38315,12812,30921,,12824,xe" fillcolor="#2fc948" stroked="f">
                    <v:stroke joinstyle="miter"/>
                    <v:formulas/>
                    <v:path arrowok="t" o:extrusionok="f" o:connecttype="custom" o:connectlocs="3206,0;0,3203;3206,6409;7730,6409;9579,3203;7730,0;3206,0" o:connectangles="0,0,0,0,0,0,0" textboxrect="0,0,38316,25635"/>
                    <v:textbox inset="7.61944mm,2.53958mm,2.53958mm,2.53958mm">
                      <w:txbxContent>
                        <w:p w14:paraId="4AE0E02E" w14:textId="77777777" w:rsidR="006F4C62" w:rsidRPr="00424F19" w:rsidRDefault="006F4C62" w:rsidP="006F4C62">
                          <w:pPr>
                            <w:ind w:left="-187" w:right="-187"/>
                            <w:jc w:val="center"/>
                            <w:rPr>
                              <w:color w:val="FFFFFF"/>
                              <w:sz w:val="36"/>
                              <w:szCs w:val="36"/>
                              <w:lang w:bidi="ar-SY"/>
                            </w:rPr>
                          </w:pPr>
                          <w:r>
                            <w:rPr>
                              <w:rFonts w:hint="cs"/>
                              <w:color w:val="FFFFFF"/>
                              <w:sz w:val="36"/>
                              <w:szCs w:val="36"/>
                              <w:rtl/>
                              <w:lang w:bidi="ar-SY"/>
                            </w:rPr>
                            <w:t>03</w:t>
                          </w:r>
                        </w:p>
                      </w:txbxContent>
                    </v:textbox>
                  </v:shape>
                  <v:shape id="Google Shape;2108;p41" o:spid="_x0000_s1771" style="position:absolute;left:7114;top:11188;width:37374;height:7436;visibility:visible;mso-wrap-style:square;v-text-anchor:middle" coordsize="149496,29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" path="m7430,1l4168,5894,1,14872r4655,9691l7430,29742r136839,c147162,29742,149496,27409,149496,24516r,-19289c149496,2346,147162,1,144269,1l7430,1xe" fillcolor="#eee" stroked="f">
                    <v:path arrowok="t" o:extrusionok="f" o:connecttype="custom" o:connectlocs="1858,0;1042,1474;0,3718;1164,6141;1858,7436;36067,7436;37374,6129;37374,1307;36067,0;1858,0" o:connectangles="0,0,0,0,0,0,0,0,0,0"/>
                  </v:shape>
                  <v:shape id="Google Shape;2109;p41" o:spid="_x0000_s1772" style="position:absolute;left:43538;top:11239;width:950;height:7334;visibility:visible;mso-wrap-style:square;v-text-anchor:middle" coordsize="3799,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" path="m,l,29337v2191,-619,3799,-2631,3799,-5024l3799,5024c3799,2631,2191,619,,xe" fillcolor="#69e781" stroked="f">
                    <v:path arrowok="t" o:extrusionok="f" o:connecttype="custom" o:connectlocs="0,0;0,7334;950,6078;950,1256;0,0" o:connectangles="0,0,0,0,0"/>
                  </v:shape>
                  <v:shape id="Google Shape;2110;p41" o:spid="_x0000_s1773" style="position:absolute;left:6637;top:10349;width:3162;height:9114;visibility:visible;mso-wrap-style:square;v-text-anchor:middle" coordsize="12646,3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" path="m9335,l1941,12811c1,16169,1,20300,1941,23658l9335,36457r3310,l5251,23658v-1940,-3358,-1940,-7489,,-10847l12645,,9335,xe" fillcolor="#69e781" stroked="f">
                    <v:path arrowok="t" o:extrusionok="f" o:connecttype="custom" o:connectlocs="2334,0;485,3203;485,5914;2334,9114;3162,9114;1313,5914;1313,3203;3162,0;2334,0" o:connectangles="0,0,0,0,0,0,0,0,0"/>
                  </v:shape>
                  <v:shape id="Google Shape;2111;p41" o:spid="_x0000_s1774" type="#_x0000_t202" style="position:absolute;left:10561;top:12058;width:32218;height:6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" filled="f" stroked="f">
                    <v:textbox inset="2.53958mm,2.53958mm,2.53958mm,0">
                      <w:txbxContent>
                        <w:p w14:paraId="4F0D3D6C" w14:textId="77777777"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المشاركة (التعاونية)</w:t>
                          </w:r>
                        </w:p>
                      </w:txbxContent>
                    </v:textbox>
                  </v:shape>
                </v:group>
                <v:group id="Google Shape;2126;p41" o:spid="_x0000_s1775" style="position:absolute;width:28435;height:6030" coordorigin=",20699" coordsize="44488,9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">
                  <v:shape id="Google Shape;2127;p41" o:spid="_x0000_s1776" style="position:absolute;top:22050;width:9579;height:6409;visibility:visible;mso-wrap-style:square;v-text-anchor:middle" coordsize="38316,256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" adj="-11796480,,5400" path="m12824,c5775,,1,5775,1,12823v,7049,5774,12812,12823,12812l30921,25635,38315,12823,30921,,12824,xe" fillcolor="#2020ba" stroked="f">
                    <v:stroke joinstyle="miter"/>
                    <v:formulas/>
                    <v:path arrowok="t" o:extrusionok="f" o:connecttype="custom" o:connectlocs="3206,0;0,3206;3206,6409;7730,6409;9579,3206;7730,0;3206,0" o:connectangles="0,0,0,0,0,0,0" textboxrect="0,0,38316,25635"/>
                    <v:textbox inset="7.61944mm,2.53958mm,2.53958mm,2.53958mm">
                      <w:txbxContent>
                        <w:p w14:paraId="1CED0542" w14:textId="77777777" w:rsidR="006F4C62" w:rsidRPr="00424F19" w:rsidRDefault="006F4C62" w:rsidP="006F4C62">
                          <w:pPr>
                            <w:ind w:right="-540"/>
                            <w:jc w:val="center"/>
                            <w:rPr>
                              <w:color w:val="FFFFFF"/>
                              <w:sz w:val="36"/>
                              <w:szCs w:val="36"/>
                              <w:lang w:bidi="ar-SY"/>
                            </w:rPr>
                          </w:pPr>
                          <w:r>
                            <w:rPr>
                              <w:rFonts w:hint="cs"/>
                              <w:color w:val="FFFFFF"/>
                              <w:sz w:val="36"/>
                              <w:szCs w:val="36"/>
                              <w:rtl/>
                              <w:lang w:bidi="ar-SY"/>
                            </w:rPr>
                            <w:t>02</w:t>
                          </w:r>
                        </w:p>
                      </w:txbxContent>
                    </v:textbox>
                  </v:shape>
                  <v:shape id="Google Shape;2128;p41" o:spid="_x0000_s1777" style="position:absolute;left:7114;top:21538;width:37374;height:7436;visibility:visible;mso-wrap-style:square;v-text-anchor:middle" coordsize="149496,29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" path="m7430,1l3715,6430,1,14871r3988,8883l7430,29742r136839,c147162,29742,149496,27397,149496,24516r,-19289c149496,2334,147162,1,144269,1l7430,1xe" fillcolor="#eee" stroked="f">
                    <v:path arrowok="t" o:extrusionok="f" o:connecttype="custom" o:connectlocs="1858,0;929,1608;0,3718;997,5939;1858,7436;36067,7436;37374,6129;37374,1307;36067,0;1858,0" o:connectangles="0,0,0,0,0,0,0,0,0,0"/>
                  </v:shape>
                  <v:shape id="Google Shape;2129;p41" o:spid="_x0000_s1778" style="position:absolute;left:43538;top:21588;width:950;height:7335;visibility:visible;mso-wrap-style:square;v-text-anchor:middle" coordsize="3799,29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" path="m,1l,29338v2191,-619,3799,-2631,3799,-5024l3799,5025c3799,2632,2191,620,,1xe" fillcolor="#4949e7" stroked="f">
                    <v:path arrowok="t" o:extrusionok="f" o:connecttype="custom" o:connectlocs="0,0;0,7335;950,6079;950,1256;0,0" o:connectangles="0,0,0,0,0"/>
                  </v:shape>
                  <v:shape id="Google Shape;2130;p41" o:spid="_x0000_s1779" style="position:absolute;left:6637;top:20699;width:3162;height:9114;visibility:visible;mso-wrap-style:square;v-text-anchor:middle" coordsize="12646,3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" path="m9335,l1941,12799c1,16157,1,20288,1941,23646l9335,36457r3310,l5251,23646v-1940,-3358,-1940,-7489,,-10847l12645,,9335,xe" fillcolor="#4949e7" stroked="f">
                    <v:path arrowok="t" o:extrusionok="f" o:connecttype="custom" o:connectlocs="2334,0;485,3200;485,5911;2334,9114;3162,9114;1313,5911;1313,3200;3162,0;2334,0" o:connectangles="0,0,0,0,0,0,0,0,0"/>
                  </v:shape>
                  <v:shape id="Google Shape;2131;p41" o:spid="_x0000_s1780" type="#_x0000_t202" style="position:absolute;left:10561;top:22206;width:32218;height:6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" filled="f" stroked="f">
                    <v:textbox inset="2.53958mm,2.53958mm,2.53958mm,0">
                      <w:txbxContent>
                        <w:p w14:paraId="3F63A3D1" w14:textId="77777777" w:rsidR="006F4C62" w:rsidRPr="00424F19" w:rsidRDefault="006F4C62" w:rsidP="006F4C62">
                          <w:pPr>
                            <w:rPr>
                              <w:rFonts w:ascii="Adobe Arabic" w:eastAsia="Roboto" w:hAnsi="Adobe Arabic" w:cs="Adobe Arabic"/>
                              <w:b/>
                              <w:bCs/>
                              <w:color w:val="434343"/>
                              <w:sz w:val="40"/>
                              <w:szCs w:val="40"/>
                              <w:lang w:bidi="ar-SY"/>
                            </w:rPr>
                          </w:pPr>
                          <w:r w:rsidRPr="006F4C62">
                            <w:rPr>
                              <w:rFonts w:ascii="Adobe Arabic" w:eastAsia="Roboto" w:hAnsi="Adobe Arabic" w:cs="Adobe Arabic"/>
                              <w:b/>
                              <w:bCs/>
                              <w:color w:val="434343"/>
                              <w:sz w:val="40"/>
                              <w:szCs w:val="40"/>
                              <w:rtl/>
                              <w:lang w:bidi="ar-SY"/>
                            </w:rPr>
                            <w:t>القيادة المتساهلة</w:t>
                          </w:r>
                        </w:p>
                      </w:txbxContent>
                    </v:textbox>
                  </v:shape>
                </v:group>
                <w10:anchorlock/>
              </v:group>
            </w:pict>
          </mc:Fallback>
        </mc:AlternateContent>
      </w:r>
    </w:p>
    <w:p w14:paraId="6B6777CD" w14:textId="77777777" w:rsidR="00B4310C" w:rsidRDefault="00B4310C" w:rsidP="00227842">
      <w:pPr>
        <w:jc w:val="center"/>
        <w:rPr>
          <w:rtl/>
        </w:rPr>
      </w:pPr>
    </w:p>
    <w:p w14:paraId="7B6BF09A" w14:textId="77777777" w:rsidR="00B4310C" w:rsidRDefault="006F4C62" w:rsidP="006F4C62">
      <w:pPr>
        <w:keepNext/>
        <w:jc w:val="center"/>
        <w:rPr>
          <w:rtl/>
        </w:rPr>
      </w:pPr>
      <w:r>
        <w:rPr>
          <w:noProof/>
          <w:rtl/>
        </w:rPr>
        <w:lastRenderedPageBreak/>
        <w:drawing>
          <wp:anchor distT="0" distB="0" distL="114300" distR="114300" simplePos="0" relativeHeight="252250112" behindDoc="0" locked="0" layoutInCell="1" allowOverlap="1" wp14:anchorId="1A3DC70E" wp14:editId="4F0A1D1B">
            <wp:simplePos x="0" y="0"/>
            <wp:positionH relativeFrom="column">
              <wp:posOffset>-95250</wp:posOffset>
            </wp:positionH>
            <wp:positionV relativeFrom="paragraph">
              <wp:posOffset>539750</wp:posOffset>
            </wp:positionV>
            <wp:extent cx="1562735" cy="1270000"/>
            <wp:effectExtent l="0" t="0" r="0" b="6350"/>
            <wp:wrapSquare wrapText="bothSides"/>
            <wp:docPr id="8430" name="Picture 8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0" name="Picture 8430"/>
                    <pic:cNvPicPr/>
                  </pic:nvPicPr>
                  <pic:blipFill>
                    <a:blip r:embed="rId99">
                      <a:extLst>
                        <a:ext uri="{28A0092B-C50C-407E-A947-70E740481C1C}">
                          <a14:useLocalDpi xmlns:a14="http://schemas.microsoft.com/office/drawing/2010/main" val="0"/>
                        </a:ext>
                      </a:extLst>
                    </a:blip>
                    <a:stretch>
                      <a:fillRect/>
                    </a:stretch>
                  </pic:blipFill>
                  <pic:spPr>
                    <a:xfrm flipH="1">
                      <a:off x="0" y="0"/>
                      <a:ext cx="1562735" cy="1270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inline distT="0" distB="0" distL="0" distR="0" wp14:anchorId="520B776A" wp14:editId="1CF0F8D9">
                <wp:extent cx="5728970" cy="471805"/>
                <wp:effectExtent l="0" t="0" r="5080" b="4445"/>
                <wp:docPr id="7926"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7927" name="Group 21"/>
                        <wpg:cNvGrpSpPr>
                          <a:grpSpLocks/>
                        </wpg:cNvGrpSpPr>
                        <wpg:grpSpPr bwMode="auto">
                          <a:xfrm>
                            <a:off x="40852" y="0"/>
                            <a:ext cx="20474" cy="5058"/>
                            <a:chOff x="31081" y="0"/>
                            <a:chExt cx="29868" cy="7110"/>
                          </a:xfrm>
                        </wpg:grpSpPr>
                        <wps:wsp>
                          <wps:cNvPr id="7928" name="Rectangle: Rounded Corners 55">
                            <a:extLst>
                              <a:ext uri="{C183D7F6-B498-43B3-948B-1728B52AA6E4}">
                                <adec:decorative xmlns:adec="http://schemas.microsoft.com/office/drawing/2017/decorative" val="1"/>
                              </a:ext>
                            </a:extLst>
                          </wps:cNvPr>
                          <wps:cNvSpPr>
                            <a:spLocks noChangeArrowheads="1"/>
                          </wps:cNvSpPr>
                          <wps:spPr bwMode="auto">
                            <a:xfrm>
                              <a:off x="31081" y="0"/>
                              <a:ext cx="2986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248DA9" w14:textId="77777777"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الاستبدادية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792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286E2D4" w14:textId="77777777" w:rsidR="006F4C62" w:rsidRPr="0056070B" w:rsidRDefault="006F4C62" w:rsidP="006F4C62">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793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20B776A" id="_x0000_s1781"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">
                <v:group id="Group 21" o:spid="_x0000_s1782" style="position:absolute;left:40852;width:20474;height:5058" coordorigin="31081" coordsize="2986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">
                  <v:roundrect id="Rectangle: Rounded Corners 55" o:spid="_x0000_s1783" alt="&quot;&quot;" style="position:absolute;left:31081;width:2986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" fillcolor="#c00000" stroked="f" strokeweight="1pt">
                    <v:stroke joinstyle="miter"/>
                    <v:textbox inset=",1mm,,1mm">
                      <w:txbxContent>
                        <w:p w14:paraId="77248DA9" w14:textId="77777777"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الاستبدادية</w:t>
                          </w:r>
                          <w:r w:rsidRPr="00E152AC">
                            <w:rPr>
                              <w:rFonts w:hint="cs"/>
                              <w:bCs w:val="0"/>
                              <w:color w:val="FFFFFF" w:themeColor="background1"/>
                              <w:rtl/>
                              <w:lang w:bidi="ar-SY"/>
                            </w:rPr>
                            <w:t>:</w:t>
                          </w:r>
                        </w:p>
                      </w:txbxContent>
                    </v:textbox>
                  </v:roundrect>
                  <v:oval id="Oval 61" o:spid="_x0000_s178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" fillcolor="#272727 [2749]" stroked="f" strokeweight="1pt">
                    <v:stroke joinstyle="miter"/>
                    <v:shadow on="t" color="black" opacity="26213f" origin=",-.5" offset="0,3pt"/>
                    <v:textbox inset="0,0,0,0">
                      <w:txbxContent>
                        <w:p w14:paraId="6286E2D4" w14:textId="77777777" w:rsidR="006F4C62" w:rsidRPr="0056070B" w:rsidRDefault="006F4C62" w:rsidP="006F4C62">
                          <w:pPr>
                            <w:jc w:val="center"/>
                            <w:rPr>
                              <w:color w:val="FFFFFF" w:themeColor="background1"/>
                              <w:lang w:bidi="ar-SY"/>
                            </w:rPr>
                          </w:pPr>
                          <w:r>
                            <w:rPr>
                              <w:rFonts w:hint="cs"/>
                              <w:color w:val="FFFFFF" w:themeColor="background1"/>
                              <w:rtl/>
                              <w:lang w:bidi="ar-SY"/>
                            </w:rPr>
                            <w:t>1</w:t>
                          </w:r>
                        </w:p>
                      </w:txbxContent>
                    </v:textbox>
                  </v:oval>
                </v:group>
                <v:rect id="Rectangle 25" o:spid="_x0000_s178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" fillcolor="#c00000" stroked="f" strokeweight="1pt"/>
                <w10:anchorlock/>
              </v:group>
            </w:pict>
          </mc:Fallback>
        </mc:AlternateContent>
      </w:r>
    </w:p>
    <w:p w14:paraId="76FA2AF8" w14:textId="77777777" w:rsidR="006F4C62" w:rsidRPr="00C75711" w:rsidRDefault="006F4C62" w:rsidP="006F4C62">
      <w:pPr>
        <w:rPr>
          <w:rtl/>
        </w:rPr>
      </w:pPr>
      <w:r w:rsidRPr="00C75711">
        <w:rPr>
          <w:rtl/>
        </w:rPr>
        <w:t xml:space="preserve">وتسمى أيضاً بالقيادة التسلطية، أو الأوتوقراطية، وهي تعود للعصور القديمة فالدولة </w:t>
      </w:r>
      <w:r w:rsidRPr="00C75711">
        <w:rPr>
          <w:rFonts w:hint="cs"/>
          <w:rtl/>
        </w:rPr>
        <w:t>القوية</w:t>
      </w:r>
      <w:r w:rsidRPr="006F4C62">
        <w:rPr>
          <w:rFonts w:hint="cs"/>
          <w:noProof/>
          <w:rtl/>
          <w:lang w:val="ar-SA"/>
        </w:rPr>
        <w:t xml:space="preserve"> </w:t>
      </w:r>
      <w:r w:rsidRPr="00C75711">
        <w:rPr>
          <w:rFonts w:hint="cs"/>
          <w:rtl/>
        </w:rPr>
        <w:t>تستعمر</w:t>
      </w:r>
      <w:r w:rsidRPr="00C75711">
        <w:rPr>
          <w:rtl/>
        </w:rPr>
        <w:t xml:space="preserve"> الدويلات الصغرى، وكذلك على مستوى الأفراد القوي يقهر الضعيف. وتنطلق فلسفة القيادة الاستبدادية من مبدأ إيمان القادة المتسلطين بان عليهم إجبار العاملين على أداء الأعمال انطلاقاً من سلطتهم الرسمية التي تخولهم إياها اللوائح والقوانين التنظيمية والتي يرون بأنه يجب عليهم تفعيلها واستخدامها كأدوات تحكم وضغط على العاملين ليحققوا أهداف التنظيم، فالقائد التسلطي يتصف بسلوكه التعسفي الذي يقوم على التخويف بالتهديد والوعيد والعقاب. ومن هنا فإن القائد لا يكترث عادة بآراء العاملين ولا يلقى لها بالاً.</w:t>
      </w:r>
    </w:p>
    <w:p w14:paraId="764F6301" w14:textId="77777777" w:rsidR="006F4C62" w:rsidRDefault="006F4C62" w:rsidP="00227842">
      <w:pPr>
        <w:jc w:val="center"/>
        <w:rPr>
          <w:rtl/>
        </w:rPr>
      </w:pPr>
      <w:r>
        <w:rPr>
          <w:noProof/>
        </w:rPr>
        <mc:AlternateContent>
          <mc:Choice Requires="wpg">
            <w:drawing>
              <wp:inline distT="0" distB="0" distL="0" distR="0" wp14:anchorId="6387606A" wp14:editId="5B8ABC91">
                <wp:extent cx="5728970" cy="471805"/>
                <wp:effectExtent l="0" t="0" r="5080" b="4445"/>
                <wp:docPr id="8431"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8432" name="Group 21"/>
                        <wpg:cNvGrpSpPr>
                          <a:grpSpLocks/>
                        </wpg:cNvGrpSpPr>
                        <wpg:grpSpPr bwMode="auto">
                          <a:xfrm>
                            <a:off x="40852" y="0"/>
                            <a:ext cx="20474" cy="5058"/>
                            <a:chOff x="31081" y="0"/>
                            <a:chExt cx="29868" cy="7110"/>
                          </a:xfrm>
                        </wpg:grpSpPr>
                        <wps:wsp>
                          <wps:cNvPr id="8433" name="Rectangle: Rounded Corners 55">
                            <a:extLst>
                              <a:ext uri="{C183D7F6-B498-43B3-948B-1728B52AA6E4}">
                                <adec:decorative xmlns:adec="http://schemas.microsoft.com/office/drawing/2017/decorative" val="1"/>
                              </a:ext>
                            </a:extLst>
                          </wps:cNvPr>
                          <wps:cNvSpPr>
                            <a:spLocks noChangeArrowheads="1"/>
                          </wps:cNvSpPr>
                          <wps:spPr bwMode="auto">
                            <a:xfrm>
                              <a:off x="31081" y="0"/>
                              <a:ext cx="2986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AE5C0B8" w14:textId="77777777"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المتساهلة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3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5D40952" w14:textId="77777777" w:rsidR="006F4C62" w:rsidRPr="0056070B" w:rsidRDefault="006F4C62" w:rsidP="006F4C62">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843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6387606A" id="_x0000_s1786"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">
                <v:group id="Group 21" o:spid="_x0000_s1787" style="position:absolute;left:40852;width:20474;height:5058" coordorigin="31081" coordsize="2986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">
                  <v:roundrect id="Rectangle: Rounded Corners 55" o:spid="_x0000_s1788" alt="&quot;&quot;" style="position:absolute;left:31081;width:2986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" fillcolor="#c00000" stroked="f" strokeweight="1pt">
                    <v:stroke joinstyle="miter"/>
                    <v:textbox inset=",1mm,,1mm">
                      <w:txbxContent>
                        <w:p w14:paraId="2AE5C0B8" w14:textId="77777777"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المتساهلة</w:t>
                          </w:r>
                          <w:r w:rsidRPr="00E152AC">
                            <w:rPr>
                              <w:rFonts w:hint="cs"/>
                              <w:bCs w:val="0"/>
                              <w:color w:val="FFFFFF" w:themeColor="background1"/>
                              <w:rtl/>
                              <w:lang w:bidi="ar-SY"/>
                            </w:rPr>
                            <w:t>:</w:t>
                          </w:r>
                        </w:p>
                      </w:txbxContent>
                    </v:textbox>
                  </v:roundrect>
                  <v:oval id="Oval 61" o:spid="_x0000_s1789"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" fillcolor="#272727 [2749]" stroked="f" strokeweight="1pt">
                    <v:stroke joinstyle="miter"/>
                    <v:shadow on="t" color="black" opacity="26213f" origin=",-.5" offset="0,3pt"/>
                    <v:textbox inset="0,0,0,0">
                      <w:txbxContent>
                        <w:p w14:paraId="05D40952" w14:textId="77777777" w:rsidR="006F4C62" w:rsidRPr="0056070B" w:rsidRDefault="006F4C62" w:rsidP="006F4C62">
                          <w:pPr>
                            <w:jc w:val="center"/>
                            <w:rPr>
                              <w:color w:val="FFFFFF" w:themeColor="background1"/>
                              <w:lang w:bidi="ar-SY"/>
                            </w:rPr>
                          </w:pPr>
                          <w:r>
                            <w:rPr>
                              <w:rFonts w:hint="cs"/>
                              <w:color w:val="FFFFFF" w:themeColor="background1"/>
                              <w:rtl/>
                              <w:lang w:bidi="ar-SY"/>
                            </w:rPr>
                            <w:t>2</w:t>
                          </w:r>
                        </w:p>
                      </w:txbxContent>
                    </v:textbox>
                  </v:oval>
                </v:group>
                <v:rect id="Rectangle 25" o:spid="_x0000_s1790"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" fillcolor="#c00000" stroked="f" strokeweight="1pt"/>
                <w10:anchorlock/>
              </v:group>
            </w:pict>
          </mc:Fallback>
        </mc:AlternateContent>
      </w:r>
    </w:p>
    <w:p w14:paraId="5E960164" w14:textId="77777777" w:rsidR="006F4C62" w:rsidRPr="00C75711" w:rsidRDefault="006F4C62" w:rsidP="006F4C62">
      <w:pPr>
        <w:rPr>
          <w:rtl/>
        </w:rPr>
      </w:pPr>
      <w:r w:rsidRPr="00C75711">
        <w:rPr>
          <w:rtl/>
        </w:rPr>
        <w:t xml:space="preserve">وتسمى أيضاً بالقيادة المتحررة، أو </w:t>
      </w:r>
      <w:r w:rsidRPr="00C75711">
        <w:rPr>
          <w:rFonts w:hint="cs"/>
          <w:rtl/>
        </w:rPr>
        <w:t>الفوضوية</w:t>
      </w:r>
      <w:r w:rsidRPr="00C75711">
        <w:rPr>
          <w:rFonts w:hint="eastAsia"/>
          <w:rtl/>
        </w:rPr>
        <w:t>،</w:t>
      </w:r>
      <w:r w:rsidRPr="00C75711">
        <w:rPr>
          <w:rtl/>
        </w:rPr>
        <w:t xml:space="preserve"> أو غير الموجهة، أو قيادة عدم التدخل وقد ظهرت هذه الفلسفة في القيادة كردة فعل للقيادة التسلطية، حيث يرى بعض المفكرين بأنه مادام يمكن للقائد أن يكون متسلطاً فإنه يمكن له أن يكون متساهلاً، ولذلك فقد جاءت القيادة المتساهلة على الطرف المعاكس من القيادة التسلطية.</w:t>
      </w:r>
    </w:p>
    <w:p w14:paraId="3BC0460D" w14:textId="77777777" w:rsidR="006F4C62" w:rsidRDefault="006F4C62" w:rsidP="006F4C62">
      <w:pPr>
        <w:rPr>
          <w:rtl/>
        </w:rPr>
      </w:pPr>
      <w:r w:rsidRPr="00C75711">
        <w:rPr>
          <w:rtl/>
        </w:rPr>
        <w:t xml:space="preserve">إن فلسفة القيادة </w:t>
      </w:r>
      <w:r w:rsidRPr="00C75711">
        <w:rPr>
          <w:rFonts w:hint="cs"/>
          <w:rtl/>
        </w:rPr>
        <w:t>المتساهلة تقوم</w:t>
      </w:r>
      <w:r w:rsidRPr="00C75711">
        <w:rPr>
          <w:rtl/>
        </w:rPr>
        <w:t xml:space="preserve"> على أنه مادام القائد (في القيادة التسلطية) يميل إلى التحكم في الأفراد ويفرض عليهم تنفيذ أوامره وتعليماته، فإن النقيض من ذلك (القيادة المتساهلة) يمكن أن تصبح هي الحل بعد فشل القيادة الاستبدادية في كثير من الأحيان في تحقيق هدفها.</w:t>
      </w:r>
    </w:p>
    <w:p w14:paraId="5A4C29B4" w14:textId="77777777" w:rsidR="006F4C62" w:rsidRPr="00C75711" w:rsidRDefault="006F4C62" w:rsidP="006F4C62">
      <w:pPr>
        <w:rPr>
          <w:rtl/>
        </w:rPr>
      </w:pPr>
      <w:r>
        <w:rPr>
          <w:noProof/>
        </w:rPr>
        <mc:AlternateContent>
          <mc:Choice Requires="wpg">
            <w:drawing>
              <wp:inline distT="0" distB="0" distL="0" distR="0" wp14:anchorId="7470DC64" wp14:editId="28C3E0BD">
                <wp:extent cx="5728970" cy="471805"/>
                <wp:effectExtent l="0" t="0" r="5080" b="4445"/>
                <wp:docPr id="8436"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8437" name="Group 21"/>
                        <wpg:cNvGrpSpPr>
                          <a:grpSpLocks/>
                        </wpg:cNvGrpSpPr>
                        <wpg:grpSpPr bwMode="auto">
                          <a:xfrm>
                            <a:off x="36230" y="0"/>
                            <a:ext cx="25096" cy="5058"/>
                            <a:chOff x="24337" y="0"/>
                            <a:chExt cx="36609" cy="7110"/>
                          </a:xfrm>
                        </wpg:grpSpPr>
                        <wps:wsp>
                          <wps:cNvPr id="8438" name="Rectangle: Rounded Corners 55">
                            <a:extLst>
                              <a:ext uri="{C183D7F6-B498-43B3-948B-1728B52AA6E4}">
                                <adec:decorative xmlns:adec="http://schemas.microsoft.com/office/drawing/2017/decorative" val="1"/>
                              </a:ext>
                            </a:extLst>
                          </wps:cNvPr>
                          <wps:cNvSpPr>
                            <a:spLocks noChangeArrowheads="1"/>
                          </wps:cNvSpPr>
                          <wps:spPr bwMode="auto">
                            <a:xfrm>
                              <a:off x="24337" y="0"/>
                              <a:ext cx="3660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C29CFC5" w14:textId="77777777"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المشاركة (التعاونية)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843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596A897" w14:textId="77777777" w:rsidR="006F4C62" w:rsidRPr="0056070B" w:rsidRDefault="006F4C62" w:rsidP="006F4C62">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844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7470DC64" id="_x0000_s1791"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">
                <v:group id="Group 21" o:spid="_x0000_s1792" style="position:absolute;left:36230;width:25096;height:5058" coordorigin="24337" coordsize="3660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roundrect id="Rectangle: Rounded Corners 55" o:spid="_x0000_s1793" alt="&quot;&quot;" style="position:absolute;left:24337;width:3660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" fillcolor="#c00000" stroked="f" strokeweight="1pt">
                    <v:stroke joinstyle="miter"/>
                    <v:textbox inset=",1mm,,1mm">
                      <w:txbxContent>
                        <w:p w14:paraId="7C29CFC5" w14:textId="77777777" w:rsidR="006F4C62" w:rsidRPr="00E152AC" w:rsidRDefault="006F4C62" w:rsidP="006F4C62">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6F4C62">
                            <w:rPr>
                              <w:bCs w:val="0"/>
                              <w:color w:val="FFFFFF" w:themeColor="background1"/>
                              <w:rtl/>
                            </w:rPr>
                            <w:t>القيادة المشاركة (التعاونية)</w:t>
                          </w:r>
                          <w:r w:rsidRPr="00E152AC">
                            <w:rPr>
                              <w:rFonts w:hint="cs"/>
                              <w:bCs w:val="0"/>
                              <w:color w:val="FFFFFF" w:themeColor="background1"/>
                              <w:rtl/>
                              <w:lang w:bidi="ar-SY"/>
                            </w:rPr>
                            <w:t>:</w:t>
                          </w:r>
                        </w:p>
                      </w:txbxContent>
                    </v:textbox>
                  </v:roundrect>
                  <v:oval id="Oval 61" o:spid="_x0000_s1794"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" fillcolor="#272727 [2749]" stroked="f" strokeweight="1pt">
                    <v:stroke joinstyle="miter"/>
                    <v:shadow on="t" color="black" opacity="26213f" origin=",-.5" offset="0,3pt"/>
                    <v:textbox inset="0,0,0,0">
                      <w:txbxContent>
                        <w:p w14:paraId="1596A897" w14:textId="77777777" w:rsidR="006F4C62" w:rsidRPr="0056070B" w:rsidRDefault="006F4C62" w:rsidP="006F4C62">
                          <w:pPr>
                            <w:jc w:val="center"/>
                            <w:rPr>
                              <w:color w:val="FFFFFF" w:themeColor="background1"/>
                              <w:lang w:bidi="ar-SY"/>
                            </w:rPr>
                          </w:pPr>
                          <w:r>
                            <w:rPr>
                              <w:rFonts w:hint="cs"/>
                              <w:color w:val="FFFFFF" w:themeColor="background1"/>
                              <w:rtl/>
                              <w:lang w:bidi="ar-SY"/>
                            </w:rPr>
                            <w:t>3</w:t>
                          </w:r>
                        </w:p>
                      </w:txbxContent>
                    </v:textbox>
                  </v:oval>
                </v:group>
                <v:rect id="Rectangle 25" o:spid="_x0000_s1795"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" fillcolor="#c00000" stroked="f" strokeweight="1pt"/>
                <w10:anchorlock/>
              </v:group>
            </w:pict>
          </mc:Fallback>
        </mc:AlternateContent>
      </w:r>
    </w:p>
    <w:p w14:paraId="36E8B515" w14:textId="77777777" w:rsidR="006F4C62" w:rsidRPr="00C75711" w:rsidRDefault="001C7303" w:rsidP="006F4C62">
      <w:pPr>
        <w:rPr>
          <w:rtl/>
        </w:rPr>
      </w:pPr>
      <w:r>
        <w:rPr>
          <w:noProof/>
          <w:rtl/>
        </w:rPr>
        <w:drawing>
          <wp:anchor distT="0" distB="0" distL="114300" distR="114300" simplePos="0" relativeHeight="252251136" behindDoc="0" locked="0" layoutInCell="1" allowOverlap="1" wp14:anchorId="7D918899" wp14:editId="533262E5">
            <wp:simplePos x="0" y="0"/>
            <wp:positionH relativeFrom="column">
              <wp:posOffset>-635</wp:posOffset>
            </wp:positionH>
            <wp:positionV relativeFrom="paragraph">
              <wp:posOffset>79375</wp:posOffset>
            </wp:positionV>
            <wp:extent cx="2038985" cy="1454150"/>
            <wp:effectExtent l="0" t="0" r="0" b="0"/>
            <wp:wrapSquare wrapText="bothSides"/>
            <wp:docPr id="8442" name="Picture 8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 name="Picture 8442"/>
                    <pic:cNvPicPr/>
                  </pic:nvPicPr>
                  <pic:blipFill rotWithShape="1">
                    <a:blip r:embed="rId100">
                      <a:extLst>
                        <a:ext uri="{28A0092B-C50C-407E-A947-70E740481C1C}">
                          <a14:useLocalDpi xmlns:a14="http://schemas.microsoft.com/office/drawing/2010/main" val="0"/>
                        </a:ext>
                      </a:extLst>
                    </a:blip>
                    <a:srcRect l="8529" t="9365" r="11561" b="10000"/>
                    <a:stretch/>
                  </pic:blipFill>
                  <pic:spPr bwMode="auto">
                    <a:xfrm>
                      <a:off x="0" y="0"/>
                      <a:ext cx="2038985" cy="1454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4C62" w:rsidRPr="00C75711">
        <w:rPr>
          <w:rtl/>
        </w:rPr>
        <w:t xml:space="preserve">وتسمى أيضاً القيادة الديمقراطية، وهي أيضاً ظهرت كردة فعل على القيادة الاستبدادية التي أدت إلى تجميد الأفكار وشل حركة التطور والإبداع، وعلى القيادة المتساهلة التي أدت إلى الفوضى بشكل كبير بسبب تضارب الأهداف والأهواء وتخلي القيادة عن دورها في التوجيه والإرشاد. وجاءت القيادة </w:t>
      </w:r>
      <w:r w:rsidR="006F4C62" w:rsidRPr="00C75711">
        <w:rPr>
          <w:rtl/>
        </w:rPr>
        <w:lastRenderedPageBreak/>
        <w:t>المشاركة لحل هذه الإشكالية المتمثلة في تطرف القيادتين السابقتين، فالقائد في هذا النوع يتسم بالمشاركة والتعاون ويترك قنوات الاتصال مفتوحة تماماً مع العاملين ويمنحهم الثقة التامة ويشركهم في اتخاذ القرارات، ويشجعهم على إبداء الرأي بما يخدم ويفيد الجماعة.</w:t>
      </w:r>
    </w:p>
    <w:p w14:paraId="1877C68A" w14:textId="77777777" w:rsidR="00B4310C" w:rsidRDefault="001C7303" w:rsidP="00227842">
      <w:pPr>
        <w:jc w:val="center"/>
        <w:rPr>
          <w:rtl/>
        </w:rPr>
      </w:pPr>
      <w:r>
        <w:rPr>
          <w:noProof/>
          <w:rtl/>
        </w:rPr>
        <mc:AlternateContent>
          <mc:Choice Requires="wpg">
            <w:drawing>
              <wp:inline distT="0" distB="0" distL="0" distR="0" wp14:anchorId="4F08DB35" wp14:editId="21CE6F4D">
                <wp:extent cx="5727700" cy="471805"/>
                <wp:effectExtent l="0" t="0" r="6350" b="61595"/>
                <wp:docPr id="8443" name="Group 8443"/>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8444" name="Group 8444"/>
                        <wpg:cNvGrpSpPr/>
                        <wpg:grpSpPr>
                          <a:xfrm>
                            <a:off x="0" y="0"/>
                            <a:ext cx="5727700" cy="471805"/>
                            <a:chOff x="0" y="0"/>
                            <a:chExt cx="6131268" cy="505879"/>
                          </a:xfrm>
                        </wpg:grpSpPr>
                        <wpg:grpSp>
                          <wpg:cNvPr id="8445" name="Group 8445"/>
                          <wpg:cNvGrpSpPr/>
                          <wpg:grpSpPr>
                            <a:xfrm>
                              <a:off x="3701192" y="0"/>
                              <a:ext cx="2430076" cy="505839"/>
                              <a:chOff x="3701192" y="0"/>
                              <a:chExt cx="3545227" cy="711023"/>
                            </a:xfrm>
                          </wpg:grpSpPr>
                          <wps:wsp>
                            <wps:cNvPr id="8446" name="Rectangle: Rounded Corners 8446">
                              <a:extLst>
                                <a:ext uri="{C183D7F6-B498-43B3-948B-1728B52AA6E4}">
                                  <adec:decorative xmlns:adec="http://schemas.microsoft.com/office/drawing/2017/decorative" val="1"/>
                                </a:ext>
                              </a:extLst>
                            </wps:cNvPr>
                            <wps:cNvSpPr/>
                            <wps:spPr>
                              <a:xfrm>
                                <a:off x="3701192" y="0"/>
                                <a:ext cx="35452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1753C1" w14:textId="77777777" w:rsidR="001C7303" w:rsidRDefault="001C7303" w:rsidP="001C7303">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C7303">
                                    <w:rPr>
                                      <w:rFonts w:ascii="Adobe Arabic" w:hAnsi="Adobe Arabic" w:cs="Adobe Arabic"/>
                                      <w:bCs/>
                                      <w:color w:val="auto"/>
                                      <w:sz w:val="36"/>
                                      <w:szCs w:val="36"/>
                                      <w:rtl/>
                                      <w:lang w:bidi="ar-SY"/>
                                    </w:rPr>
                                    <w:t>نظريات القيادة الإدارية</w:t>
                                  </w:r>
                                  <w:r>
                                    <w:rPr>
                                      <w:rFonts w:ascii="Adobe Arabic" w:hAnsi="Adobe Arabic" w:cs="Adobe Arabic"/>
                                      <w:bCs/>
                                      <w:color w:val="auto"/>
                                      <w:sz w:val="36"/>
                                      <w:szCs w:val="36"/>
                                      <w:rtl/>
                                      <w:lang w:bidi="ar-SY"/>
                                    </w:rPr>
                                    <w:t>:</w:t>
                                  </w:r>
                                </w:p>
                              </w:txbxContent>
                            </wps:txbx>
                            <wps:bodyPr tIns="36000" bIns="36000" rtlCol="0" anchor="ctr"/>
                          </wps:wsp>
                          <wps:wsp>
                            <wps:cNvPr id="8447" name="Oval 8447">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2" name="Rectangle 192"/>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193" name="Group 193"/>
                        <wpg:cNvGrpSpPr/>
                        <wpg:grpSpPr>
                          <a:xfrm>
                            <a:off x="5343525" y="104775"/>
                            <a:ext cx="209550" cy="249555"/>
                            <a:chOff x="0" y="0"/>
                            <a:chExt cx="273780" cy="327013"/>
                          </a:xfrm>
                          <a:solidFill>
                            <a:schemeClr val="bg1"/>
                          </a:solidFill>
                        </wpg:grpSpPr>
                        <wps:wsp>
                          <wps:cNvPr id="194"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19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19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197" name="Google Shape;204;p17"/>
                          <wpg:cNvGrpSpPr/>
                          <wpg:grpSpPr>
                            <a:xfrm>
                              <a:off x="0" y="0"/>
                              <a:ext cx="273780" cy="105078"/>
                              <a:chOff x="0" y="0"/>
                              <a:chExt cx="273780" cy="105078"/>
                            </a:xfrm>
                            <a:grpFill/>
                          </wpg:grpSpPr>
                          <wps:wsp>
                            <wps:cNvPr id="19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19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0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0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0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4F08DB35" id="Group 8443" o:spid="_x0000_s1796"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">
                <v:group id="Group 8444" o:spid="_x0000_s1797"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">
                  <v:group id="Group 8445" o:spid="_x0000_s1798" style="position:absolute;left:37011;width:24301;height:5058" coordorigin="37011" coordsize="3545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61U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9MpvB8E56AXP0DAAD//wMAUEsBAi0AFAAGAAgAAAAhANvh9svuAAAAhQEAABMAAAAAAAAA&#10;AAAAAAAAAAAAAFtDb250ZW50X1R5cGVzXS54bWxQSwECLQAUAAYACAAAACEAWvQsW78AAAAVAQAA&#10;CwAAAAAAAAAAAAAAAAAfAQAAX3JlbHMvLnJlbHNQSwECLQAUAAYACAAAACEAnR+tVMYAAADdAAAA&#10;DwAAAAAAAAAAAAAAAAAHAgAAZHJzL2Rvd25yZXYueG1sUEsFBgAAAAADAAMAtwAAAPoCAAAAAA==&#10;">
                    <v:roundrect id="Rectangle: Rounded Corners 8446" o:spid="_x0000_s1799" alt="&quot;&quot;" style="position:absolute;left:37011;width:3545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" fillcolor="#0070c0" stroked="f" strokeweight="1pt">
                      <v:stroke joinstyle="miter"/>
                      <v:textbox inset=",1mm,,1mm">
                        <w:txbxContent>
                          <w:p w14:paraId="3E1753C1" w14:textId="77777777" w:rsidR="001C7303" w:rsidRDefault="001C7303" w:rsidP="001C7303">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1C7303">
                              <w:rPr>
                                <w:rFonts w:ascii="Adobe Arabic" w:hAnsi="Adobe Arabic" w:cs="Adobe Arabic"/>
                                <w:bCs/>
                                <w:color w:val="auto"/>
                                <w:sz w:val="36"/>
                                <w:szCs w:val="36"/>
                                <w:rtl/>
                                <w:lang w:bidi="ar-SY"/>
                              </w:rPr>
                              <w:t>نظريات القيادة الإدارية</w:t>
                            </w:r>
                            <w:r>
                              <w:rPr>
                                <w:rFonts w:ascii="Adobe Arabic" w:hAnsi="Adobe Arabic" w:cs="Adobe Arabic"/>
                                <w:bCs/>
                                <w:color w:val="auto"/>
                                <w:sz w:val="36"/>
                                <w:szCs w:val="36"/>
                                <w:rtl/>
                                <w:lang w:bidi="ar-SY"/>
                              </w:rPr>
                              <w:t>:</w:t>
                            </w:r>
                          </w:p>
                        </w:txbxContent>
                      </v:textbox>
                    </v:roundrect>
                    <v:oval id="Oval 8447" o:spid="_x0000_s1800"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" fillcolor="#272727 [2749]" stroked="f" strokeweight="1pt">
                      <v:stroke joinstyle="miter"/>
                      <v:shadow on="t" color="black" opacity="26214f" origin=",-.5" offset="0,3pt"/>
                    </v:oval>
                  </v:group>
                  <v:rect id="Rectangle 192" o:spid="_x0000_s1801"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" fillcolor="#0070c0" stroked="f" strokeweight="1pt"/>
                </v:group>
                <v:group id="Group 193" o:spid="_x0000_s1802"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Google Shape;201;p17" o:spid="_x0000_s1803"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804"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" path="m2643,1l417,1c191,1,,143,,370,,608,191,751,417,751r2214,c2870,751,3060,608,3060,370,3060,143,2870,1,2643,1xe" filled="f" strokecolor="white [3212]">
                    <v:path arrowok="t" o:extrusionok="f"/>
                  </v:shape>
                  <v:shape id="Google Shape;203;p17" o:spid="_x0000_s1805"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" path="m1976,l417,c191,,,131,,369,,596,191,739,417,739r1559,c2203,739,2393,596,2393,369,2393,131,2203,,1976,xe" filled="f" strokecolor="white [3212]">
                    <v:path arrowok="t" o:extrusionok="f"/>
                  </v:shape>
                  <v:group id="Google Shape;204;p17" o:spid="_x0000_s1806"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Google Shape;205;p17" o:spid="_x0000_s1807"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" path="m227,1501v107,,226,-72,226,-167l453,167c453,84,322,1,227,1,144,1,1,84,1,167r,1167c1,1429,144,1501,227,1501xe" filled="f" stroked="f">
                      <v:path arrowok="t" o:extrusionok="f"/>
                    </v:shape>
                    <v:shape id="Google Shape;206;p17" o:spid="_x0000_s1808"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" path="m929,60c846,,750,36,703,108l60,1060c,1143,24,1251,95,1310v36,12,60,24,96,24c250,1334,298,1310,334,1251l976,298v60,-71,36,-178,-47,-238xe" filled="f" stroked="f">
                      <v:path arrowok="t" o:extrusionok="f"/>
                    </v:shape>
                    <v:shape id="Google Shape;207;p17" o:spid="_x0000_s1809"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" path="m822,1346v24,,60,-12,83,-35c989,1263,1013,1156,953,1072l334,108c286,25,179,1,96,48,12,108,1,215,48,298r619,965c703,1322,763,1346,822,1346xe" filled="f" stroked="f">
                      <v:path arrowok="t" o:extrusionok="f"/>
                    </v:shape>
                    <v:shape id="Google Shape;208;p17" o:spid="_x0000_s1810"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" path="m1287,596l275,48c191,1,84,36,48,120,1,191,25,310,120,346l1132,894v24,11,48,23,71,23c1263,917,1322,882,1358,822v36,-71,12,-190,-71,-226xe" filled="f" stroked="f">
                      <v:path arrowok="t" o:extrusionok="f"/>
                    </v:shape>
                    <v:shape id="Google Shape;209;p17" o:spid="_x0000_s1811"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" path="m1370,120c1322,36,1215,1,1132,48l120,596c36,632,1,751,48,822v24,60,83,95,143,95c227,917,251,905,274,894l1298,346v84,-36,107,-155,72,-226xe" filled="f" stroked="f">
                      <v:path arrowok="t" o:extrusionok="f"/>
                    </v:shape>
                  </v:group>
                </v:group>
                <w10:anchorlock/>
              </v:group>
            </w:pict>
          </mc:Fallback>
        </mc:AlternateContent>
      </w:r>
    </w:p>
    <w:p w14:paraId="460862CA" w14:textId="77777777" w:rsidR="00AA0F2A" w:rsidRDefault="00C91F14" w:rsidP="00227842">
      <w:pPr>
        <w:jc w:val="center"/>
        <w:rPr>
          <w:rtl/>
        </w:rPr>
      </w:pPr>
      <w:r>
        <w:rPr>
          <w:noProof/>
        </w:rPr>
        <mc:AlternateContent>
          <mc:Choice Requires="wpg">
            <w:drawing>
              <wp:inline distT="0" distB="0" distL="0" distR="0" wp14:anchorId="079097CC" wp14:editId="511C10C6">
                <wp:extent cx="4803775" cy="3097328"/>
                <wp:effectExtent l="0" t="0" r="0" b="8255"/>
                <wp:docPr id="320" name="Group 29"/>
                <wp:cNvGraphicFramePr/>
                <a:graphic xmlns:a="http://schemas.openxmlformats.org/drawingml/2006/main">
                  <a:graphicData uri="http://schemas.microsoft.com/office/word/2010/wordprocessingGroup">
                    <wpg:wgp>
                      <wpg:cNvGrpSpPr/>
                      <wpg:grpSpPr>
                        <a:xfrm>
                          <a:off x="0" y="0"/>
                          <a:ext cx="4803775" cy="3097328"/>
                          <a:chOff x="0" y="0"/>
                          <a:chExt cx="8537669" cy="5505634"/>
                        </a:xfrm>
                      </wpg:grpSpPr>
                      <wpg:grpSp>
                        <wpg:cNvPr id="321" name="Group 321"/>
                        <wpg:cNvGrpSpPr/>
                        <wpg:grpSpPr>
                          <a:xfrm>
                            <a:off x="204765" y="1017458"/>
                            <a:ext cx="7689619" cy="4488176"/>
                            <a:chOff x="204765" y="1017458"/>
                            <a:chExt cx="7689619" cy="4488176"/>
                          </a:xfrm>
                        </wpg:grpSpPr>
                        <pic:pic xmlns:pic="http://schemas.openxmlformats.org/drawingml/2006/picture">
                          <pic:nvPicPr>
                            <pic:cNvPr id="322" name="Picture 322"/>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204765" y="1017458"/>
                              <a:ext cx="7689619" cy="4488176"/>
                            </a:xfrm>
                            <a:prstGeom prst="rect">
                              <a:avLst/>
                            </a:prstGeom>
                          </pic:spPr>
                        </pic:pic>
                        <pic:pic xmlns:pic="http://schemas.openxmlformats.org/drawingml/2006/picture">
                          <pic:nvPicPr>
                            <pic:cNvPr id="323" name="Picture 323"/>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1216959" y="1852045"/>
                              <a:ext cx="825565" cy="738664"/>
                            </a:xfrm>
                            <a:prstGeom prst="rect">
                              <a:avLst/>
                            </a:prstGeom>
                          </pic:spPr>
                        </pic:pic>
                        <pic:pic xmlns:pic="http://schemas.openxmlformats.org/drawingml/2006/picture">
                          <pic:nvPicPr>
                            <pic:cNvPr id="324" name="Picture 324"/>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3024477" y="2457380"/>
                              <a:ext cx="912466" cy="751078"/>
                            </a:xfrm>
                            <a:prstGeom prst="rect">
                              <a:avLst/>
                            </a:prstGeom>
                          </pic:spPr>
                        </pic:pic>
                        <pic:pic xmlns:pic="http://schemas.openxmlformats.org/drawingml/2006/picture">
                          <pic:nvPicPr>
                            <pic:cNvPr id="325" name="Picture 325"/>
                            <pic:cNvPicPr>
                              <a:picLocks noChangeAspect="1"/>
                            </pic:cNvPicPr>
                          </pic:nvPicPr>
                          <pic:blipFill>
                            <a:blip r:embed="rId104" cstate="print">
                              <a:extLst>
                                <a:ext uri="{28A0092B-C50C-407E-A947-70E740481C1C}">
                                  <a14:useLocalDpi xmlns:a14="http://schemas.microsoft.com/office/drawing/2010/main" val="0"/>
                                </a:ext>
                              </a:extLst>
                            </a:blip>
                            <a:stretch>
                              <a:fillRect/>
                            </a:stretch>
                          </pic:blipFill>
                          <pic:spPr>
                            <a:xfrm>
                              <a:off x="4816700" y="3103943"/>
                              <a:ext cx="912466" cy="751078"/>
                            </a:xfrm>
                            <a:prstGeom prst="rect">
                              <a:avLst/>
                            </a:prstGeom>
                          </pic:spPr>
                        </pic:pic>
                        <pic:pic xmlns:pic="http://schemas.openxmlformats.org/drawingml/2006/picture">
                          <pic:nvPicPr>
                            <pic:cNvPr id="326" name="Picture 326"/>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6580031" y="3709577"/>
                              <a:ext cx="924881" cy="757285"/>
                            </a:xfrm>
                            <a:prstGeom prst="rect">
                              <a:avLst/>
                            </a:prstGeom>
                          </pic:spPr>
                        </pic:pic>
                      </wpg:grpSp>
                      <wps:wsp>
                        <wps:cNvPr id="327" name="TextBox 4"/>
                        <wps:cNvSpPr txBox="1"/>
                        <wps:spPr>
                          <a:xfrm>
                            <a:off x="2101693" y="655572"/>
                            <a:ext cx="3024504" cy="575385"/>
                          </a:xfrm>
                          <a:prstGeom prst="rect">
                            <a:avLst/>
                          </a:prstGeom>
                          <a:noFill/>
                        </wps:spPr>
                        <wps:txbx>
                          <w:txbxContent>
                            <w:p w14:paraId="10D46E18" w14:textId="77777777" w:rsidR="00C91F14" w:rsidRPr="00C91F14" w:rsidRDefault="00C91F14" w:rsidP="00C91F14">
                              <w:pPr>
                                <w:jc w:val="center"/>
                                <w:rPr>
                                  <w:rFonts w:ascii="Adobe Arabic" w:hAnsi="Adobe Arabic" w:cs="Adobe Arabic"/>
                                  <w:b/>
                                  <w:bCs/>
                                  <w:caps/>
                                  <w:color w:val="007E3E"/>
                                  <w:kern w:val="24"/>
                                  <w:sz w:val="36"/>
                                  <w:szCs w:val="36"/>
                                </w:rPr>
                              </w:pPr>
                              <w:r w:rsidRPr="00C91F14">
                                <w:rPr>
                                  <w:rFonts w:ascii="Adobe Arabic" w:hAnsi="Adobe Arabic" w:cs="Adobe Arabic"/>
                                  <w:b/>
                                  <w:bCs/>
                                  <w:caps/>
                                  <w:color w:val="007E3E"/>
                                  <w:kern w:val="24"/>
                                  <w:sz w:val="36"/>
                                  <w:szCs w:val="36"/>
                                  <w:rtl/>
                                </w:rPr>
                                <w:t xml:space="preserve">النظرية </w:t>
                              </w:r>
                              <w:r>
                                <w:rPr>
                                  <w:rFonts w:ascii="Adobe Arabic" w:hAnsi="Adobe Arabic" w:cs="Adobe Arabic" w:hint="cs"/>
                                  <w:b/>
                                  <w:bCs/>
                                  <w:caps/>
                                  <w:color w:val="007E3E"/>
                                  <w:kern w:val="24"/>
                                  <w:sz w:val="36"/>
                                  <w:szCs w:val="36"/>
                                  <w:rtl/>
                                </w:rPr>
                                <w:t>السلوكية</w:t>
                              </w:r>
                            </w:p>
                          </w:txbxContent>
                        </wps:txbx>
                        <wps:bodyPr wrap="square" lIns="0" rIns="0" rtlCol="0" anchor="b">
                          <a:noAutofit/>
                        </wps:bodyPr>
                      </wps:wsp>
                      <wps:wsp>
                        <wps:cNvPr id="328" name="TextBox 26"/>
                        <wps:cNvSpPr txBox="1"/>
                        <wps:spPr>
                          <a:xfrm>
                            <a:off x="3936942" y="1231130"/>
                            <a:ext cx="3024504" cy="620656"/>
                          </a:xfrm>
                          <a:prstGeom prst="rect">
                            <a:avLst/>
                          </a:prstGeom>
                          <a:noFill/>
                        </wps:spPr>
                        <wps:txbx>
                          <w:txbxContent>
                            <w:p w14:paraId="79D243A0" w14:textId="77777777" w:rsidR="00C91F14" w:rsidRPr="00C91F14" w:rsidRDefault="00C91F14" w:rsidP="00C91F14">
                              <w:pPr>
                                <w:jc w:val="center"/>
                                <w:rPr>
                                  <w:rFonts w:asciiTheme="minorHAnsi" w:hAnsi="Calibri" w:cstheme="minorBidi"/>
                                  <w:b/>
                                  <w:bCs/>
                                  <w:caps/>
                                  <w:color w:val="C45911" w:themeColor="accent2" w:themeShade="BF"/>
                                  <w:kern w:val="24"/>
                                  <w:sz w:val="40"/>
                                  <w:szCs w:val="40"/>
                                </w:rPr>
                              </w:pPr>
                              <w:r w:rsidRPr="00C91F14">
                                <w:rPr>
                                  <w:rFonts w:ascii="Adobe Arabic" w:hAnsi="Adobe Arabic" w:cs="Adobe Arabic"/>
                                  <w:b/>
                                  <w:bCs/>
                                  <w:caps/>
                                  <w:color w:val="C45911" w:themeColor="accent2" w:themeShade="BF"/>
                                  <w:kern w:val="24"/>
                                  <w:sz w:val="36"/>
                                  <w:szCs w:val="36"/>
                                  <w:rtl/>
                                </w:rPr>
                                <w:t xml:space="preserve">النظرية </w:t>
                              </w:r>
                              <w:r>
                                <w:rPr>
                                  <w:rFonts w:ascii="Adobe Arabic" w:hAnsi="Adobe Arabic" w:cs="Adobe Arabic" w:hint="cs"/>
                                  <w:b/>
                                  <w:bCs/>
                                  <w:caps/>
                                  <w:color w:val="C45911" w:themeColor="accent2" w:themeShade="BF"/>
                                  <w:kern w:val="24"/>
                                  <w:sz w:val="36"/>
                                  <w:szCs w:val="36"/>
                                  <w:rtl/>
                                </w:rPr>
                                <w:t>الموقفية</w:t>
                              </w:r>
                            </w:p>
                          </w:txbxContent>
                        </wps:txbx>
                        <wps:bodyPr wrap="square" lIns="0" rIns="0" rtlCol="0" anchor="b">
                          <a:noAutofit/>
                        </wps:bodyPr>
                      </wps:wsp>
                      <wps:wsp>
                        <wps:cNvPr id="329" name="TextBox 27"/>
                        <wps:cNvSpPr txBox="1"/>
                        <wps:spPr>
                          <a:xfrm>
                            <a:off x="5513165" y="2041149"/>
                            <a:ext cx="3024504" cy="622677"/>
                          </a:xfrm>
                          <a:prstGeom prst="rect">
                            <a:avLst/>
                          </a:prstGeom>
                          <a:noFill/>
                        </wps:spPr>
                        <wps:txbx>
                          <w:txbxContent>
                            <w:p w14:paraId="523AA062" w14:textId="77777777" w:rsidR="00C91F14" w:rsidRPr="00C91F14" w:rsidRDefault="00C91F14" w:rsidP="00C91F14">
                              <w:pPr>
                                <w:bidi w:val="0"/>
                                <w:jc w:val="center"/>
                                <w:rPr>
                                  <w:rFonts w:ascii="Adobe Arabic" w:hAnsi="Adobe Arabic" w:cs="Adobe Arabic"/>
                                  <w:b/>
                                  <w:bCs/>
                                  <w:caps/>
                                  <w:color w:val="0070C0"/>
                                  <w:kern w:val="24"/>
                                  <w:sz w:val="36"/>
                                  <w:szCs w:val="36"/>
                                  <w:lang w:bidi="ar-SY"/>
                                </w:rPr>
                              </w:pPr>
                              <w:r w:rsidRPr="00C91F14">
                                <w:rPr>
                                  <w:rFonts w:ascii="Adobe Arabic" w:hAnsi="Adobe Arabic" w:cs="Adobe Arabic" w:hint="cs"/>
                                  <w:b/>
                                  <w:bCs/>
                                  <w:caps/>
                                  <w:color w:val="0070C0"/>
                                  <w:kern w:val="24"/>
                                  <w:sz w:val="36"/>
                                  <w:szCs w:val="36"/>
                                  <w:rtl/>
                                  <w:lang w:bidi="ar-SY"/>
                                </w:rPr>
                                <w:t>النظرية التفاعلية</w:t>
                              </w:r>
                            </w:p>
                          </w:txbxContent>
                        </wps:txbx>
                        <wps:bodyPr wrap="square" lIns="0" rIns="0" rtlCol="0" anchor="b">
                          <a:noAutofit/>
                        </wps:bodyPr>
                      </wps:wsp>
                      <wps:wsp>
                        <wps:cNvPr id="330" name="TextBox 28"/>
                        <wps:cNvSpPr txBox="1"/>
                        <wps:spPr>
                          <a:xfrm>
                            <a:off x="0" y="0"/>
                            <a:ext cx="3024504" cy="655480"/>
                          </a:xfrm>
                          <a:prstGeom prst="rect">
                            <a:avLst/>
                          </a:prstGeom>
                          <a:noFill/>
                        </wps:spPr>
                        <wps:txbx>
                          <w:txbxContent>
                            <w:p w14:paraId="44F4EAB2" w14:textId="77777777" w:rsidR="00C91F14" w:rsidRPr="00C91F14" w:rsidRDefault="00C91F14" w:rsidP="00C91F14">
                              <w:pPr>
                                <w:jc w:val="center"/>
                                <w:rPr>
                                  <w:rFonts w:ascii="Adobe Arabic" w:hAnsi="Adobe Arabic" w:cs="Adobe Arabic"/>
                                  <w:b/>
                                  <w:bCs/>
                                  <w:caps/>
                                  <w:color w:val="FFC000"/>
                                  <w:kern w:val="24"/>
                                  <w:sz w:val="36"/>
                                  <w:szCs w:val="36"/>
                                  <w:lang w:bidi="ar-SY"/>
                                </w:rPr>
                              </w:pPr>
                              <w:r w:rsidRPr="00C91F14">
                                <w:rPr>
                                  <w:rFonts w:ascii="Adobe Arabic" w:hAnsi="Adobe Arabic" w:cs="Adobe Arabic"/>
                                  <w:b/>
                                  <w:bCs/>
                                  <w:caps/>
                                  <w:color w:val="FFC000"/>
                                  <w:kern w:val="24"/>
                                  <w:sz w:val="36"/>
                                  <w:szCs w:val="36"/>
                                  <w:rtl/>
                                  <w:lang w:bidi="ar-SY"/>
                                </w:rPr>
                                <w:t>نظرية السمات</w:t>
                              </w:r>
                            </w:p>
                          </w:txbxContent>
                        </wps:txbx>
                        <wps:bodyPr wrap="square" lIns="0" rIns="0" rtlCol="0" anchor="b">
                          <a:noAutofit/>
                        </wps:bodyPr>
                      </wps:wsp>
                    </wpg:wgp>
                  </a:graphicData>
                </a:graphic>
              </wp:inline>
            </w:drawing>
          </mc:Choice>
          <mc:Fallback>
            <w:pict>
              <v:group w14:anchorId="079097CC" id="Group 29" o:spid="_x0000_s1812" style="width:378.25pt;height:243.9pt;mso-position-horizontal-relative:char;mso-position-vertical-relative:line" coordsize="85376,55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">
                <v:group id="Group 321" o:spid="_x0000_s1813" style="position:absolute;left:2047;top:10174;width:76896;height:44882" coordorigin="2047,10174" coordsize="76896,44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shape id="Picture 322" o:spid="_x0000_s1814" type="#_x0000_t75" style="position:absolute;left:2047;top:10174;width:76896;height:44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">
                    <v:imagedata r:id="rId106" o:title=""/>
                  </v:shape>
                  <v:shape id="Picture 323" o:spid="_x0000_s1815" type="#_x0000_t75" style="position:absolute;left:12169;top:18520;width:8256;height:7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">
                    <v:imagedata r:id="rId107" o:title=""/>
                  </v:shape>
                  <v:shape id="Picture 324" o:spid="_x0000_s1816" type="#_x0000_t75" style="position:absolute;left:30244;top:24573;width:9125;height:7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">
                    <v:imagedata r:id="rId108" o:title=""/>
                  </v:shape>
                  <v:shape id="Picture 325" o:spid="_x0000_s1817" type="#_x0000_t75" style="position:absolute;left:48167;top:31039;width:9124;height:7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">
                    <v:imagedata r:id="rId109" o:title=""/>
                  </v:shape>
                  <v:shape id="Picture 326" o:spid="_x0000_s1818" type="#_x0000_t75" style="position:absolute;left:65800;top:37095;width:9249;height:7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">
                    <v:imagedata r:id="rId110" o:title=""/>
                  </v:shape>
                </v:group>
                <v:shape id="TextBox 4" o:spid="_x0000_s1819" type="#_x0000_t202" style="position:absolute;left:21016;top:6555;width:30245;height:57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" filled="f" stroked="f">
                  <v:textbox inset="0,,0">
                    <w:txbxContent>
                      <w:p w14:paraId="10D46E18" w14:textId="77777777" w:rsidR="00C91F14" w:rsidRPr="00C91F14" w:rsidRDefault="00C91F14" w:rsidP="00C91F14">
                        <w:pPr>
                          <w:jc w:val="center"/>
                          <w:rPr>
                            <w:rFonts w:ascii="Adobe Arabic" w:hAnsi="Adobe Arabic" w:cs="Adobe Arabic"/>
                            <w:b/>
                            <w:bCs/>
                            <w:caps/>
                            <w:color w:val="007E3E"/>
                            <w:kern w:val="24"/>
                            <w:sz w:val="36"/>
                            <w:szCs w:val="36"/>
                          </w:rPr>
                        </w:pPr>
                        <w:r w:rsidRPr="00C91F14">
                          <w:rPr>
                            <w:rFonts w:ascii="Adobe Arabic" w:hAnsi="Adobe Arabic" w:cs="Adobe Arabic"/>
                            <w:b/>
                            <w:bCs/>
                            <w:caps/>
                            <w:color w:val="007E3E"/>
                            <w:kern w:val="24"/>
                            <w:sz w:val="36"/>
                            <w:szCs w:val="36"/>
                            <w:rtl/>
                          </w:rPr>
                          <w:t xml:space="preserve">النظرية </w:t>
                        </w:r>
                        <w:r>
                          <w:rPr>
                            <w:rFonts w:ascii="Adobe Arabic" w:hAnsi="Adobe Arabic" w:cs="Adobe Arabic" w:hint="cs"/>
                            <w:b/>
                            <w:bCs/>
                            <w:caps/>
                            <w:color w:val="007E3E"/>
                            <w:kern w:val="24"/>
                            <w:sz w:val="36"/>
                            <w:szCs w:val="36"/>
                            <w:rtl/>
                          </w:rPr>
                          <w:t>السلوكية</w:t>
                        </w:r>
                      </w:p>
                    </w:txbxContent>
                  </v:textbox>
                </v:shape>
                <v:shape id="TextBox 26" o:spid="_x0000_s1820" type="#_x0000_t202" style="position:absolute;left:39369;top:12311;width:30245;height:62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" filled="f" stroked="f">
                  <v:textbox inset="0,,0">
                    <w:txbxContent>
                      <w:p w14:paraId="79D243A0" w14:textId="77777777" w:rsidR="00C91F14" w:rsidRPr="00C91F14" w:rsidRDefault="00C91F14" w:rsidP="00C91F14">
                        <w:pPr>
                          <w:jc w:val="center"/>
                          <w:rPr>
                            <w:rFonts w:asciiTheme="minorHAnsi" w:hAnsi="Calibri" w:cstheme="minorBidi"/>
                            <w:b/>
                            <w:bCs/>
                            <w:caps/>
                            <w:color w:val="C45911" w:themeColor="accent2" w:themeShade="BF"/>
                            <w:kern w:val="24"/>
                            <w:sz w:val="40"/>
                            <w:szCs w:val="40"/>
                          </w:rPr>
                        </w:pPr>
                        <w:r w:rsidRPr="00C91F14">
                          <w:rPr>
                            <w:rFonts w:ascii="Adobe Arabic" w:hAnsi="Adobe Arabic" w:cs="Adobe Arabic"/>
                            <w:b/>
                            <w:bCs/>
                            <w:caps/>
                            <w:color w:val="C45911" w:themeColor="accent2" w:themeShade="BF"/>
                            <w:kern w:val="24"/>
                            <w:sz w:val="36"/>
                            <w:szCs w:val="36"/>
                            <w:rtl/>
                          </w:rPr>
                          <w:t xml:space="preserve">النظرية </w:t>
                        </w:r>
                        <w:r>
                          <w:rPr>
                            <w:rFonts w:ascii="Adobe Arabic" w:hAnsi="Adobe Arabic" w:cs="Adobe Arabic" w:hint="cs"/>
                            <w:b/>
                            <w:bCs/>
                            <w:caps/>
                            <w:color w:val="C45911" w:themeColor="accent2" w:themeShade="BF"/>
                            <w:kern w:val="24"/>
                            <w:sz w:val="36"/>
                            <w:szCs w:val="36"/>
                            <w:rtl/>
                          </w:rPr>
                          <w:t>الموقفية</w:t>
                        </w:r>
                      </w:p>
                    </w:txbxContent>
                  </v:textbox>
                </v:shape>
                <v:shape id="TextBox 27" o:spid="_x0000_s1821" type="#_x0000_t202" style="position:absolute;left:55131;top:20411;width:30245;height:62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" filled="f" stroked="f">
                  <v:textbox inset="0,,0">
                    <w:txbxContent>
                      <w:p w14:paraId="523AA062" w14:textId="77777777" w:rsidR="00C91F14" w:rsidRPr="00C91F14" w:rsidRDefault="00C91F14" w:rsidP="00C91F14">
                        <w:pPr>
                          <w:bidi w:val="0"/>
                          <w:jc w:val="center"/>
                          <w:rPr>
                            <w:rFonts w:ascii="Adobe Arabic" w:hAnsi="Adobe Arabic" w:cs="Adobe Arabic"/>
                            <w:b/>
                            <w:bCs/>
                            <w:caps/>
                            <w:color w:val="0070C0"/>
                            <w:kern w:val="24"/>
                            <w:sz w:val="36"/>
                            <w:szCs w:val="36"/>
                            <w:lang w:bidi="ar-SY"/>
                          </w:rPr>
                        </w:pPr>
                        <w:r w:rsidRPr="00C91F14">
                          <w:rPr>
                            <w:rFonts w:ascii="Adobe Arabic" w:hAnsi="Adobe Arabic" w:cs="Adobe Arabic" w:hint="cs"/>
                            <w:b/>
                            <w:bCs/>
                            <w:caps/>
                            <w:color w:val="0070C0"/>
                            <w:kern w:val="24"/>
                            <w:sz w:val="36"/>
                            <w:szCs w:val="36"/>
                            <w:rtl/>
                            <w:lang w:bidi="ar-SY"/>
                          </w:rPr>
                          <w:t>النظرية التفاعلية</w:t>
                        </w:r>
                      </w:p>
                    </w:txbxContent>
                  </v:textbox>
                </v:shape>
                <v:shape id="TextBox 28" o:spid="_x0000_s1822" type="#_x0000_t202" style="position:absolute;width:30245;height:65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" filled="f" stroked="f">
                  <v:textbox inset="0,,0">
                    <w:txbxContent>
                      <w:p w14:paraId="44F4EAB2" w14:textId="77777777" w:rsidR="00C91F14" w:rsidRPr="00C91F14" w:rsidRDefault="00C91F14" w:rsidP="00C91F14">
                        <w:pPr>
                          <w:jc w:val="center"/>
                          <w:rPr>
                            <w:rFonts w:ascii="Adobe Arabic" w:hAnsi="Adobe Arabic" w:cs="Adobe Arabic"/>
                            <w:b/>
                            <w:bCs/>
                            <w:caps/>
                            <w:color w:val="FFC000"/>
                            <w:kern w:val="24"/>
                            <w:sz w:val="36"/>
                            <w:szCs w:val="36"/>
                            <w:lang w:bidi="ar-SY"/>
                          </w:rPr>
                        </w:pPr>
                        <w:r w:rsidRPr="00C91F14">
                          <w:rPr>
                            <w:rFonts w:ascii="Adobe Arabic" w:hAnsi="Adobe Arabic" w:cs="Adobe Arabic"/>
                            <w:b/>
                            <w:bCs/>
                            <w:caps/>
                            <w:color w:val="FFC000"/>
                            <w:kern w:val="24"/>
                            <w:sz w:val="36"/>
                            <w:szCs w:val="36"/>
                            <w:rtl/>
                            <w:lang w:bidi="ar-SY"/>
                          </w:rPr>
                          <w:t>نظرية السمات</w:t>
                        </w:r>
                      </w:p>
                    </w:txbxContent>
                  </v:textbox>
                </v:shape>
                <w10:anchorlock/>
              </v:group>
            </w:pict>
          </mc:Fallback>
        </mc:AlternateContent>
      </w:r>
    </w:p>
    <w:p w14:paraId="4AC2C43C" w14:textId="77777777" w:rsidR="001C7303" w:rsidRDefault="001C7303" w:rsidP="00227842">
      <w:pPr>
        <w:jc w:val="center"/>
        <w:rPr>
          <w:rtl/>
        </w:rPr>
      </w:pPr>
    </w:p>
    <w:p w14:paraId="2CEF1E5F" w14:textId="77777777" w:rsidR="00C91F14" w:rsidRDefault="00C91F14" w:rsidP="00227842">
      <w:pPr>
        <w:jc w:val="center"/>
        <w:rPr>
          <w:rtl/>
        </w:rPr>
      </w:pPr>
      <w:r>
        <w:rPr>
          <w:noProof/>
        </w:rPr>
        <mc:AlternateContent>
          <mc:Choice Requires="wpg">
            <w:drawing>
              <wp:inline distT="0" distB="0" distL="0" distR="0" wp14:anchorId="3CBC6774" wp14:editId="22D999B8">
                <wp:extent cx="5728970" cy="471805"/>
                <wp:effectExtent l="0" t="0" r="5080" b="4445"/>
                <wp:docPr id="331"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332" name="Group 21"/>
                        <wpg:cNvGrpSpPr>
                          <a:grpSpLocks/>
                        </wpg:cNvGrpSpPr>
                        <wpg:grpSpPr bwMode="auto">
                          <a:xfrm>
                            <a:off x="43299" y="0"/>
                            <a:ext cx="18027" cy="5058"/>
                            <a:chOff x="34651" y="0"/>
                            <a:chExt cx="26298" cy="7110"/>
                          </a:xfrm>
                        </wpg:grpSpPr>
                        <wps:wsp>
                          <wps:cNvPr id="333" name="Rectangle: Rounded Corners 55">
                            <a:extLst>
                              <a:ext uri="{C183D7F6-B498-43B3-948B-1728B52AA6E4}">
                                <adec:decorative xmlns:adec="http://schemas.microsoft.com/office/drawing/2017/decorative" val="1"/>
                              </a:ext>
                            </a:extLst>
                          </wps:cNvPr>
                          <wps:cNvSpPr>
                            <a:spLocks noChangeArrowheads="1"/>
                          </wps:cNvSpPr>
                          <wps:spPr bwMode="auto">
                            <a:xfrm>
                              <a:off x="34651" y="0"/>
                              <a:ext cx="2629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EC44D2F" w14:textId="77777777"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نظرية السمات</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33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2FCD8511" w14:textId="77777777" w:rsidR="00C91F14" w:rsidRPr="0056070B" w:rsidRDefault="00C91F14" w:rsidP="00C91F14">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33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CBC6774" id="_x0000_s1823"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">
                <v:group id="Group 21" o:spid="_x0000_s1824" style="position:absolute;left:43299;width:18027;height:5058" coordorigin="34651" coordsize="2629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roundrect id="Rectangle: Rounded Corners 55" o:spid="_x0000_s1825" alt="&quot;&quot;" style="position:absolute;left:34651;width:2629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" fillcolor="#c00000" stroked="f" strokeweight="1pt">
                    <v:stroke joinstyle="miter"/>
                    <v:textbox inset=",1mm,,1mm">
                      <w:txbxContent>
                        <w:p w14:paraId="5EC44D2F" w14:textId="77777777"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نظرية السمات</w:t>
                          </w:r>
                          <w:r w:rsidRPr="00E152AC">
                            <w:rPr>
                              <w:rFonts w:hint="cs"/>
                              <w:bCs w:val="0"/>
                              <w:color w:val="FFFFFF" w:themeColor="background1"/>
                              <w:rtl/>
                              <w:lang w:bidi="ar-SY"/>
                            </w:rPr>
                            <w:t>:</w:t>
                          </w:r>
                        </w:p>
                      </w:txbxContent>
                    </v:textbox>
                  </v:roundrect>
                  <v:oval id="Oval 61" o:spid="_x0000_s1826"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" fillcolor="#272727 [2749]" stroked="f" strokeweight="1pt">
                    <v:stroke joinstyle="miter"/>
                    <v:shadow on="t" color="black" opacity="26213f" origin=",-.5" offset="0,3pt"/>
                    <v:textbox inset="0,0,0,0">
                      <w:txbxContent>
                        <w:p w14:paraId="2FCD8511" w14:textId="77777777" w:rsidR="00C91F14" w:rsidRPr="0056070B" w:rsidRDefault="00C91F14" w:rsidP="00C91F14">
                          <w:pPr>
                            <w:jc w:val="center"/>
                            <w:rPr>
                              <w:color w:val="FFFFFF" w:themeColor="background1"/>
                              <w:lang w:bidi="ar-SY"/>
                            </w:rPr>
                          </w:pPr>
                          <w:r>
                            <w:rPr>
                              <w:rFonts w:hint="cs"/>
                              <w:color w:val="FFFFFF" w:themeColor="background1"/>
                              <w:rtl/>
                              <w:lang w:bidi="ar-SY"/>
                            </w:rPr>
                            <w:t>1</w:t>
                          </w:r>
                        </w:p>
                      </w:txbxContent>
                    </v:textbox>
                  </v:oval>
                </v:group>
                <v:rect id="Rectangle 25" o:spid="_x0000_s1827"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" fillcolor="#c00000" stroked="f" strokeweight="1pt"/>
                <w10:anchorlock/>
              </v:group>
            </w:pict>
          </mc:Fallback>
        </mc:AlternateContent>
      </w:r>
    </w:p>
    <w:p w14:paraId="6C6CDD8E" w14:textId="61CBF349" w:rsidR="00C91F14" w:rsidRPr="00C91F14" w:rsidRDefault="00C91F14" w:rsidP="00C91F14">
      <w:pPr>
        <w:rPr>
          <w:rtl/>
        </w:rPr>
      </w:pPr>
      <w:r w:rsidRPr="00C91F14">
        <w:rPr>
          <w:rtl/>
        </w:rPr>
        <w:t xml:space="preserve">ركزت الدراسات الأولية للقيادة على محاولة تحديد السمات التي يتميز بها القائد عن غيره من الأفراد العاديين. وتفترض هذه النظرية أن هناك بعض الصفات الموروثة يولد بها الفرد، وعلى أساسها يمكن التمييز بين القائد وغير القائد، </w:t>
      </w:r>
      <w:hyperlink r:id="rId111" w:history="1">
        <w:r w:rsidRPr="000D0A91">
          <w:rPr>
            <w:rStyle w:val="Hyperlink"/>
            <w:rtl/>
          </w:rPr>
          <w:t>ويمكن تقسيم هذه الصفات إلى المجموعات التالية</w:t>
        </w:r>
      </w:hyperlink>
      <w:r w:rsidRPr="00C91F14">
        <w:rPr>
          <w:rtl/>
        </w:rPr>
        <w:t>:</w:t>
      </w:r>
    </w:p>
    <w:p w14:paraId="277C6F86" w14:textId="77777777" w:rsidR="00C91F14" w:rsidRPr="00C91F14" w:rsidRDefault="00C91F14">
      <w:pPr>
        <w:pStyle w:val="a5"/>
        <w:numPr>
          <w:ilvl w:val="0"/>
          <w:numId w:val="34"/>
        </w:numPr>
        <w:spacing w:line="276" w:lineRule="auto"/>
        <w:rPr>
          <w:rFonts w:ascii="Adobe Arabic" w:hAnsi="Adobe Arabic" w:cs="Adobe Arabic"/>
          <w:color w:val="002060"/>
          <w:sz w:val="36"/>
          <w:szCs w:val="36"/>
          <w:rtl/>
        </w:rPr>
      </w:pPr>
      <w:r w:rsidRPr="00C91F14">
        <w:rPr>
          <w:rFonts w:ascii="Adobe Arabic" w:hAnsi="Adobe Arabic" w:cs="Adobe Arabic"/>
          <w:b/>
          <w:bCs/>
          <w:color w:val="C00000"/>
          <w:sz w:val="36"/>
          <w:szCs w:val="36"/>
          <w:rtl/>
        </w:rPr>
        <w:t>الصفات الفسيولوجية:</w:t>
      </w:r>
      <w:r w:rsidRPr="00C91F14">
        <w:rPr>
          <w:rFonts w:ascii="Adobe Arabic" w:hAnsi="Adobe Arabic" w:cs="Adobe Arabic"/>
          <w:color w:val="C00000"/>
          <w:sz w:val="36"/>
          <w:szCs w:val="36"/>
          <w:rtl/>
        </w:rPr>
        <w:t xml:space="preserve"> </w:t>
      </w:r>
      <w:r w:rsidRPr="00C91F14">
        <w:rPr>
          <w:rFonts w:ascii="Adobe Arabic" w:hAnsi="Adobe Arabic" w:cs="Adobe Arabic"/>
          <w:color w:val="002060"/>
          <w:sz w:val="36"/>
          <w:szCs w:val="36"/>
          <w:rtl/>
        </w:rPr>
        <w:t>مثل الطول والعرض والجاذبية والحيوية، وقوة الجسم وشكله.</w:t>
      </w:r>
    </w:p>
    <w:p w14:paraId="6BCF208C" w14:textId="77777777" w:rsidR="00C91F14" w:rsidRPr="00C91F14" w:rsidRDefault="00C91F14">
      <w:pPr>
        <w:pStyle w:val="a5"/>
        <w:numPr>
          <w:ilvl w:val="0"/>
          <w:numId w:val="34"/>
        </w:numPr>
        <w:spacing w:line="276" w:lineRule="auto"/>
        <w:rPr>
          <w:rFonts w:ascii="Adobe Arabic" w:hAnsi="Adobe Arabic" w:cs="Adobe Arabic"/>
          <w:color w:val="002060"/>
          <w:sz w:val="36"/>
          <w:szCs w:val="36"/>
          <w:rtl/>
        </w:rPr>
      </w:pPr>
      <w:r w:rsidRPr="00C91F14">
        <w:rPr>
          <w:rFonts w:ascii="Adobe Arabic" w:hAnsi="Adobe Arabic" w:cs="Adobe Arabic"/>
          <w:b/>
          <w:bCs/>
          <w:color w:val="C00000"/>
          <w:sz w:val="36"/>
          <w:szCs w:val="36"/>
          <w:rtl/>
        </w:rPr>
        <w:t>الصفات الاجتماعية:</w:t>
      </w:r>
      <w:r w:rsidRPr="00C91F14">
        <w:rPr>
          <w:rFonts w:ascii="Adobe Arabic" w:hAnsi="Adobe Arabic" w:cs="Adobe Arabic"/>
          <w:color w:val="002060"/>
          <w:sz w:val="36"/>
          <w:szCs w:val="36"/>
          <w:rtl/>
        </w:rPr>
        <w:t xml:space="preserve"> مثل الصبر واللباقة، والنضج العاطفي والتعاون.</w:t>
      </w:r>
    </w:p>
    <w:p w14:paraId="042095E5" w14:textId="77777777" w:rsidR="00C91F14" w:rsidRPr="00C91F14" w:rsidRDefault="00C91F14">
      <w:pPr>
        <w:pStyle w:val="a5"/>
        <w:numPr>
          <w:ilvl w:val="0"/>
          <w:numId w:val="34"/>
        </w:numPr>
        <w:spacing w:line="276" w:lineRule="auto"/>
        <w:rPr>
          <w:rFonts w:ascii="Adobe Arabic" w:hAnsi="Adobe Arabic" w:cs="Adobe Arabic"/>
          <w:color w:val="002060"/>
          <w:sz w:val="36"/>
          <w:szCs w:val="36"/>
          <w:rtl/>
        </w:rPr>
      </w:pPr>
      <w:r w:rsidRPr="00C91F14">
        <w:rPr>
          <w:rFonts w:ascii="Adobe Arabic" w:hAnsi="Adobe Arabic" w:cs="Adobe Arabic"/>
          <w:b/>
          <w:bCs/>
          <w:color w:val="C00000"/>
          <w:sz w:val="36"/>
          <w:szCs w:val="36"/>
          <w:rtl/>
        </w:rPr>
        <w:t>صفات الشخصية:</w:t>
      </w:r>
      <w:r w:rsidRPr="00C91F14">
        <w:rPr>
          <w:rFonts w:ascii="Adobe Arabic" w:hAnsi="Adobe Arabic" w:cs="Adobe Arabic"/>
          <w:color w:val="002060"/>
          <w:sz w:val="36"/>
          <w:szCs w:val="36"/>
          <w:rtl/>
        </w:rPr>
        <w:t xml:space="preserve"> مثل السيطرة والهجومية، والثقة </w:t>
      </w:r>
      <w:r w:rsidRPr="00C91F14">
        <w:rPr>
          <w:rFonts w:ascii="Adobe Arabic" w:hAnsi="Adobe Arabic" w:cs="Adobe Arabic" w:hint="cs"/>
          <w:color w:val="002060"/>
          <w:sz w:val="36"/>
          <w:szCs w:val="36"/>
          <w:rtl/>
        </w:rPr>
        <w:t>بالنفس، والكمال</w:t>
      </w:r>
      <w:r w:rsidRPr="00C91F14">
        <w:rPr>
          <w:rFonts w:ascii="Adobe Arabic" w:hAnsi="Adobe Arabic" w:cs="Adobe Arabic" w:hint="eastAsia"/>
          <w:color w:val="002060"/>
          <w:sz w:val="36"/>
          <w:szCs w:val="36"/>
          <w:rtl/>
        </w:rPr>
        <w:t>،</w:t>
      </w:r>
      <w:r w:rsidRPr="00C91F14">
        <w:rPr>
          <w:rFonts w:ascii="Adobe Arabic" w:hAnsi="Adobe Arabic" w:cs="Adobe Arabic"/>
          <w:color w:val="002060"/>
          <w:sz w:val="36"/>
          <w:szCs w:val="36"/>
          <w:rtl/>
        </w:rPr>
        <w:t xml:space="preserve"> والحماس.</w:t>
      </w:r>
    </w:p>
    <w:p w14:paraId="71232F8E" w14:textId="77777777" w:rsidR="00C91F14" w:rsidRPr="00C91F14" w:rsidRDefault="00C91F14">
      <w:pPr>
        <w:pStyle w:val="a5"/>
        <w:numPr>
          <w:ilvl w:val="0"/>
          <w:numId w:val="34"/>
        </w:numPr>
        <w:spacing w:line="276" w:lineRule="auto"/>
        <w:rPr>
          <w:rFonts w:ascii="Adobe Arabic" w:hAnsi="Adobe Arabic" w:cs="Adobe Arabic"/>
          <w:color w:val="002060"/>
          <w:sz w:val="36"/>
          <w:szCs w:val="36"/>
          <w:rtl/>
        </w:rPr>
      </w:pPr>
      <w:r w:rsidRPr="00C91F14">
        <w:rPr>
          <w:rFonts w:ascii="Adobe Arabic" w:hAnsi="Adobe Arabic" w:cs="Adobe Arabic"/>
          <w:b/>
          <w:bCs/>
          <w:color w:val="C00000"/>
          <w:sz w:val="36"/>
          <w:szCs w:val="36"/>
          <w:rtl/>
        </w:rPr>
        <w:t>الصفات الذاتية:</w:t>
      </w:r>
      <w:r w:rsidRPr="00C91F14">
        <w:rPr>
          <w:rFonts w:ascii="Adobe Arabic" w:hAnsi="Adobe Arabic" w:cs="Adobe Arabic"/>
          <w:color w:val="002060"/>
          <w:sz w:val="36"/>
          <w:szCs w:val="36"/>
          <w:rtl/>
        </w:rPr>
        <w:t xml:space="preserve"> مثل المهارات اللغوية والتقدير، والذكاء، والانجاز، والمسؤولية.</w:t>
      </w:r>
    </w:p>
    <w:p w14:paraId="6DE451B8" w14:textId="77777777" w:rsidR="00C91F14" w:rsidRDefault="00C91F14" w:rsidP="00C91F14">
      <w:pPr>
        <w:rPr>
          <w:rtl/>
        </w:rPr>
      </w:pPr>
      <w:r>
        <w:rPr>
          <w:rtl/>
        </w:rPr>
        <w:t xml:space="preserve">ومن مراجعة هذه الدراسات وجد ارتباط قوي بين سمات الذكاء، والثقافة، والاعتماد والمسؤولية، والمساهمة الاجتماعية، والمرتبة الاجتماعية والاقتصادية للقيادة بالمقارنة بغير القيادة. كما وجد </w:t>
      </w:r>
      <w:r>
        <w:rPr>
          <w:rtl/>
        </w:rPr>
        <w:lastRenderedPageBreak/>
        <w:t>ارتباطاً قوياً بين كفاءة القيادة وصفات الذكاء، والقدرة الإشرافية، والمبادرة، وتأكيد الذات والفردية في أسلوب الأداء. أيضاً وجد أن القادة يتمتعون بصفات الذكاء المرتفع، والنضج، والاهتمامات الاجتماعية العريضة، وكذلك الدافع القوى للإنجاز، والاحترام والاهتمام الكبير بالناس، وبرغم ذلك فلم تنجح هذه النظرية في التوصل إلى مجموعة محددة وثابتة ومعتمد عليها من الصفات يمكن على أساسها تمييز القائد عن الفرد العادي</w:t>
      </w:r>
      <w:r>
        <w:rPr>
          <w:rFonts w:hint="cs"/>
          <w:rtl/>
        </w:rPr>
        <w:t>.</w:t>
      </w:r>
    </w:p>
    <w:p w14:paraId="6B1FF8DA" w14:textId="77777777" w:rsidR="00C91F14" w:rsidRDefault="00C91F14" w:rsidP="00C91F14">
      <w:pPr>
        <w:rPr>
          <w:rtl/>
        </w:rPr>
      </w:pPr>
      <w:r>
        <w:rPr>
          <w:noProof/>
        </w:rPr>
        <mc:AlternateContent>
          <mc:Choice Requires="wpg">
            <w:drawing>
              <wp:inline distT="0" distB="0" distL="0" distR="0" wp14:anchorId="10EAF3C0" wp14:editId="2095C04E">
                <wp:extent cx="5728970" cy="471805"/>
                <wp:effectExtent l="0" t="0" r="5080" b="4445"/>
                <wp:docPr id="336"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337" name="Group 21"/>
                        <wpg:cNvGrpSpPr>
                          <a:grpSpLocks/>
                        </wpg:cNvGrpSpPr>
                        <wpg:grpSpPr bwMode="auto">
                          <a:xfrm>
                            <a:off x="41804" y="0"/>
                            <a:ext cx="19522" cy="5058"/>
                            <a:chOff x="32470" y="0"/>
                            <a:chExt cx="28479" cy="7110"/>
                          </a:xfrm>
                        </wpg:grpSpPr>
                        <wps:wsp>
                          <wps:cNvPr id="338" name="Rectangle: Rounded Corners 55">
                            <a:extLst>
                              <a:ext uri="{C183D7F6-B498-43B3-948B-1728B52AA6E4}">
                                <adec:decorative xmlns:adec="http://schemas.microsoft.com/office/drawing/2017/decorative" val="1"/>
                              </a:ext>
                            </a:extLst>
                          </wps:cNvPr>
                          <wps:cNvSpPr>
                            <a:spLocks noChangeArrowheads="1"/>
                          </wps:cNvSpPr>
                          <wps:spPr bwMode="auto">
                            <a:xfrm>
                              <a:off x="32470" y="0"/>
                              <a:ext cx="28479"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8381C0A" w14:textId="77777777"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السلوكية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33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3065E80" w14:textId="77777777" w:rsidR="00C91F14" w:rsidRPr="0056070B" w:rsidRDefault="00C91F14" w:rsidP="00C91F14">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34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0EAF3C0" id="_x0000_s1828"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">
                <v:group id="Group 21" o:spid="_x0000_s1829" style="position:absolute;left:41804;width:19522;height:5058" coordorigin="32470" coordsize="2847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">
                  <v:roundrect id="Rectangle: Rounded Corners 55" o:spid="_x0000_s1830" alt="&quot;&quot;" style="position:absolute;left:32470;width:2847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" fillcolor="#c00000" stroked="f" strokeweight="1pt">
                    <v:stroke joinstyle="miter"/>
                    <v:textbox inset=",1mm,,1mm">
                      <w:txbxContent>
                        <w:p w14:paraId="38381C0A" w14:textId="77777777"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السلوكية</w:t>
                          </w:r>
                          <w:r w:rsidRPr="00E152AC">
                            <w:rPr>
                              <w:rFonts w:hint="cs"/>
                              <w:bCs w:val="0"/>
                              <w:color w:val="FFFFFF" w:themeColor="background1"/>
                              <w:rtl/>
                              <w:lang w:bidi="ar-SY"/>
                            </w:rPr>
                            <w:t>:</w:t>
                          </w:r>
                        </w:p>
                      </w:txbxContent>
                    </v:textbox>
                  </v:roundrect>
                  <v:oval id="Oval 61" o:spid="_x0000_s1831"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" fillcolor="#272727 [2749]" stroked="f" strokeweight="1pt">
                    <v:stroke joinstyle="miter"/>
                    <v:shadow on="t" color="black" opacity="26213f" origin=",-.5" offset="0,3pt"/>
                    <v:textbox inset="0,0,0,0">
                      <w:txbxContent>
                        <w:p w14:paraId="03065E80" w14:textId="77777777" w:rsidR="00C91F14" w:rsidRPr="0056070B" w:rsidRDefault="00C91F14" w:rsidP="00C91F14">
                          <w:pPr>
                            <w:jc w:val="center"/>
                            <w:rPr>
                              <w:color w:val="FFFFFF" w:themeColor="background1"/>
                              <w:lang w:bidi="ar-SY"/>
                            </w:rPr>
                          </w:pPr>
                          <w:r>
                            <w:rPr>
                              <w:rFonts w:hint="cs"/>
                              <w:color w:val="FFFFFF" w:themeColor="background1"/>
                              <w:rtl/>
                              <w:lang w:bidi="ar-SY"/>
                            </w:rPr>
                            <w:t>2</w:t>
                          </w:r>
                        </w:p>
                      </w:txbxContent>
                    </v:textbox>
                  </v:oval>
                </v:group>
                <v:rect id="Rectangle 25" o:spid="_x0000_s1832"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" fillcolor="#c00000" stroked="f" strokeweight="1pt"/>
                <w10:anchorlock/>
              </v:group>
            </w:pict>
          </mc:Fallback>
        </mc:AlternateContent>
      </w:r>
    </w:p>
    <w:p w14:paraId="449AAA85" w14:textId="77777777" w:rsidR="00C91F14" w:rsidRPr="00C75711" w:rsidRDefault="00C91F14" w:rsidP="00C91F14">
      <w:pPr>
        <w:rPr>
          <w:rtl/>
        </w:rPr>
      </w:pPr>
      <w:bookmarkStart w:id="6" w:name="_Hlk119699314"/>
      <w:r w:rsidRPr="00C75711">
        <w:rPr>
          <w:rtl/>
        </w:rPr>
        <w:t xml:space="preserve">تهدف هذه النظرية إلى التعرف على العلاقة بين سلوك القائد ومقاييس القيادة الفعالة أو الناجحة، وأهم هذه المقاييس هو درجة رضاء المرؤوسين مع القائد ومستوى الأداء أو الإنتاجية للمرؤوسين، وتظهر القيادة في هذه النظرية في نمطين أحدهما هو نمط الثقة والاحترام المتبادل والصداقة والتأييد والاهتمام بظروف كل فرد في المجموعة، والنمط الثاني من القيادة يركز على العمل فيقوم القائد بتحديد مهام كل فرد، علاقات العمل، الاتصالات والأهداف. </w:t>
      </w:r>
    </w:p>
    <w:bookmarkEnd w:id="6"/>
    <w:p w14:paraId="7C8C9CBC" w14:textId="77777777" w:rsidR="00C91F14" w:rsidRDefault="00C91F14" w:rsidP="00227842">
      <w:pPr>
        <w:jc w:val="center"/>
        <w:rPr>
          <w:rtl/>
        </w:rPr>
      </w:pPr>
      <w:r>
        <w:rPr>
          <w:noProof/>
        </w:rPr>
        <mc:AlternateContent>
          <mc:Choice Requires="wpg">
            <w:drawing>
              <wp:inline distT="0" distB="0" distL="0" distR="0" wp14:anchorId="2BFF229D" wp14:editId="75DFB64D">
                <wp:extent cx="5729063" cy="471805"/>
                <wp:effectExtent l="0" t="0" r="5080" b="4445"/>
                <wp:docPr id="341"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9063" cy="471805"/>
                          <a:chOff x="0" y="0"/>
                          <a:chExt cx="61327" cy="5058"/>
                        </a:xfrm>
                      </wpg:grpSpPr>
                      <wpg:grpSp>
                        <wpg:cNvPr id="342" name="Group 21"/>
                        <wpg:cNvGrpSpPr>
                          <a:grpSpLocks/>
                        </wpg:cNvGrpSpPr>
                        <wpg:grpSpPr bwMode="auto">
                          <a:xfrm>
                            <a:off x="42484" y="0"/>
                            <a:ext cx="18843" cy="5058"/>
                            <a:chOff x="33461" y="0"/>
                            <a:chExt cx="27488" cy="7110"/>
                          </a:xfrm>
                        </wpg:grpSpPr>
                        <wps:wsp>
                          <wps:cNvPr id="343" name="Rectangle: Rounded Corners 55">
                            <a:extLst>
                              <a:ext uri="{C183D7F6-B498-43B3-948B-1728B52AA6E4}">
                                <adec:decorative xmlns:adec="http://schemas.microsoft.com/office/drawing/2017/decorative" val="1"/>
                              </a:ext>
                            </a:extLst>
                          </wps:cNvPr>
                          <wps:cNvSpPr>
                            <a:spLocks noChangeArrowheads="1"/>
                          </wps:cNvSpPr>
                          <wps:spPr bwMode="auto">
                            <a:xfrm>
                              <a:off x="33461" y="0"/>
                              <a:ext cx="2748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38AB669" w14:textId="77777777"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الموقفية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34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10609509" w14:textId="77777777" w:rsidR="00C91F14" w:rsidRPr="0056070B" w:rsidRDefault="00C91F14" w:rsidP="00C91F14">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34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BFF229D" id="_x0000_s1833" style="width:451.1pt;height:37.15pt;mso-position-horizontal-relative:char;mso-position-vertical-relative:line" coordsize="61327,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">
                <v:group id="Group 21" o:spid="_x0000_s1834" style="position:absolute;left:42484;width:18843;height:5058" coordorigin="33461" coordsize="2748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roundrect id="Rectangle: Rounded Corners 55" o:spid="_x0000_s1835" alt="&quot;&quot;" style="position:absolute;left:33461;width:2748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" fillcolor="#c00000" stroked="f" strokeweight="1pt">
                    <v:stroke joinstyle="miter"/>
                    <v:textbox inset=",1mm,,1mm">
                      <w:txbxContent>
                        <w:p w14:paraId="638AB669" w14:textId="77777777"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الموقفية</w:t>
                          </w:r>
                          <w:r w:rsidRPr="00E152AC">
                            <w:rPr>
                              <w:rFonts w:hint="cs"/>
                              <w:bCs w:val="0"/>
                              <w:color w:val="FFFFFF" w:themeColor="background1"/>
                              <w:rtl/>
                              <w:lang w:bidi="ar-SY"/>
                            </w:rPr>
                            <w:t>:</w:t>
                          </w:r>
                        </w:p>
                      </w:txbxContent>
                    </v:textbox>
                  </v:roundrect>
                  <v:oval id="Oval 61" o:spid="_x0000_s1836"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" fillcolor="#272727 [2749]" stroked="f" strokeweight="1pt">
                    <v:stroke joinstyle="miter"/>
                    <v:shadow on="t" color="black" opacity="26213f" origin=",-.5" offset="0,3pt"/>
                    <v:textbox inset="0,0,0,0">
                      <w:txbxContent>
                        <w:p w14:paraId="10609509" w14:textId="77777777" w:rsidR="00C91F14" w:rsidRPr="0056070B" w:rsidRDefault="00C91F14" w:rsidP="00C91F14">
                          <w:pPr>
                            <w:jc w:val="center"/>
                            <w:rPr>
                              <w:color w:val="FFFFFF" w:themeColor="background1"/>
                              <w:lang w:bidi="ar-SY"/>
                            </w:rPr>
                          </w:pPr>
                          <w:r>
                            <w:rPr>
                              <w:rFonts w:hint="cs"/>
                              <w:color w:val="FFFFFF" w:themeColor="background1"/>
                              <w:rtl/>
                              <w:lang w:bidi="ar-SY"/>
                            </w:rPr>
                            <w:t>3</w:t>
                          </w:r>
                        </w:p>
                      </w:txbxContent>
                    </v:textbox>
                  </v:oval>
                </v:group>
                <v:rect id="Rectangle 25" o:spid="_x0000_s1837"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" fillcolor="#c00000" stroked="f" strokeweight="1pt"/>
                <w10:anchorlock/>
              </v:group>
            </w:pict>
          </mc:Fallback>
        </mc:AlternateContent>
      </w:r>
    </w:p>
    <w:p w14:paraId="3965D222" w14:textId="77777777" w:rsidR="00C91F14" w:rsidRPr="00C75711" w:rsidRDefault="00C91F14" w:rsidP="00C91F14">
      <w:pPr>
        <w:rPr>
          <w:rtl/>
        </w:rPr>
      </w:pPr>
      <w:r w:rsidRPr="00C75711">
        <w:rPr>
          <w:rtl/>
        </w:rPr>
        <w:t xml:space="preserve">بعد أن عجزت نظرية السمات وكذلك النظرية السلوكية في تحديد النمط القيادي فقد ظهرت النظريات التي بدأت بالتركيز على أن القائد الناجح هو الذي يلاءم ما بين ما يقتضيه الموقف والقرار المتخذ وبمعنى آخر إن القائد الناجح هو الذي يغير سلوكه ويكيفه حسب الموقف الذي هو فيه. هذا وتعتمد نظرية الموقف على ردود فعل الناس في موقف معين سواء كان المقصود بهؤلاء الناس القائد أو التابعين، وخلاصة هذه النظرية أن التفاعل الذي يحدث بين قائد ومجموعة تابعة في موقف معين، وما ينتج من ردة فعل من هذا القائد قد لا يصلح لأن يتبع نفس الأسلوب مع جماعة أخرى أو حتى مع نفس الجماعة في موقف أخر. </w:t>
      </w:r>
    </w:p>
    <w:p w14:paraId="123B2351" w14:textId="77777777" w:rsidR="00C91F14" w:rsidRDefault="00C91F14" w:rsidP="00227842">
      <w:pPr>
        <w:jc w:val="center"/>
        <w:rPr>
          <w:rtl/>
        </w:rPr>
      </w:pPr>
      <w:r>
        <w:rPr>
          <w:noProof/>
        </w:rPr>
        <mc:AlternateContent>
          <mc:Choice Requires="wpg">
            <w:drawing>
              <wp:inline distT="0" distB="0" distL="0" distR="0" wp14:anchorId="22619CF0" wp14:editId="15CE6B7F">
                <wp:extent cx="5729063" cy="471805"/>
                <wp:effectExtent l="0" t="0" r="5080" b="4445"/>
                <wp:docPr id="346"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9063" cy="471805"/>
                          <a:chOff x="0" y="0"/>
                          <a:chExt cx="61327" cy="5058"/>
                        </a:xfrm>
                      </wpg:grpSpPr>
                      <wpg:grpSp>
                        <wpg:cNvPr id="347" name="Group 21"/>
                        <wpg:cNvGrpSpPr>
                          <a:grpSpLocks/>
                        </wpg:cNvGrpSpPr>
                        <wpg:grpSpPr bwMode="auto">
                          <a:xfrm>
                            <a:off x="42484" y="0"/>
                            <a:ext cx="18843" cy="5058"/>
                            <a:chOff x="33461" y="0"/>
                            <a:chExt cx="27488" cy="7110"/>
                          </a:xfrm>
                        </wpg:grpSpPr>
                        <wps:wsp>
                          <wps:cNvPr id="348" name="Rectangle: Rounded Corners 55">
                            <a:extLst>
                              <a:ext uri="{C183D7F6-B498-43B3-948B-1728B52AA6E4}">
                                <adec:decorative xmlns:adec="http://schemas.microsoft.com/office/drawing/2017/decorative" val="1"/>
                              </a:ext>
                            </a:extLst>
                          </wps:cNvPr>
                          <wps:cNvSpPr>
                            <a:spLocks noChangeArrowheads="1"/>
                          </wps:cNvSpPr>
                          <wps:spPr bwMode="auto">
                            <a:xfrm>
                              <a:off x="33461" y="0"/>
                              <a:ext cx="2748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C688CF5" w14:textId="77777777"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التفاعلية</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35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DB4D5F5" w14:textId="77777777" w:rsidR="00C91F14" w:rsidRPr="0056070B" w:rsidRDefault="00C91F14" w:rsidP="00C91F14">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35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22619CF0" id="_x0000_s1838" style="width:451.1pt;height:37.15pt;mso-position-horizontal-relative:char;mso-position-vertical-relative:line" coordsize="61327,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">
                <v:group id="Group 21" o:spid="_x0000_s1839" style="position:absolute;left:42484;width:18843;height:5058" coordorigin="33461" coordsize="2748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">
                  <v:roundrect id="Rectangle: Rounded Corners 55" o:spid="_x0000_s1840" alt="&quot;&quot;" style="position:absolute;left:33461;width:2748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" fillcolor="#c00000" stroked="f" strokeweight="1pt">
                    <v:stroke joinstyle="miter"/>
                    <v:textbox inset=",1mm,,1mm">
                      <w:txbxContent>
                        <w:p w14:paraId="5C688CF5" w14:textId="77777777" w:rsidR="00C91F14" w:rsidRPr="00E152AC" w:rsidRDefault="00C91F14" w:rsidP="00C91F14">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Pr>
                              <w:rFonts w:hint="cs"/>
                              <w:bCs w:val="0"/>
                              <w:color w:val="FFFFFF" w:themeColor="background1"/>
                              <w:rtl/>
                            </w:rPr>
                            <w:t>النظرية التفاعلية</w:t>
                          </w:r>
                          <w:r w:rsidRPr="00E152AC">
                            <w:rPr>
                              <w:rFonts w:hint="cs"/>
                              <w:bCs w:val="0"/>
                              <w:color w:val="FFFFFF" w:themeColor="background1"/>
                              <w:rtl/>
                              <w:lang w:bidi="ar-SY"/>
                            </w:rPr>
                            <w:t>:</w:t>
                          </w:r>
                        </w:p>
                      </w:txbxContent>
                    </v:textbox>
                  </v:roundrect>
                  <v:oval id="Oval 61" o:spid="_x0000_s1841"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" fillcolor="#272727 [2749]" stroked="f" strokeweight="1pt">
                    <v:stroke joinstyle="miter"/>
                    <v:shadow on="t" color="black" opacity="26213f" origin=",-.5" offset="0,3pt"/>
                    <v:textbox inset="0,0,0,0">
                      <w:txbxContent>
                        <w:p w14:paraId="0DB4D5F5" w14:textId="77777777" w:rsidR="00C91F14" w:rsidRPr="0056070B" w:rsidRDefault="00C91F14" w:rsidP="00C91F14">
                          <w:pPr>
                            <w:jc w:val="center"/>
                            <w:rPr>
                              <w:color w:val="FFFFFF" w:themeColor="background1"/>
                              <w:lang w:bidi="ar-SY"/>
                            </w:rPr>
                          </w:pPr>
                          <w:r>
                            <w:rPr>
                              <w:rFonts w:hint="cs"/>
                              <w:color w:val="FFFFFF" w:themeColor="background1"/>
                              <w:rtl/>
                              <w:lang w:bidi="ar-SY"/>
                            </w:rPr>
                            <w:t>4</w:t>
                          </w:r>
                        </w:p>
                      </w:txbxContent>
                    </v:textbox>
                  </v:oval>
                </v:group>
                <v:rect id="Rectangle 25" o:spid="_x0000_s1842"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" fillcolor="#c00000" stroked="f" strokeweight="1pt"/>
                <w10:anchorlock/>
              </v:group>
            </w:pict>
          </mc:Fallback>
        </mc:AlternateContent>
      </w:r>
    </w:p>
    <w:p w14:paraId="01C6A06A" w14:textId="77777777" w:rsidR="00C91F14" w:rsidRPr="00C75711" w:rsidRDefault="00C91F14" w:rsidP="00C91F14">
      <w:pPr>
        <w:rPr>
          <w:rtl/>
        </w:rPr>
      </w:pPr>
      <w:r w:rsidRPr="00C75711">
        <w:rPr>
          <w:rtl/>
        </w:rPr>
        <w:t xml:space="preserve">وتعد هذه النظرية مزيجاً من كافة النظريات السابقة وغيرها، حيث تعتمد على أساس التكامل بين العوامل التي تؤثر في القيادة سواء كانت تتصل بالقائد وصفاته الشخصية، أو بالمجموعة التي </w:t>
      </w:r>
      <w:r w:rsidRPr="00C75711">
        <w:rPr>
          <w:rFonts w:hint="cs"/>
          <w:rtl/>
        </w:rPr>
        <w:t>يتولى</w:t>
      </w:r>
      <w:r w:rsidRPr="00C75711">
        <w:rPr>
          <w:rtl/>
        </w:rPr>
        <w:t xml:space="preserve"> قيادتها، ومدى قبولها للقائد، أو بالظروف المحيطة بالموقف. وبإيجاز تعتبر هذه النظرية أن </w:t>
      </w:r>
      <w:r w:rsidRPr="00C75711">
        <w:rPr>
          <w:rtl/>
        </w:rPr>
        <w:lastRenderedPageBreak/>
        <w:t xml:space="preserve">القيادة هي محصلة التفاعل الاجتماعي بين القائد ومجموعته التي يشاركها مشاعرها وأحاسيسها ومشكلاتها وأهدافها ويبذل كل جهده لكسب ثقتهم وتعاونهم معه على نحو تحقيق الأهداف العليا </w:t>
      </w:r>
      <w:r w:rsidRPr="00C75711">
        <w:rPr>
          <w:rFonts w:hint="cs"/>
          <w:rtl/>
        </w:rPr>
        <w:t>للجماعة.</w:t>
      </w:r>
      <w:r w:rsidRPr="00C75711">
        <w:rPr>
          <w:rtl/>
        </w:rPr>
        <w:t xml:space="preserve"> </w:t>
      </w:r>
    </w:p>
    <w:p w14:paraId="3C04A8A6" w14:textId="77777777" w:rsidR="00C91F14" w:rsidRDefault="00C91F14" w:rsidP="00C91F14">
      <w:pPr>
        <w:jc w:val="center"/>
        <w:rPr>
          <w:rtl/>
        </w:rPr>
      </w:pPr>
      <w:r>
        <w:rPr>
          <w:noProof/>
          <w:rtl/>
        </w:rPr>
        <mc:AlternateContent>
          <mc:Choice Requires="wpg">
            <w:drawing>
              <wp:inline distT="0" distB="0" distL="0" distR="0" wp14:anchorId="2AFEA57B" wp14:editId="061F17F5">
                <wp:extent cx="5727066" cy="471805"/>
                <wp:effectExtent l="0" t="0" r="6985" b="61595"/>
                <wp:docPr id="352" name="Group 352"/>
                <wp:cNvGraphicFramePr/>
                <a:graphic xmlns:a="http://schemas.openxmlformats.org/drawingml/2006/main">
                  <a:graphicData uri="http://schemas.microsoft.com/office/word/2010/wordprocessingGroup">
                    <wpg:wgp>
                      <wpg:cNvGrpSpPr/>
                      <wpg:grpSpPr>
                        <a:xfrm>
                          <a:off x="0" y="0"/>
                          <a:ext cx="5727066" cy="471805"/>
                          <a:chOff x="0" y="0"/>
                          <a:chExt cx="5727066" cy="471805"/>
                        </a:xfrm>
                      </wpg:grpSpPr>
                      <wpg:grpSp>
                        <wpg:cNvPr id="353" name="Group 353"/>
                        <wpg:cNvGrpSpPr/>
                        <wpg:grpSpPr>
                          <a:xfrm>
                            <a:off x="0" y="0"/>
                            <a:ext cx="5727066" cy="471805"/>
                            <a:chOff x="0" y="0"/>
                            <a:chExt cx="6130589" cy="505879"/>
                          </a:xfrm>
                        </wpg:grpSpPr>
                        <wpg:grpSp>
                          <wpg:cNvPr id="354" name="Group 354"/>
                          <wpg:cNvGrpSpPr/>
                          <wpg:grpSpPr>
                            <a:xfrm>
                              <a:off x="2290729" y="0"/>
                              <a:ext cx="3839860" cy="505839"/>
                              <a:chOff x="1643473" y="0"/>
                              <a:chExt cx="5601953" cy="711023"/>
                            </a:xfrm>
                          </wpg:grpSpPr>
                          <wps:wsp>
                            <wps:cNvPr id="355" name="Rectangle: Rounded Corners 355">
                              <a:extLst>
                                <a:ext uri="{C183D7F6-B498-43B3-948B-1728B52AA6E4}">
                                  <adec:decorative xmlns:adec="http://schemas.microsoft.com/office/drawing/2017/decorative" val="1"/>
                                </a:ext>
                              </a:extLst>
                            </wps:cNvPr>
                            <wps:cNvSpPr/>
                            <wps:spPr>
                              <a:xfrm>
                                <a:off x="1643473" y="0"/>
                                <a:ext cx="5601953"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EB60C8" w14:textId="77777777" w:rsidR="00C91F14" w:rsidRDefault="00C91F14" w:rsidP="00C91F14">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C91F14">
                                    <w:rPr>
                                      <w:rFonts w:ascii="Adobe Arabic" w:hAnsi="Adobe Arabic" w:cs="Adobe Arabic"/>
                                      <w:bCs/>
                                      <w:color w:val="auto"/>
                                      <w:sz w:val="36"/>
                                      <w:szCs w:val="36"/>
                                      <w:rtl/>
                                      <w:lang w:bidi="ar-SY"/>
                                    </w:rPr>
                                    <w:t>المعوقات التي تواجه التخطيط للتعاقب القيادي</w:t>
                                  </w:r>
                                  <w:r>
                                    <w:rPr>
                                      <w:rFonts w:ascii="Adobe Arabic" w:hAnsi="Adobe Arabic" w:cs="Adobe Arabic"/>
                                      <w:bCs/>
                                      <w:color w:val="auto"/>
                                      <w:sz w:val="36"/>
                                      <w:szCs w:val="36"/>
                                      <w:rtl/>
                                      <w:lang w:bidi="ar-SY"/>
                                    </w:rPr>
                                    <w:t>:</w:t>
                                  </w:r>
                                </w:p>
                              </w:txbxContent>
                            </wps:txbx>
                            <wps:bodyPr tIns="36000" bIns="36000" rtlCol="0" anchor="ctr"/>
                          </wps:wsp>
                          <wps:wsp>
                            <wps:cNvPr id="356" name="Oval 35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57" name="Rectangle 35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58" name="Group 358"/>
                        <wpg:cNvGrpSpPr/>
                        <wpg:grpSpPr>
                          <a:xfrm>
                            <a:off x="5343525" y="104775"/>
                            <a:ext cx="209550" cy="249555"/>
                            <a:chOff x="0" y="0"/>
                            <a:chExt cx="273780" cy="327013"/>
                          </a:xfrm>
                          <a:solidFill>
                            <a:schemeClr val="bg1"/>
                          </a:solidFill>
                        </wpg:grpSpPr>
                        <wps:wsp>
                          <wps:cNvPr id="35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6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6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62" name="Google Shape;204;p17"/>
                          <wpg:cNvGrpSpPr/>
                          <wpg:grpSpPr>
                            <a:xfrm>
                              <a:off x="0" y="0"/>
                              <a:ext cx="273780" cy="105078"/>
                              <a:chOff x="0" y="0"/>
                              <a:chExt cx="273780" cy="105078"/>
                            </a:xfrm>
                            <a:grpFill/>
                          </wpg:grpSpPr>
                          <wps:wsp>
                            <wps:cNvPr id="36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6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6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6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6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2AFEA57B" id="Group 352" o:spid="_x0000_s1843" style="width:450.95pt;height:37.15pt;mso-position-horizontal-relative:char;mso-position-vertical-relative:line" coordsize="57270,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">
                <v:group id="Group 353" o:spid="_x0000_s1844" style="position:absolute;width:57270;height:4718" coordsize="61305,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group id="Group 354" o:spid="_x0000_s1845" style="position:absolute;left:22907;width:38398;height:5058" coordorigin="16434" coordsize="56019,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2j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">
                    <v:roundrect id="Rectangle: Rounded Corners 355" o:spid="_x0000_s1846" alt="&quot;&quot;" style="position:absolute;left:16434;width:56020;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" fillcolor="#0070c0" stroked="f" strokeweight="1pt">
                      <v:stroke joinstyle="miter"/>
                      <v:textbox inset=",1mm,,1mm">
                        <w:txbxContent>
                          <w:p w14:paraId="00EB60C8" w14:textId="77777777" w:rsidR="00C91F14" w:rsidRDefault="00C91F14" w:rsidP="00C91F14">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C91F14">
                              <w:rPr>
                                <w:rFonts w:ascii="Adobe Arabic" w:hAnsi="Adobe Arabic" w:cs="Adobe Arabic"/>
                                <w:bCs/>
                                <w:color w:val="auto"/>
                                <w:sz w:val="36"/>
                                <w:szCs w:val="36"/>
                                <w:rtl/>
                                <w:lang w:bidi="ar-SY"/>
                              </w:rPr>
                              <w:t>المعوقات التي تواجه التخطيط للتعاقب القيادي</w:t>
                            </w:r>
                            <w:r>
                              <w:rPr>
                                <w:rFonts w:ascii="Adobe Arabic" w:hAnsi="Adobe Arabic" w:cs="Adobe Arabic"/>
                                <w:bCs/>
                                <w:color w:val="auto"/>
                                <w:sz w:val="36"/>
                                <w:szCs w:val="36"/>
                                <w:rtl/>
                                <w:lang w:bidi="ar-SY"/>
                              </w:rPr>
                              <w:t>:</w:t>
                            </w:r>
                          </w:p>
                        </w:txbxContent>
                      </v:textbox>
                    </v:roundrect>
                    <v:oval id="Oval 356" o:spid="_x0000_s1847"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" fillcolor="#272727 [2749]" stroked="f" strokeweight="1pt">
                      <v:stroke joinstyle="miter"/>
                      <v:shadow on="t" color="black" opacity="26214f" origin=",-.5" offset="0,3pt"/>
                    </v:oval>
                  </v:group>
                  <v:rect id="Rectangle 357" o:spid="_x0000_s1848"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" fillcolor="#0070c0" stroked="f" strokeweight="1pt"/>
                </v:group>
                <v:group id="Group 358" o:spid="_x0000_s1849"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Google Shape;201;p17" o:spid="_x0000_s1850"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851"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" path="m2643,1l417,1c191,1,,143,,370,,608,191,751,417,751r2214,c2870,751,3060,608,3060,370,3060,143,2870,1,2643,1xe" filled="f" strokecolor="white [3212]">
                    <v:path arrowok="t" o:extrusionok="f"/>
                  </v:shape>
                  <v:shape id="Google Shape;203;p17" o:spid="_x0000_s1852"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" path="m1976,l417,c191,,,131,,369,,596,191,739,417,739r1559,c2203,739,2393,596,2393,369,2393,131,2203,,1976,xe" filled="f" strokecolor="white [3212]">
                    <v:path arrowok="t" o:extrusionok="f"/>
                  </v:shape>
                  <v:group id="Google Shape;204;p17" o:spid="_x0000_s1853"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Google Shape;205;p17" o:spid="_x0000_s1854"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" path="m227,1501v107,,226,-72,226,-167l453,167c453,84,322,1,227,1,144,1,1,84,1,167r,1167c1,1429,144,1501,227,1501xe" filled="f" stroked="f">
                      <v:path arrowok="t" o:extrusionok="f"/>
                    </v:shape>
                    <v:shape id="Google Shape;206;p17" o:spid="_x0000_s1855"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" path="m929,60c846,,750,36,703,108l60,1060c,1143,24,1251,95,1310v36,12,60,24,96,24c250,1334,298,1310,334,1251l976,298v60,-71,36,-178,-47,-238xe" filled="f" stroked="f">
                      <v:path arrowok="t" o:extrusionok="f"/>
                    </v:shape>
                    <v:shape id="Google Shape;207;p17" o:spid="_x0000_s1856"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857"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" path="m1287,596l275,48c191,1,84,36,48,120,1,191,25,310,120,346l1132,894v24,11,48,23,71,23c1263,917,1322,882,1358,822v36,-71,12,-190,-71,-226xe" filled="f" stroked="f">
                      <v:path arrowok="t" o:extrusionok="f"/>
                    </v:shape>
                    <v:shape id="Google Shape;209;p17" o:spid="_x0000_s1858"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" path="m1370,120c1322,36,1215,1,1132,48l120,596c36,632,1,751,48,822v24,60,83,95,143,95c227,917,251,905,274,894l1298,346v84,-36,107,-155,72,-226xe" filled="f" stroked="f">
                      <v:path arrowok="t" o:extrusionok="f"/>
                    </v:shape>
                  </v:group>
                </v:group>
                <w10:anchorlock/>
              </v:group>
            </w:pict>
          </mc:Fallback>
        </mc:AlternateContent>
      </w:r>
    </w:p>
    <w:p w14:paraId="19C6AD3E" w14:textId="40E40E84" w:rsidR="00C91F14" w:rsidRPr="00C91F14" w:rsidRDefault="000D0A91" w:rsidP="00C91F14">
      <w:pPr>
        <w:rPr>
          <w:b/>
          <w:bCs/>
          <w:color w:val="C00000"/>
        </w:rPr>
      </w:pPr>
      <w:hyperlink r:id="rId112" w:history="1">
        <w:r w:rsidR="00C91F14" w:rsidRPr="000D0A91">
          <w:rPr>
            <w:rStyle w:val="Hyperlink"/>
            <w:rFonts w:hint="cs"/>
            <w:b/>
            <w:bCs/>
            <w:rtl/>
          </w:rPr>
          <w:t xml:space="preserve">هناك بعض </w:t>
        </w:r>
        <w:r w:rsidR="00C91F14" w:rsidRPr="000D0A91">
          <w:rPr>
            <w:rStyle w:val="Hyperlink"/>
            <w:b/>
            <w:bCs/>
            <w:rtl/>
          </w:rPr>
          <w:t>المعوقات التي تواجه التخطيط للتعاقب القيادي</w:t>
        </w:r>
        <w:r w:rsidR="00C91F14" w:rsidRPr="000D0A91">
          <w:rPr>
            <w:rStyle w:val="Hyperlink"/>
            <w:rFonts w:cstheme="majorBidi" w:hint="cs"/>
            <w:b/>
            <w:bCs/>
            <w:rtl/>
          </w:rPr>
          <w:t xml:space="preserve"> </w:t>
        </w:r>
        <w:r w:rsidR="00C91F14" w:rsidRPr="000D0A91">
          <w:rPr>
            <w:rStyle w:val="Hyperlink"/>
            <w:rFonts w:hint="cs"/>
            <w:b/>
            <w:bCs/>
            <w:rtl/>
          </w:rPr>
          <w:t>نذكر منها:</w:t>
        </w:r>
      </w:hyperlink>
    </w:p>
    <w:p w14:paraId="75F0F232"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ندرة المتخصصين في المنظمة للقيام بتخطيط التعاقب لبناء القيادات</w:t>
      </w:r>
      <w:r>
        <w:rPr>
          <w:rFonts w:ascii="Adobe Arabic" w:hAnsi="Adobe Arabic" w:cs="Adobe Arabic" w:hint="cs"/>
          <w:b/>
          <w:bCs/>
          <w:color w:val="002060"/>
          <w:sz w:val="36"/>
          <w:szCs w:val="36"/>
          <w:rtl/>
        </w:rPr>
        <w:t>:</w:t>
      </w:r>
    </w:p>
    <w:p w14:paraId="37885DBA" w14:textId="77777777" w:rsidR="00C91F14" w:rsidRPr="002C14DA" w:rsidRDefault="00C91F14" w:rsidP="00C91F14">
      <w:pPr>
        <w:rPr>
          <w:rtl/>
        </w:rPr>
      </w:pPr>
      <w:r w:rsidRPr="002C14DA">
        <w:rPr>
          <w:rtl/>
        </w:rPr>
        <w:t>أهمية تزويد إدارة الموارد البشرية بالمتخصصين في مجال تخطيط التعاقب لبناء القيادات وتطويرهم باستمرار لتحقيق هذا الغرض، كما تتطلب مع ذلك تطوير القيادات التي ستشارك في هذه المهمة على القيام بها بفعالية إلا أن الواقع يشير إلى ضعف توافر المتخصصين في هذا المجال كأحد تحديات التخطيط لتعاقب القيادات التي تواجه المنظمات. فقد توصل عدد من الدراسات إلى أن أحد التحديات التي تواجه المنظمات في خطط التعاقب يتمثل في ضعف أو عدم القدرة على تحديد القدرات والمواهب المستقبلية المطلوبة من قيادات المستقبل والذي قد يعود إلى نقص المعارف والمهارات والقدرات الشخصية للعاملين في خطط التعاقب</w:t>
      </w:r>
      <w:r w:rsidRPr="002C14DA">
        <w:rPr>
          <w:rFonts w:hint="cs"/>
          <w:rtl/>
        </w:rPr>
        <w:t>.</w:t>
      </w:r>
    </w:p>
    <w:p w14:paraId="05808243" w14:textId="77777777" w:rsidR="00C91F14" w:rsidRPr="00C91F14" w:rsidRDefault="00C91F14">
      <w:pPr>
        <w:pStyle w:val="a5"/>
        <w:numPr>
          <w:ilvl w:val="0"/>
          <w:numId w:val="35"/>
        </w:numPr>
        <w:rPr>
          <w:rFonts w:ascii="Adobe Arabic" w:hAnsi="Adobe Arabic" w:cs="Adobe Arabic"/>
          <w:b/>
          <w:bCs/>
          <w:color w:val="002060"/>
          <w:sz w:val="36"/>
          <w:szCs w:val="36"/>
        </w:rPr>
      </w:pPr>
      <w:r w:rsidRPr="00C91F14">
        <w:rPr>
          <w:rFonts w:ascii="Adobe Arabic" w:hAnsi="Adobe Arabic" w:cs="Adobe Arabic"/>
          <w:b/>
          <w:bCs/>
          <w:color w:val="002060"/>
          <w:sz w:val="36"/>
          <w:szCs w:val="36"/>
          <w:rtl/>
        </w:rPr>
        <w:t>ضعف التكامل بين إدارة تطوير الموارد البشرية والإدارات لبناء خطط تعاقب القيادات</w:t>
      </w:r>
      <w:r>
        <w:rPr>
          <w:rFonts w:ascii="Adobe Arabic" w:hAnsi="Adobe Arabic" w:cs="Adobe Arabic" w:hint="cs"/>
          <w:b/>
          <w:bCs/>
          <w:color w:val="002060"/>
          <w:sz w:val="36"/>
          <w:szCs w:val="36"/>
          <w:rtl/>
        </w:rPr>
        <w:t>:</w:t>
      </w:r>
    </w:p>
    <w:p w14:paraId="2E120814" w14:textId="77777777" w:rsidR="00C91F14" w:rsidRPr="002C14DA" w:rsidRDefault="00C91F14" w:rsidP="00C91F14">
      <w:pPr>
        <w:rPr>
          <w:rtl/>
        </w:rPr>
      </w:pPr>
      <w:r w:rsidRPr="002C14DA">
        <w:rPr>
          <w:rtl/>
        </w:rPr>
        <w:t>أحد أهم المتطلبات لنجاح خطط التعاقب يكمن في التكامل بين تطوير القيادات والخطة الاستراتيجية، بل يكون تطوير القيادات أولية في تلك الخطة هذا التكامل يجب أن يشمل جميع مستويات المنظمة وليس مستوى القيادات العليا فقط وأن تكون خطط التعاقب للقيادات جزءا</w:t>
      </w:r>
      <w:r w:rsidR="008E382F">
        <w:rPr>
          <w:rFonts w:hint="cs"/>
          <w:rtl/>
        </w:rPr>
        <w:t>ً</w:t>
      </w:r>
      <w:r w:rsidRPr="002C14DA">
        <w:rPr>
          <w:rtl/>
        </w:rPr>
        <w:t xml:space="preserve"> من الخطة الاستراتيجية للمنظمة</w:t>
      </w:r>
      <w:r w:rsidRPr="002C14DA">
        <w:rPr>
          <w:rFonts w:hint="cs"/>
          <w:rtl/>
        </w:rPr>
        <w:t>.</w:t>
      </w:r>
    </w:p>
    <w:p w14:paraId="04CCA28A"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اهتمام الإدارة العليا بخطط تعاقب القيادات</w:t>
      </w:r>
      <w:r>
        <w:rPr>
          <w:rFonts w:ascii="Adobe Arabic" w:hAnsi="Adobe Arabic" w:cs="Adobe Arabic" w:hint="cs"/>
          <w:b/>
          <w:bCs/>
          <w:color w:val="002060"/>
          <w:sz w:val="36"/>
          <w:szCs w:val="36"/>
          <w:rtl/>
        </w:rPr>
        <w:t>:</w:t>
      </w:r>
    </w:p>
    <w:p w14:paraId="39842F3F" w14:textId="77777777" w:rsidR="00C91F14" w:rsidRPr="002C14DA" w:rsidRDefault="00C91F14" w:rsidP="00C91F14">
      <w:pPr>
        <w:rPr>
          <w:rtl/>
        </w:rPr>
      </w:pPr>
      <w:r w:rsidRPr="002C14DA">
        <w:rPr>
          <w:rtl/>
        </w:rPr>
        <w:t>أهمية دعم والتزام القيادات العليا لنجاح خطط تعاقب القيادات في أي منظمة. حيث يشير بعض الباحثين إلى أهمية دعم مجلس الإدارة لخطط التعاقب للقيادات الإدارية باعتباره متطلبا</w:t>
      </w:r>
      <w:r w:rsidR="008E382F">
        <w:rPr>
          <w:rFonts w:hint="cs"/>
          <w:rtl/>
        </w:rPr>
        <w:t>ً</w:t>
      </w:r>
      <w:r w:rsidRPr="002C14DA">
        <w:rPr>
          <w:rtl/>
        </w:rPr>
        <w:t xml:space="preserve"> لنجاح تلك الخطط حيث إن ثقة</w:t>
      </w:r>
      <w:r w:rsidRPr="002C14DA">
        <w:rPr>
          <w:color w:val="333333"/>
          <w:rtl/>
        </w:rPr>
        <w:t xml:space="preserve"> </w:t>
      </w:r>
      <w:r w:rsidRPr="002C14DA">
        <w:rPr>
          <w:rtl/>
        </w:rPr>
        <w:t>مجلس الإدارة في خطط التعاقب يساعد على تبني منظماتهم لخطط تطوير قيادات المستقبل</w:t>
      </w:r>
      <w:r w:rsidRPr="002C14DA">
        <w:rPr>
          <w:rFonts w:hint="cs"/>
          <w:rtl/>
        </w:rPr>
        <w:t>.</w:t>
      </w:r>
    </w:p>
    <w:p w14:paraId="1F1556AF" w14:textId="77777777" w:rsidR="00C91F14" w:rsidRPr="002C14DA" w:rsidRDefault="00C91F14" w:rsidP="00C91F14">
      <w:pPr>
        <w:rPr>
          <w:rtl/>
        </w:rPr>
      </w:pPr>
      <w:r w:rsidRPr="002C14DA">
        <w:rPr>
          <w:rtl/>
        </w:rPr>
        <w:lastRenderedPageBreak/>
        <w:t>أن ضعف دور القيادات العليا في الدعم والالتزام بخطط تعاقب القيادات مثل رئيس الجهاز ونوابه أو من في حكمهم يعد من التحديات التي تواجه نجاح خطط التعاقب لبناء القيادات</w:t>
      </w:r>
      <w:r w:rsidRPr="002C14DA">
        <w:rPr>
          <w:rFonts w:hint="cs"/>
          <w:rtl/>
        </w:rPr>
        <w:t>.</w:t>
      </w:r>
    </w:p>
    <w:p w14:paraId="10AB4667" w14:textId="77777777" w:rsidR="00C91F14" w:rsidRPr="00C91F14" w:rsidRDefault="00C91F14" w:rsidP="00C91F14">
      <w:pPr>
        <w:pBdr>
          <w:top w:val="single" w:sz="4" w:space="1" w:color="auto"/>
          <w:left w:val="single" w:sz="4" w:space="4" w:color="auto"/>
          <w:bottom w:val="single" w:sz="4" w:space="1" w:color="auto"/>
          <w:right w:val="single" w:sz="4" w:space="4" w:color="auto"/>
        </w:pBdr>
        <w:jc w:val="center"/>
        <w:rPr>
          <w:rFonts w:cstheme="majorBidi"/>
          <w:color w:val="C00000"/>
          <w:rtl/>
        </w:rPr>
      </w:pPr>
      <w:r w:rsidRPr="00C91F14">
        <w:rPr>
          <w:color w:val="C00000"/>
          <w:rtl/>
        </w:rPr>
        <w:t>ضعف الدعم والالتزام من قبل القيادات العليا في المنظمات الحكومية لنجاح خطط تعاقب القيادات قد يؤدى إلى ضعف الثقافة التنظيمية الداعمة لخطط تعاقب القيادات</w:t>
      </w:r>
      <w:r w:rsidRPr="00C91F14">
        <w:rPr>
          <w:rFonts w:cstheme="majorBidi" w:hint="cs"/>
          <w:color w:val="C00000"/>
          <w:rtl/>
        </w:rPr>
        <w:t>.</w:t>
      </w:r>
    </w:p>
    <w:p w14:paraId="15B89432"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البرامج التدريبية لتطوير القيادات الإدارية الحكومية</w:t>
      </w:r>
      <w:r>
        <w:rPr>
          <w:rFonts w:ascii="Adobe Arabic" w:hAnsi="Adobe Arabic" w:cs="Adobe Arabic" w:hint="cs"/>
          <w:b/>
          <w:bCs/>
          <w:color w:val="002060"/>
          <w:sz w:val="36"/>
          <w:szCs w:val="36"/>
          <w:rtl/>
        </w:rPr>
        <w:t>:</w:t>
      </w:r>
    </w:p>
    <w:p w14:paraId="6519ED2C" w14:textId="77777777" w:rsidR="00C91F14" w:rsidRPr="002C14DA" w:rsidRDefault="00C91F14" w:rsidP="00C91F14">
      <w:pPr>
        <w:rPr>
          <w:rtl/>
        </w:rPr>
      </w:pPr>
      <w:r w:rsidRPr="002C14DA">
        <w:rPr>
          <w:rtl/>
        </w:rPr>
        <w:t>تعد البرامج التدريبية التي يقدمها مراكز تدريبية متخصصة من خارج المنظمة من الأنشطة المهمة والمطلوبة بشكل متزايد من قبل المنظمات لبناء القيادات الإدارية، كما إنها تعد أحد الأنشطة المطلوبة لتعاقب القيادات وتوفير المرشحين المناسبين</w:t>
      </w:r>
      <w:r w:rsidRPr="002C14DA">
        <w:rPr>
          <w:rFonts w:hint="cs"/>
          <w:rtl/>
        </w:rPr>
        <w:t>.</w:t>
      </w:r>
    </w:p>
    <w:p w14:paraId="2EAC94DD"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اهتمام المنظمة بالتدريب على رأس العمل لبناء القيادات الإدارية</w:t>
      </w:r>
      <w:r>
        <w:rPr>
          <w:rFonts w:ascii="Adobe Arabic" w:hAnsi="Adobe Arabic" w:cs="Adobe Arabic" w:hint="cs"/>
          <w:b/>
          <w:bCs/>
          <w:color w:val="002060"/>
          <w:sz w:val="36"/>
          <w:szCs w:val="36"/>
          <w:rtl/>
        </w:rPr>
        <w:t>:</w:t>
      </w:r>
    </w:p>
    <w:p w14:paraId="2DD7C0FF" w14:textId="77777777" w:rsidR="00C91F14" w:rsidRPr="000B7192" w:rsidRDefault="00C91F14" w:rsidP="00C91F14">
      <w:pPr>
        <w:rPr>
          <w:rtl/>
        </w:rPr>
      </w:pPr>
      <w:r w:rsidRPr="002C14DA">
        <w:rPr>
          <w:rtl/>
        </w:rPr>
        <w:t>يُعد تدريب القيادات على رأس العمل أحد أنشطة التدريب والتطوير الناجحة لبناء القيادات الإدارية لأنها تمكن من ملاحظة مدى اكتساب المعارف والمهارات بشكل سريع كما يُعد هذا الأسلوب أحد الأساليب التي يُنصح باستخدامها لما لها من أثر في نقل المعرفة للقيادات الإدارية الحكومية</w:t>
      </w:r>
      <w:r w:rsidRPr="002C14DA">
        <w:rPr>
          <w:rFonts w:hint="cs"/>
          <w:rtl/>
        </w:rPr>
        <w:t>.</w:t>
      </w:r>
    </w:p>
    <w:p w14:paraId="4913C0E4"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الاهتمام بأثر التدريب لتطوير القيادات الإدارية</w:t>
      </w:r>
      <w:r>
        <w:rPr>
          <w:rFonts w:ascii="Adobe Arabic" w:hAnsi="Adobe Arabic" w:cs="Adobe Arabic" w:hint="cs"/>
          <w:b/>
          <w:bCs/>
          <w:color w:val="002060"/>
          <w:sz w:val="36"/>
          <w:szCs w:val="36"/>
          <w:rtl/>
        </w:rPr>
        <w:t>:</w:t>
      </w:r>
    </w:p>
    <w:p w14:paraId="15DBC4E5" w14:textId="77777777" w:rsidR="00C91F14" w:rsidRPr="002C14DA" w:rsidRDefault="00C91F14" w:rsidP="00C91F14">
      <w:pPr>
        <w:rPr>
          <w:rtl/>
        </w:rPr>
      </w:pPr>
      <w:r w:rsidRPr="002C14DA">
        <w:rPr>
          <w:rtl/>
        </w:rPr>
        <w:t>أهمية ربط تدريب وتطوير القيادات الإدارية لشغل الوظائف القيادية في المستقبل مع استراتيجيات المنظمة وبالتالي أهمية قياس أثر التدريب للتأكد من اكتسابهم للمعارف والمهارات التي يحتاجونها لشغل وظائف المستقبل وأثر ذلك على استراتيجيات المنظمة</w:t>
      </w:r>
      <w:r w:rsidRPr="002C14DA">
        <w:rPr>
          <w:rFonts w:hint="cs"/>
          <w:rtl/>
        </w:rPr>
        <w:t>.</w:t>
      </w:r>
    </w:p>
    <w:p w14:paraId="2B1D4568"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عدم توافر آلية مكتوبة لبناء خطط تعاقب القيادات الإدارية</w:t>
      </w:r>
      <w:r>
        <w:rPr>
          <w:rFonts w:ascii="Adobe Arabic" w:hAnsi="Adobe Arabic" w:cs="Adobe Arabic" w:hint="cs"/>
          <w:b/>
          <w:bCs/>
          <w:color w:val="002060"/>
          <w:sz w:val="36"/>
          <w:szCs w:val="36"/>
          <w:rtl/>
        </w:rPr>
        <w:t>:</w:t>
      </w:r>
    </w:p>
    <w:p w14:paraId="1CFC73CF" w14:textId="77777777" w:rsidR="00C91F14" w:rsidRPr="002C14DA" w:rsidRDefault="00C91F14" w:rsidP="00C91F14">
      <w:pPr>
        <w:rPr>
          <w:rtl/>
        </w:rPr>
      </w:pPr>
      <w:r w:rsidRPr="002C14DA">
        <w:rPr>
          <w:rFonts w:hint="cs"/>
          <w:rtl/>
        </w:rPr>
        <w:t xml:space="preserve">ان </w:t>
      </w:r>
      <w:r w:rsidRPr="002C14DA">
        <w:rPr>
          <w:rtl/>
        </w:rPr>
        <w:t xml:space="preserve">أهمية أن تكون هناك آلية مكتوبة لتطوير العاملين المرشحين وأن تكون متاحة للجميع </w:t>
      </w:r>
      <w:r w:rsidRPr="002C14DA">
        <w:rPr>
          <w:rFonts w:hint="cs"/>
          <w:rtl/>
        </w:rPr>
        <w:t>للاطلا</w:t>
      </w:r>
      <w:r w:rsidRPr="002C14DA">
        <w:rPr>
          <w:rFonts w:hint="eastAsia"/>
          <w:rtl/>
        </w:rPr>
        <w:t>ع</w:t>
      </w:r>
      <w:r w:rsidRPr="002C14DA">
        <w:rPr>
          <w:rtl/>
        </w:rPr>
        <w:t xml:space="preserve"> عليها مع توضيح مزاياها وعيوبها على الفرد والمنظمة وتحديد </w:t>
      </w:r>
      <w:r w:rsidRPr="002C14DA">
        <w:rPr>
          <w:rFonts w:hint="cs"/>
          <w:rtl/>
        </w:rPr>
        <w:t>المسؤول</w:t>
      </w:r>
      <w:r w:rsidRPr="002C14DA">
        <w:rPr>
          <w:rtl/>
        </w:rPr>
        <w:t xml:space="preserve"> عنها وآليات القياس والوقت المطلوب لكل مرحلة</w:t>
      </w:r>
      <w:r w:rsidRPr="002C14DA">
        <w:rPr>
          <w:rFonts w:hint="cs"/>
          <w:rtl/>
        </w:rPr>
        <w:t>.</w:t>
      </w:r>
    </w:p>
    <w:p w14:paraId="1BF39B8D"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نظام الحوافز في دعم خطط التعاقب</w:t>
      </w:r>
      <w:r>
        <w:rPr>
          <w:rFonts w:ascii="Adobe Arabic" w:hAnsi="Adobe Arabic" w:cs="Adobe Arabic" w:hint="cs"/>
          <w:b/>
          <w:bCs/>
          <w:color w:val="002060"/>
          <w:sz w:val="36"/>
          <w:szCs w:val="36"/>
          <w:rtl/>
        </w:rPr>
        <w:t>:</w:t>
      </w:r>
    </w:p>
    <w:p w14:paraId="6BA33168" w14:textId="77777777" w:rsidR="00C91F14" w:rsidRPr="002C14DA" w:rsidRDefault="00C91F14" w:rsidP="00C91F14">
      <w:pPr>
        <w:rPr>
          <w:rtl/>
        </w:rPr>
      </w:pPr>
      <w:r>
        <w:rPr>
          <w:rFonts w:hint="cs"/>
          <w:rtl/>
        </w:rPr>
        <w:t>إ</w:t>
      </w:r>
      <w:r w:rsidRPr="002C14DA">
        <w:rPr>
          <w:rFonts w:hint="cs"/>
          <w:rtl/>
        </w:rPr>
        <w:t xml:space="preserve">ن </w:t>
      </w:r>
      <w:r w:rsidRPr="002C14DA">
        <w:rPr>
          <w:rtl/>
        </w:rPr>
        <w:t>أهمية وجود نظام حوافز فعال وأن يتكامل مع خطط تعاقب القيادات كمتطلب لنجاحها إلا أنه وعلى الرغم من أهمية ذلك</w:t>
      </w:r>
      <w:r w:rsidRPr="002C14DA">
        <w:rPr>
          <w:rFonts w:hint="cs"/>
          <w:rtl/>
        </w:rPr>
        <w:t>.</w:t>
      </w:r>
    </w:p>
    <w:p w14:paraId="6EAB6408"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أنظمة الاختيار والتعيين لدعم خطط تعاقب القيادات</w:t>
      </w:r>
      <w:r>
        <w:rPr>
          <w:rFonts w:ascii="Adobe Arabic" w:hAnsi="Adobe Arabic" w:cs="Adobe Arabic" w:hint="cs"/>
          <w:b/>
          <w:bCs/>
          <w:color w:val="002060"/>
          <w:sz w:val="36"/>
          <w:szCs w:val="36"/>
          <w:rtl/>
        </w:rPr>
        <w:t>:</w:t>
      </w:r>
    </w:p>
    <w:p w14:paraId="40296D7C" w14:textId="77777777" w:rsidR="00C91F14" w:rsidRPr="002C14DA" w:rsidRDefault="00C91F14" w:rsidP="00C91F14">
      <w:pPr>
        <w:rPr>
          <w:rtl/>
        </w:rPr>
      </w:pPr>
      <w:r>
        <w:rPr>
          <w:rFonts w:hint="cs"/>
          <w:rtl/>
        </w:rPr>
        <w:lastRenderedPageBreak/>
        <w:t>إ</w:t>
      </w:r>
      <w:r w:rsidRPr="002C14DA">
        <w:rPr>
          <w:rFonts w:hint="cs"/>
          <w:rtl/>
        </w:rPr>
        <w:t xml:space="preserve">ن </w:t>
      </w:r>
      <w:r w:rsidRPr="002C14DA">
        <w:rPr>
          <w:rtl/>
        </w:rPr>
        <w:t>أهمية أن يدعم نظام الاختيار والتعيين خطط التعاقب لبناء القيادات، وبالتالي فإن ضعف لوائح الاختيار والتعيين يقود في الغالب إلى عدم إمكانية اختيار القيادات المحتملة في القطاع الحكومي</w:t>
      </w:r>
      <w:r w:rsidRPr="002C14DA">
        <w:rPr>
          <w:rFonts w:hint="cs"/>
          <w:rtl/>
        </w:rPr>
        <w:t>.</w:t>
      </w:r>
    </w:p>
    <w:p w14:paraId="1059FB27" w14:textId="77777777" w:rsidR="00C91F14" w:rsidRPr="00C91F14" w:rsidRDefault="00C91F14">
      <w:pPr>
        <w:pStyle w:val="a5"/>
        <w:keepNext/>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ضعف نظام تقييم الأداء الوظيفي في دعم خطط التعاقب</w:t>
      </w:r>
      <w:r>
        <w:rPr>
          <w:rFonts w:ascii="Adobe Arabic" w:hAnsi="Adobe Arabic" w:cs="Adobe Arabic" w:hint="cs"/>
          <w:b/>
          <w:bCs/>
          <w:color w:val="002060"/>
          <w:sz w:val="36"/>
          <w:szCs w:val="36"/>
          <w:rtl/>
        </w:rPr>
        <w:t>:</w:t>
      </w:r>
    </w:p>
    <w:p w14:paraId="6704B71F" w14:textId="77777777" w:rsidR="00C91F14" w:rsidRPr="002C14DA" w:rsidRDefault="00C91F14" w:rsidP="00C91F14">
      <w:pPr>
        <w:rPr>
          <w:rtl/>
        </w:rPr>
      </w:pPr>
      <w:r w:rsidRPr="002C14DA">
        <w:rPr>
          <w:rtl/>
        </w:rPr>
        <w:t>يعد إدارة الأداء أو قياس أداء القيادات أحد العناصر المهمة في نجاح التعاقب للقيادات إنه يقدم معلومات عن الفجوة بين المهام المطلوبة والأداء الفعلي، ومدى توافر القدرات اللازمة لشغل وظيفة أعلى</w:t>
      </w:r>
      <w:r w:rsidRPr="002C14DA">
        <w:rPr>
          <w:rFonts w:hint="cs"/>
          <w:rtl/>
        </w:rPr>
        <w:t>.</w:t>
      </w:r>
    </w:p>
    <w:p w14:paraId="3AF203B1" w14:textId="77777777" w:rsidR="00C91F14" w:rsidRPr="00C91F14" w:rsidRDefault="00C91F14">
      <w:pPr>
        <w:pStyle w:val="a5"/>
        <w:numPr>
          <w:ilvl w:val="0"/>
          <w:numId w:val="35"/>
        </w:numPr>
        <w:rPr>
          <w:rFonts w:ascii="Adobe Arabic" w:hAnsi="Adobe Arabic" w:cs="Adobe Arabic"/>
          <w:b/>
          <w:bCs/>
          <w:color w:val="002060"/>
          <w:sz w:val="36"/>
          <w:szCs w:val="36"/>
          <w:rtl/>
        </w:rPr>
      </w:pPr>
      <w:r w:rsidRPr="00C91F14">
        <w:rPr>
          <w:rFonts w:ascii="Adobe Arabic" w:hAnsi="Adobe Arabic" w:cs="Adobe Arabic"/>
          <w:b/>
          <w:bCs/>
          <w:color w:val="002060"/>
          <w:sz w:val="36"/>
          <w:szCs w:val="36"/>
          <w:rtl/>
        </w:rPr>
        <w:t>عدم معرفة التجارب الناجحة في مجال خطط تعاقب القيادات</w:t>
      </w:r>
      <w:r>
        <w:rPr>
          <w:rFonts w:ascii="Adobe Arabic" w:hAnsi="Adobe Arabic" w:cs="Adobe Arabic" w:hint="cs"/>
          <w:b/>
          <w:bCs/>
          <w:color w:val="002060"/>
          <w:sz w:val="36"/>
          <w:szCs w:val="36"/>
          <w:rtl/>
        </w:rPr>
        <w:t>:</w:t>
      </w:r>
    </w:p>
    <w:p w14:paraId="71847890" w14:textId="77777777" w:rsidR="00C91F14" w:rsidRDefault="00C91F14" w:rsidP="00C91F14">
      <w:pPr>
        <w:rPr>
          <w:rtl/>
        </w:rPr>
      </w:pPr>
      <w:r w:rsidRPr="002C14DA">
        <w:rPr>
          <w:rtl/>
        </w:rPr>
        <w:t>يؤكد أغلب الباحثين على صعوبة القيام بخطط التعاقب للمنظمات التي لا يتوافر بها متخصصون</w:t>
      </w:r>
      <w:r w:rsidRPr="002C14DA">
        <w:rPr>
          <w:rFonts w:hint="cs"/>
          <w:rtl/>
        </w:rPr>
        <w:t xml:space="preserve">. لذلك هناك </w:t>
      </w:r>
      <w:r w:rsidRPr="002C14DA">
        <w:rPr>
          <w:rtl/>
        </w:rPr>
        <w:t>أهمية الاستعانة بخبراء في إعداد برامج تخطيط تعاقب القيادات في القطاع الحكومي وتقييمها وتطويرها وذلك في حال عدم توافر القدرات والمتخصصين لعمل ذلك</w:t>
      </w:r>
      <w:r w:rsidRPr="002C14DA">
        <w:rPr>
          <w:rFonts w:hint="cs"/>
          <w:rtl/>
        </w:rPr>
        <w:t>.</w:t>
      </w:r>
    </w:p>
    <w:p w14:paraId="02120F4C" w14:textId="77777777" w:rsidR="00867782" w:rsidRDefault="00867782" w:rsidP="00867782">
      <w:pPr>
        <w:keepNext/>
        <w:rPr>
          <w:rtl/>
          <w:lang w:bidi="ar-SY"/>
        </w:rPr>
      </w:pPr>
      <w:r>
        <w:rPr>
          <w:noProof/>
        </w:rPr>
        <mc:AlternateContent>
          <mc:Choice Requires="wpg">
            <w:drawing>
              <wp:inline distT="0" distB="0" distL="0" distR="0" wp14:anchorId="71E6D549" wp14:editId="3F915611">
                <wp:extent cx="5731510" cy="474980"/>
                <wp:effectExtent l="0" t="9525" r="2540" b="1270"/>
                <wp:docPr id="368" name="Group 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474980"/>
                          <a:chOff x="0" y="0"/>
                          <a:chExt cx="60883" cy="5050"/>
                        </a:xfrm>
                      </wpg:grpSpPr>
                      <wpg:grpSp>
                        <wpg:cNvPr id="370" name="Group 256587"/>
                        <wpg:cNvGrpSpPr>
                          <a:grpSpLocks/>
                        </wpg:cNvGrpSpPr>
                        <wpg:grpSpPr bwMode="auto">
                          <a:xfrm>
                            <a:off x="0" y="0"/>
                            <a:ext cx="60883" cy="5050"/>
                            <a:chOff x="0" y="159"/>
                            <a:chExt cx="60891" cy="5058"/>
                          </a:xfrm>
                        </wpg:grpSpPr>
                        <wpg:grpSp>
                          <wpg:cNvPr id="371" name="Group 256588"/>
                          <wpg:cNvGrpSpPr>
                            <a:grpSpLocks/>
                          </wpg:cNvGrpSpPr>
                          <wpg:grpSpPr bwMode="auto">
                            <a:xfrm>
                              <a:off x="48488" y="159"/>
                              <a:ext cx="12403" cy="5058"/>
                              <a:chOff x="42218" y="223"/>
                              <a:chExt cx="18094" cy="7110"/>
                            </a:xfrm>
                          </wpg:grpSpPr>
                          <wps:wsp>
                            <wps:cNvPr id="372" name="Rectangle: Rounded Corners 55">
                              <a:extLst>
                                <a:ext uri="{C183D7F6-B498-43B3-948B-1728B52AA6E4}">
                                  <adec:decorative xmlns:adec="http://schemas.microsoft.com/office/drawing/2017/decorative" val="1"/>
                                </a:ext>
                              </a:extLst>
                            </wps:cNvPr>
                            <wps:cNvSpPr>
                              <a:spLocks noChangeArrowheads="1"/>
                            </wps:cNvSpPr>
                            <wps:spPr bwMode="auto">
                              <a:xfrm>
                                <a:off x="42218" y="223"/>
                                <a:ext cx="18095" cy="7110"/>
                              </a:xfrm>
                              <a:prstGeom prst="roundRect">
                                <a:avLst>
                                  <a:gd name="adj" fmla="val 50000"/>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EC5BAA4" w14:textId="77777777" w:rsidR="00867782" w:rsidRPr="00BB0D09" w:rsidRDefault="00867782" w:rsidP="00867782">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32961F6A" w14:textId="77777777" w:rsidR="00867782" w:rsidRDefault="00867782" w:rsidP="00867782">
                                  <w:pPr>
                                    <w:pStyle w:val="a7"/>
                                    <w:keepNext/>
                                    <w:rPr>
                                      <w:rtl/>
                                      <w:lang w:bidi="ar-SY"/>
                                    </w:rPr>
                                  </w:pPr>
                                </w:p>
                                <w:p w14:paraId="443FE679" w14:textId="77777777" w:rsidR="00867782" w:rsidRDefault="00867782" w:rsidP="00867782">
                                  <w:pPr>
                                    <w:jc w:val="left"/>
                                    <w:rPr>
                                      <w:b/>
                                      <w:bCs/>
                                      <w:rtl/>
                                    </w:rPr>
                                  </w:pPr>
                                </w:p>
                              </w:txbxContent>
                            </wps:txbx>
                            <wps:bodyPr rot="0" vert="horz" wrap="square" lIns="91440" tIns="45720" rIns="91440" bIns="45720" anchor="ctr" anchorCtr="0" upright="1">
                              <a:noAutofit/>
                            </wps:bodyPr>
                          </wps:wsp>
                          <wps:wsp>
                            <wps:cNvPr id="373" name="Oval 61">
                              <a:extLst>
                                <a:ext uri="{C183D7F6-B498-43B3-948B-1728B52AA6E4}">
                                  <adec:decorative xmlns:adec="http://schemas.microsoft.com/office/drawing/2017/decorative" val="1"/>
                                </a:ext>
                              </a:extLst>
                            </wps:cNvPr>
                            <wps:cNvSpPr>
                              <a:spLocks noChangeArrowheads="1"/>
                            </wps:cNvSpPr>
                            <wps:spPr bwMode="auto">
                              <a:xfrm>
                                <a:off x="53438" y="734"/>
                                <a:ext cx="5715" cy="5715"/>
                              </a:xfrm>
                              <a:prstGeom prst="ellipse">
                                <a:avLst/>
                              </a:prstGeom>
                              <a:solidFill>
                                <a:schemeClr val="tx1">
                                  <a:lumMod val="85000"/>
                                  <a:lumOff val="15000"/>
                                </a:schemeClr>
                              </a:solidFill>
                              <a:ln>
                                <a:noFill/>
                              </a:ln>
                              <a:effectLst>
                                <a:outerShdw dist="38100" dir="5400000" algn="t" rotWithShape="0">
                                  <a:srgbClr val="000000">
                                    <a:alpha val="39999"/>
                                  </a:srgbClr>
                                </a:outerShdw>
                              </a:effectLst>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74" name="Rectangle 256591"/>
                          <wps:cNvSpPr>
                            <a:spLocks noChangeArrowheads="1"/>
                          </wps:cNvSpPr>
                          <wps:spPr bwMode="auto">
                            <a:xfrm>
                              <a:off x="0" y="4929"/>
                              <a:ext cx="52002" cy="288"/>
                            </a:xfrm>
                            <a:prstGeom prst="rect">
                              <a:avLst/>
                            </a:prstGeom>
                            <a:solidFill>
                              <a:srgbClr val="00B05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375" name="Group 227"/>
                        <wpg:cNvGrpSpPr>
                          <a:grpSpLocks/>
                        </wpg:cNvGrpSpPr>
                        <wpg:grpSpPr bwMode="auto">
                          <a:xfrm>
                            <a:off x="56772" y="1605"/>
                            <a:ext cx="2465" cy="1976"/>
                            <a:chOff x="15206" y="34439"/>
                            <a:chExt cx="10267" cy="8230"/>
                          </a:xfrm>
                        </wpg:grpSpPr>
                        <wps:wsp>
                          <wps:cNvPr id="376" name="Freeform: Shape 256593"/>
                          <wps:cNvSpPr>
                            <a:spLocks/>
                          </wps:cNvSpPr>
                          <wps:spPr bwMode="auto">
                            <a:xfrm>
                              <a:off x="15206" y="34439"/>
                              <a:ext cx="10267" cy="8231"/>
                            </a:xfrm>
                            <a:custGeom>
                              <a:avLst/>
                              <a:gdLst>
                                <a:gd name="T0" fmla="*/ 120289 w 896698"/>
                                <a:gd name="T1" fmla="*/ 40017 h 718843"/>
                                <a:gd name="T2" fmla="*/ 38358 w 896698"/>
                                <a:gd name="T3" fmla="*/ 121947 h 718843"/>
                                <a:gd name="T4" fmla="*/ 38358 w 896698"/>
                                <a:gd name="T5" fmla="*/ 479501 h 718843"/>
                                <a:gd name="T6" fmla="*/ 120289 w 896698"/>
                                <a:gd name="T7" fmla="*/ 561432 h 718843"/>
                                <a:gd name="T8" fmla="*/ 635075 w 896698"/>
                                <a:gd name="T9" fmla="*/ 561432 h 718843"/>
                                <a:gd name="T10" fmla="*/ 633552 w 896698"/>
                                <a:gd name="T11" fmla="*/ 559909 h 718843"/>
                                <a:gd name="T12" fmla="*/ 701008 w 896698"/>
                                <a:gd name="T13" fmla="*/ 559909 h 718843"/>
                                <a:gd name="T14" fmla="*/ 741193 w 896698"/>
                                <a:gd name="T15" fmla="*/ 601028 h 718843"/>
                                <a:gd name="T16" fmla="*/ 740463 w 896698"/>
                                <a:gd name="T17" fmla="*/ 601028 h 718843"/>
                                <a:gd name="T18" fmla="*/ 772564 w 896698"/>
                                <a:gd name="T19" fmla="*/ 633128 h 718843"/>
                                <a:gd name="T20" fmla="*/ 788929 w 896698"/>
                                <a:gd name="T21" fmla="*/ 649874 h 718843"/>
                                <a:gd name="T22" fmla="*/ 789121 w 896698"/>
                                <a:gd name="T23" fmla="*/ 649686 h 718843"/>
                                <a:gd name="T24" fmla="*/ 852611 w 896698"/>
                                <a:gd name="T25" fmla="*/ 713175 h 718843"/>
                                <a:gd name="T26" fmla="*/ 852611 w 896698"/>
                                <a:gd name="T27" fmla="*/ 616016 h 718843"/>
                                <a:gd name="T28" fmla="*/ 852635 w 896698"/>
                                <a:gd name="T29" fmla="*/ 616016 h 718843"/>
                                <a:gd name="T30" fmla="*/ 852635 w 896698"/>
                                <a:gd name="T31" fmla="*/ 559909 h 718843"/>
                                <a:gd name="T32" fmla="*/ 896721 w 896698"/>
                                <a:gd name="T33" fmla="*/ 559909 h 718843"/>
                                <a:gd name="T34" fmla="*/ 896721 w 896698"/>
                                <a:gd name="T35" fmla="*/ 561432 h 718843"/>
                                <a:gd name="T36" fmla="*/ 906434 w 896698"/>
                                <a:gd name="T37" fmla="*/ 561432 h 718843"/>
                                <a:gd name="T38" fmla="*/ 988364 w 896698"/>
                                <a:gd name="T39" fmla="*/ 479501 h 718843"/>
                                <a:gd name="T40" fmla="*/ 988364 w 896698"/>
                                <a:gd name="T41" fmla="*/ 121947 h 718843"/>
                                <a:gd name="T42" fmla="*/ 906434 w 896698"/>
                                <a:gd name="T43" fmla="*/ 40017 h 718843"/>
                                <a:gd name="T44" fmla="*/ 100245 w 896698"/>
                                <a:gd name="T45" fmla="*/ 0 h 718843"/>
                                <a:gd name="T46" fmla="*/ 926476 w 896698"/>
                                <a:gd name="T47" fmla="*/ 0 h 718843"/>
                                <a:gd name="T48" fmla="*/ 1026720 w 896698"/>
                                <a:gd name="T49" fmla="*/ 100244 h 718843"/>
                                <a:gd name="T50" fmla="*/ 1026720 w 896698"/>
                                <a:gd name="T51" fmla="*/ 501205 h 718843"/>
                                <a:gd name="T52" fmla="*/ 926476 w 896698"/>
                                <a:gd name="T53" fmla="*/ 601447 h 718843"/>
                                <a:gd name="T54" fmla="*/ 896721 w 896698"/>
                                <a:gd name="T55" fmla="*/ 601447 h 718843"/>
                                <a:gd name="T56" fmla="*/ 896721 w 896698"/>
                                <a:gd name="T57" fmla="*/ 823076 h 718843"/>
                                <a:gd name="T58" fmla="*/ 675091 w 896698"/>
                                <a:gd name="T59" fmla="*/ 601447 h 718843"/>
                                <a:gd name="T60" fmla="*/ 100245 w 896698"/>
                                <a:gd name="T61" fmla="*/ 601447 h 718843"/>
                                <a:gd name="T62" fmla="*/ 0 w 896698"/>
                                <a:gd name="T63" fmla="*/ 501205 h 718843"/>
                                <a:gd name="T64" fmla="*/ 0 w 896698"/>
                                <a:gd name="T65" fmla="*/ 100244 h 718843"/>
                                <a:gd name="T66" fmla="*/ 100245 w 896698"/>
                                <a:gd name="T67" fmla="*/ 0 h 718843"/>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Lst>
                              <a:ahLst/>
                              <a:cxnLst>
                                <a:cxn ang="T68">
                                  <a:pos x="T0" y="T1"/>
                                </a:cxn>
                                <a:cxn ang="T69">
                                  <a:pos x="T2" y="T3"/>
                                </a:cxn>
                                <a:cxn ang="T70">
                                  <a:pos x="T4" y="T5"/>
                                </a:cxn>
                                <a:cxn ang="T71">
                                  <a:pos x="T6" y="T7"/>
                                </a:cxn>
                                <a:cxn ang="T72">
                                  <a:pos x="T8" y="T9"/>
                                </a:cxn>
                                <a:cxn ang="T73">
                                  <a:pos x="T10" y="T11"/>
                                </a:cxn>
                                <a:cxn ang="T74">
                                  <a:pos x="T12" y="T13"/>
                                </a:cxn>
                                <a:cxn ang="T75">
                                  <a:pos x="T14" y="T15"/>
                                </a:cxn>
                                <a:cxn ang="T76">
                                  <a:pos x="T16" y="T17"/>
                                </a:cxn>
                                <a:cxn ang="T77">
                                  <a:pos x="T18" y="T19"/>
                                </a:cxn>
                                <a:cxn ang="T78">
                                  <a:pos x="T20" y="T21"/>
                                </a:cxn>
                                <a:cxn ang="T79">
                                  <a:pos x="T22" y="T23"/>
                                </a:cxn>
                                <a:cxn ang="T80">
                                  <a:pos x="T24" y="T25"/>
                                </a:cxn>
                                <a:cxn ang="T81">
                                  <a:pos x="T26" y="T27"/>
                                </a:cxn>
                                <a:cxn ang="T82">
                                  <a:pos x="T28" y="T29"/>
                                </a:cxn>
                                <a:cxn ang="T83">
                                  <a:pos x="T30" y="T31"/>
                                </a:cxn>
                                <a:cxn ang="T84">
                                  <a:pos x="T32" y="T33"/>
                                </a:cxn>
                                <a:cxn ang="T85">
                                  <a:pos x="T34" y="T35"/>
                                </a:cxn>
                                <a:cxn ang="T86">
                                  <a:pos x="T36" y="T37"/>
                                </a:cxn>
                                <a:cxn ang="T87">
                                  <a:pos x="T38" y="T39"/>
                                </a:cxn>
                                <a:cxn ang="T88">
                                  <a:pos x="T40" y="T41"/>
                                </a:cxn>
                                <a:cxn ang="T89">
                                  <a:pos x="T42" y="T43"/>
                                </a:cxn>
                                <a:cxn ang="T90">
                                  <a:pos x="T44" y="T45"/>
                                </a:cxn>
                                <a:cxn ang="T91">
                                  <a:pos x="T46" y="T47"/>
                                </a:cxn>
                                <a:cxn ang="T92">
                                  <a:pos x="T48" y="T49"/>
                                </a:cxn>
                                <a:cxn ang="T93">
                                  <a:pos x="T50" y="T51"/>
                                </a:cxn>
                                <a:cxn ang="T94">
                                  <a:pos x="T52" y="T53"/>
                                </a:cxn>
                                <a:cxn ang="T95">
                                  <a:pos x="T54" y="T55"/>
                                </a:cxn>
                                <a:cxn ang="T96">
                                  <a:pos x="T56" y="T57"/>
                                </a:cxn>
                                <a:cxn ang="T97">
                                  <a:pos x="T58" y="T59"/>
                                </a:cxn>
                                <a:cxn ang="T98">
                                  <a:pos x="T60" y="T61"/>
                                </a:cxn>
                                <a:cxn ang="T99">
                                  <a:pos x="T62" y="T63"/>
                                </a:cxn>
                                <a:cxn ang="T100">
                                  <a:pos x="T64" y="T65"/>
                                </a:cxn>
                                <a:cxn ang="T101">
                                  <a:pos x="T66" y="T67"/>
                                </a:cxn>
                              </a:cxnLst>
                              <a:rect l="0" t="0" r="r" b="b"/>
                              <a:pathLst>
                                <a:path w="896698" h="718843">
                                  <a:moveTo>
                                    <a:pt x="105056" y="34949"/>
                                  </a:moveTo>
                                  <a:cubicBezTo>
                                    <a:pt x="65536" y="34949"/>
                                    <a:pt x="33500" y="66985"/>
                                    <a:pt x="33500" y="106504"/>
                                  </a:cubicBezTo>
                                  <a:lnTo>
                                    <a:pt x="33500" y="418778"/>
                                  </a:lnTo>
                                  <a:cubicBezTo>
                                    <a:pt x="33500" y="458296"/>
                                    <a:pt x="65536" y="490333"/>
                                    <a:pt x="105056" y="490333"/>
                                  </a:cubicBezTo>
                                  <a:lnTo>
                                    <a:pt x="554650" y="490333"/>
                                  </a:lnTo>
                                  <a:lnTo>
                                    <a:pt x="553320" y="489003"/>
                                  </a:lnTo>
                                  <a:lnTo>
                                    <a:pt x="612234" y="489003"/>
                                  </a:lnTo>
                                  <a:lnTo>
                                    <a:pt x="647330" y="524915"/>
                                  </a:lnTo>
                                  <a:lnTo>
                                    <a:pt x="646692" y="524915"/>
                                  </a:lnTo>
                                  <a:lnTo>
                                    <a:pt x="674728" y="552950"/>
                                  </a:lnTo>
                                  <a:lnTo>
                                    <a:pt x="689020" y="567575"/>
                                  </a:lnTo>
                                  <a:lnTo>
                                    <a:pt x="689188" y="567411"/>
                                  </a:lnTo>
                                  <a:lnTo>
                                    <a:pt x="744638" y="622860"/>
                                  </a:lnTo>
                                  <a:lnTo>
                                    <a:pt x="744638" y="538005"/>
                                  </a:lnTo>
                                  <a:lnTo>
                                    <a:pt x="744659" y="538005"/>
                                  </a:lnTo>
                                  <a:lnTo>
                                    <a:pt x="744659" y="489003"/>
                                  </a:lnTo>
                                  <a:lnTo>
                                    <a:pt x="783162" y="489003"/>
                                  </a:lnTo>
                                  <a:lnTo>
                                    <a:pt x="783162" y="490333"/>
                                  </a:lnTo>
                                  <a:lnTo>
                                    <a:pt x="791645" y="490333"/>
                                  </a:lnTo>
                                  <a:cubicBezTo>
                                    <a:pt x="831163" y="490333"/>
                                    <a:pt x="863199" y="458296"/>
                                    <a:pt x="863199" y="418778"/>
                                  </a:cubicBezTo>
                                  <a:lnTo>
                                    <a:pt x="863199" y="106504"/>
                                  </a:lnTo>
                                  <a:cubicBezTo>
                                    <a:pt x="863199" y="66985"/>
                                    <a:pt x="831163" y="34949"/>
                                    <a:pt x="791645" y="34949"/>
                                  </a:cubicBezTo>
                                  <a:lnTo>
                                    <a:pt x="105056" y="34949"/>
                                  </a:lnTo>
                                  <a:close/>
                                  <a:moveTo>
                                    <a:pt x="87550" y="0"/>
                                  </a:moveTo>
                                  <a:lnTo>
                                    <a:pt x="809149" y="0"/>
                                  </a:lnTo>
                                  <a:cubicBezTo>
                                    <a:pt x="857502" y="0"/>
                                    <a:pt x="896698" y="39197"/>
                                    <a:pt x="896698" y="87549"/>
                                  </a:cubicBezTo>
                                  <a:lnTo>
                                    <a:pt x="896698" y="437733"/>
                                  </a:lnTo>
                                  <a:cubicBezTo>
                                    <a:pt x="896698" y="486085"/>
                                    <a:pt x="857502" y="525281"/>
                                    <a:pt x="809149" y="525281"/>
                                  </a:cubicBezTo>
                                  <a:lnTo>
                                    <a:pt x="783162" y="525281"/>
                                  </a:lnTo>
                                  <a:lnTo>
                                    <a:pt x="783162" y="718843"/>
                                  </a:lnTo>
                                  <a:lnTo>
                                    <a:pt x="589599" y="525281"/>
                                  </a:lnTo>
                                  <a:lnTo>
                                    <a:pt x="87550" y="525281"/>
                                  </a:lnTo>
                                  <a:cubicBezTo>
                                    <a:pt x="39198" y="525281"/>
                                    <a:pt x="0" y="486085"/>
                                    <a:pt x="0" y="437733"/>
                                  </a:cubicBezTo>
                                  <a:lnTo>
                                    <a:pt x="0" y="87549"/>
                                  </a:lnTo>
                                  <a:cubicBezTo>
                                    <a:pt x="0" y="39197"/>
                                    <a:pt x="39198" y="0"/>
                                    <a:pt x="87550" y="0"/>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4" name="Rectangle: Rounded Corners 256594"/>
                          <wps:cNvSpPr>
                            <a:spLocks noChangeArrowheads="1"/>
                          </wps:cNvSpPr>
                          <wps:spPr bwMode="auto">
                            <a:xfrm rot="5400000">
                              <a:off x="18939" y="33239"/>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5" name="Rectangle: Rounded Corners 256595"/>
                          <wps:cNvSpPr>
                            <a:spLocks noChangeArrowheads="1"/>
                          </wps:cNvSpPr>
                          <wps:spPr bwMode="auto">
                            <a:xfrm rot="5400000">
                              <a:off x="23239" y="35143"/>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6" name="Rectangle: Rounded Corners 256596"/>
                          <wps:cNvSpPr>
                            <a:spLocks noChangeArrowheads="1"/>
                          </wps:cNvSpPr>
                          <wps:spPr bwMode="auto">
                            <a:xfrm rot="5400000">
                              <a:off x="17034" y="36042"/>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7" name="Rectangle: Rounded Corners 256597"/>
                          <wps:cNvSpPr>
                            <a:spLocks noChangeArrowheads="1"/>
                          </wps:cNvSpPr>
                          <wps:spPr bwMode="auto">
                            <a:xfrm rot="5400000">
                              <a:off x="18938" y="36518"/>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8" name="Rectangle: Rounded Corners 256598"/>
                          <wps:cNvSpPr>
                            <a:spLocks noChangeArrowheads="1"/>
                          </wps:cNvSpPr>
                          <wps:spPr bwMode="auto">
                            <a:xfrm rot="5400000">
                              <a:off x="22038" y="34847"/>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9" name="Rectangle: Rounded Corners 256599"/>
                          <wps:cNvSpPr>
                            <a:spLocks noChangeArrowheads="1"/>
                          </wps:cNvSpPr>
                          <wps:spPr bwMode="auto">
                            <a:xfrm rot="5400000">
                              <a:off x="18939" y="34991"/>
                              <a:ext cx="375" cy="5713"/>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0" name="Rectangle: Rounded Corners 256600"/>
                          <wps:cNvSpPr>
                            <a:spLocks noChangeArrowheads="1"/>
                          </wps:cNvSpPr>
                          <wps:spPr bwMode="auto">
                            <a:xfrm rot="5400000">
                              <a:off x="23239" y="36895"/>
                              <a:ext cx="375" cy="1905"/>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1" name="Rectangle: Rounded Corners 256601"/>
                          <wps:cNvSpPr>
                            <a:spLocks noChangeArrowheads="1"/>
                          </wps:cNvSpPr>
                          <wps:spPr bwMode="auto">
                            <a:xfrm rot="5400000">
                              <a:off x="17034" y="37771"/>
                              <a:ext cx="375" cy="1904"/>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2" name="Rectangle: Rounded Corners 256602"/>
                          <wps:cNvSpPr>
                            <a:spLocks noChangeArrowheads="1"/>
                          </wps:cNvSpPr>
                          <wps:spPr bwMode="auto">
                            <a:xfrm rot="5400000">
                              <a:off x="18938" y="38247"/>
                              <a:ext cx="375" cy="952"/>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3" name="Rectangle: Rounded Corners 256603"/>
                          <wps:cNvSpPr>
                            <a:spLocks noChangeArrowheads="1"/>
                          </wps:cNvSpPr>
                          <wps:spPr bwMode="auto">
                            <a:xfrm rot="5400000">
                              <a:off x="22038" y="36576"/>
                              <a:ext cx="381" cy="4300"/>
                            </a:xfrm>
                            <a:prstGeom prst="roundRect">
                              <a:avLst>
                                <a:gd name="adj" fmla="val 50000"/>
                              </a:avLst>
                            </a:pr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wgp>
                  </a:graphicData>
                </a:graphic>
              </wp:inline>
            </w:drawing>
          </mc:Choice>
          <mc:Fallback>
            <w:pict>
              <v:group w14:anchorId="71E6D549" id="Group 368" o:spid="_x0000_s1859" style="width:451.3pt;height:37.4pt;mso-position-horizontal-relative:char;mso-position-vertical-relative:line" coordsize="60883,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">
                <v:group id="Group 256587" o:spid="_x0000_s1860" style="position:absolute;width:60883;height:5050" coordorigin=",159" coordsize="60891,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">
                  <v:group id="Group 256588" o:spid="_x0000_s1861" style="position:absolute;left:48488;top:159;width:12403;height:5058" coordorigin="42218,223" coordsize="1809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roundrect id="Rectangle: Rounded Corners 55" o:spid="_x0000_s1862" alt="&quot;&quot;" style="position:absolute;left:42218;top:223;width:1809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" fillcolor="#00b050" stroked="f" strokeweight="1pt">
                      <v:stroke joinstyle="miter"/>
                      <v:textbox>
                        <w:txbxContent>
                          <w:p w14:paraId="6EC5BAA4" w14:textId="77777777" w:rsidR="00867782" w:rsidRPr="00BB0D09" w:rsidRDefault="00867782" w:rsidP="00867782">
                            <w:pPr>
                              <w:pStyle w:val="a7"/>
                              <w:keepNext/>
                              <w:rPr>
                                <w:color w:val="FFFFFF" w:themeColor="background1"/>
                                <w:lang w:bidi="ar-SY"/>
                              </w:rPr>
                            </w:pPr>
                            <w:r>
                              <w:rPr>
                                <w:rFonts w:hint="cs"/>
                                <w:rtl/>
                                <w:lang w:bidi="ar-SY"/>
                              </w:rPr>
                              <w:t xml:space="preserve">       </w:t>
                            </w:r>
                            <w:r w:rsidRPr="00BB0D09">
                              <w:rPr>
                                <w:rFonts w:hint="cs"/>
                                <w:color w:val="FFFFFF" w:themeColor="background1"/>
                                <w:rtl/>
                                <w:lang w:bidi="ar-SY"/>
                              </w:rPr>
                              <w:t>تمرين:</w:t>
                            </w:r>
                          </w:p>
                          <w:p w14:paraId="32961F6A" w14:textId="77777777" w:rsidR="00867782" w:rsidRDefault="00867782" w:rsidP="00867782">
                            <w:pPr>
                              <w:pStyle w:val="a7"/>
                              <w:keepNext/>
                              <w:rPr>
                                <w:rtl/>
                                <w:lang w:bidi="ar-SY"/>
                              </w:rPr>
                            </w:pPr>
                          </w:p>
                          <w:p w14:paraId="443FE679" w14:textId="77777777" w:rsidR="00867782" w:rsidRDefault="00867782" w:rsidP="00867782">
                            <w:pPr>
                              <w:jc w:val="left"/>
                              <w:rPr>
                                <w:b/>
                                <w:bCs/>
                                <w:rtl/>
                              </w:rPr>
                            </w:pPr>
                          </w:p>
                        </w:txbxContent>
                      </v:textbox>
                    </v:roundrect>
                    <v:oval id="Oval 61" o:spid="_x0000_s1863" alt="&quot;&quot;" style="position:absolute;left:53438;top:734;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" fillcolor="#272727 [2749]" stroked="f" strokeweight="1pt">
                      <v:stroke joinstyle="miter"/>
                      <v:shadow on="t" color="black" opacity="26213f" origin=",-.5" offset="0,3pt"/>
                    </v:oval>
                  </v:group>
                  <v:rect id="Rectangle 256591" o:spid="_x0000_s1864" style="position:absolute;top:4929;width:52002;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" fillcolor="#00b050" stroked="f" strokeweight="1pt"/>
                </v:group>
                <v:group id="Group 227" o:spid="_x0000_s1865" style="position:absolute;left:56772;top:1605;width:2465;height:1976" coordorigin="15206,34439" coordsize="10267,8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shape id="Freeform: Shape 256593" o:spid="_x0000_s1866" style="position:absolute;left:15206;top:34439;width:10267;height:8231;visibility:visible;mso-wrap-style:square;v-text-anchor:middle" coordsize="896698,718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" path="m105056,34949v-39520,,-71556,32036,-71556,71555l33500,418778v,39518,32036,71555,71556,71555l554650,490333r-1330,-1330l612234,489003r35096,35912l646692,524915r28036,28035l689020,567575r168,-164l744638,622860r,-84855l744659,538005r,-49002l783162,489003r,1330l791645,490333v39518,,71554,-32037,71554,-71555l863199,106504v,-39519,-32036,-71555,-71554,-71555l105056,34949xm87550,l809149,v48353,,87549,39197,87549,87549l896698,437733v,48352,-39196,87548,-87549,87548l783162,525281r,193562l589599,525281r-502049,c39198,525281,,486085,,437733l,87549c,39197,39198,,87550,xe" fillcolor="white [3212]" stroked="f" strokeweight="1pt">
                    <v:stroke joinstyle="miter"/>
                    <v:path arrowok="t" o:connecttype="custom" o:connectlocs="1377,458;439,1396;439,5490;1377,6429;7271,6429;7254,6411;8026,6411;8487,6882;8478,6882;8846,7250;9033,7441;9035,7439;9762,8166;9762,7054;9762,7054;9762,6411;10267,6411;10267,6429;10378,6429;11317,5490;11317,1396;10378,458;1148,0;10608,0;11756,1148;11756,5739;10608,6887;10267,6887;10267,9425;7730,6887;1148,6887;0,5739;0,1148;1148,0" o:connectangles="0,0,0,0,0,0,0,0,0,0,0,0,0,0,0,0,0,0,0,0,0,0,0,0,0,0,0,0,0,0,0,0,0,0"/>
                  </v:shape>
                  <v:roundrect id="Rectangle: Rounded Corners 256594" o:spid="_x0000_s1867" style="position:absolute;left:18939;top:33239;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" fillcolor="white [3212]" stroked="f" strokeweight="1pt">
                    <v:stroke joinstyle="miter"/>
                  </v:roundrect>
                  <v:roundrect id="Rectangle: Rounded Corners 256595" o:spid="_x0000_s1868" style="position:absolute;left:23239;top:35143;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" fillcolor="white [3212]" stroked="f" strokeweight="1pt">
                    <v:stroke joinstyle="miter"/>
                  </v:roundrect>
                  <v:roundrect id="Rectangle: Rounded Corners 256596" o:spid="_x0000_s1869" style="position:absolute;left:17034;top:36042;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" fillcolor="white [3212]" stroked="f" strokeweight="1pt">
                    <v:stroke joinstyle="miter"/>
                  </v:roundrect>
                  <v:roundrect id="Rectangle: Rounded Corners 256597" o:spid="_x0000_s1870" style="position:absolute;left:18938;top:36518;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" fillcolor="white [3212]" stroked="f" strokeweight="1pt">
                    <v:stroke joinstyle="miter"/>
                  </v:roundrect>
                  <v:roundrect id="Rectangle: Rounded Corners 256598" o:spid="_x0000_s1871" style="position:absolute;left:22038;top:34847;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" fillcolor="white [3212]" stroked="f" strokeweight="1pt">
                    <v:stroke joinstyle="miter"/>
                  </v:roundrect>
                  <v:roundrect id="Rectangle: Rounded Corners 256599" o:spid="_x0000_s1872" style="position:absolute;left:18939;top:34991;width:375;height:5713;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" fillcolor="white [3212]" stroked="f" strokeweight="1pt">
                    <v:stroke joinstyle="miter"/>
                  </v:roundrect>
                  <v:roundrect id="Rectangle: Rounded Corners 256600" o:spid="_x0000_s1873" style="position:absolute;left:23239;top:36895;width:375;height:1905;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" fillcolor="white [3212]" stroked="f" strokeweight="1pt">
                    <v:stroke joinstyle="miter"/>
                  </v:roundrect>
                  <v:roundrect id="Rectangle: Rounded Corners 256601" o:spid="_x0000_s1874" style="position:absolute;left:17034;top:37771;width:375;height:190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" fillcolor="white [3212]" stroked="f" strokeweight="1pt">
                    <v:stroke joinstyle="miter"/>
                  </v:roundrect>
                  <v:roundrect id="Rectangle: Rounded Corners 256602" o:spid="_x0000_s1875" style="position:absolute;left:18938;top:38247;width:375;height:952;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" fillcolor="white [3212]" stroked="f" strokeweight="1pt">
                    <v:stroke joinstyle="miter"/>
                  </v:roundrect>
                  <v:roundrect id="Rectangle: Rounded Corners 256603" o:spid="_x0000_s1876" style="position:absolute;left:22038;top:36576;width:381;height:4300;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" fillcolor="white [3212]" stroked="f" strokeweight="1pt">
                    <v:stroke joinstyle="miter"/>
                  </v:roundrect>
                </v:group>
                <w10:anchorlock/>
              </v:group>
            </w:pict>
          </mc:Fallback>
        </mc:AlternateContent>
      </w:r>
    </w:p>
    <w:p w14:paraId="09E18824" w14:textId="503E3C34" w:rsidR="00867782" w:rsidRDefault="000D0A91" w:rsidP="00867782">
      <w:pPr>
        <w:rPr>
          <w:rtl/>
        </w:rPr>
      </w:pPr>
      <w:hyperlink r:id="rId113" w:history="1">
        <w:r w:rsidR="00867782" w:rsidRPr="000D0A91">
          <w:rPr>
            <w:rStyle w:val="Hyperlink"/>
            <w:b/>
            <w:bCs/>
            <w:rtl/>
          </w:rPr>
          <w:t>عزيزي المتدرب</w:t>
        </w:r>
      </w:hyperlink>
      <w:r w:rsidR="00867782" w:rsidRPr="007B79EA">
        <w:rPr>
          <w:rtl/>
        </w:rPr>
        <w:t xml:space="preserve">، </w:t>
      </w:r>
      <w:r w:rsidR="00867782">
        <w:rPr>
          <w:rFonts w:hint="cs"/>
          <w:rtl/>
        </w:rPr>
        <w:t xml:space="preserve">بعد أن </w:t>
      </w:r>
      <w:r w:rsidR="00867782" w:rsidRPr="007B79EA">
        <w:rPr>
          <w:rtl/>
        </w:rPr>
        <w:t xml:space="preserve">تعرفت </w:t>
      </w:r>
      <w:r w:rsidR="00867782">
        <w:rPr>
          <w:rFonts w:hint="cs"/>
          <w:rtl/>
        </w:rPr>
        <w:t>على المعوقات والتحديات</w:t>
      </w:r>
      <w:r w:rsidR="00867782" w:rsidRPr="000B7192">
        <w:rPr>
          <w:rtl/>
        </w:rPr>
        <w:t xml:space="preserve"> التي تواجه خطط التعاقب </w:t>
      </w:r>
      <w:r w:rsidR="00867782" w:rsidRPr="007B79EA">
        <w:rPr>
          <w:rtl/>
        </w:rPr>
        <w:t xml:space="preserve">صغ </w:t>
      </w:r>
      <w:r w:rsidR="00867782">
        <w:rPr>
          <w:rFonts w:hint="cs"/>
          <w:rtl/>
        </w:rPr>
        <w:t>بعض المعوقات الأخرى.</w:t>
      </w:r>
    </w:p>
    <w:p w14:paraId="2C308308" w14:textId="77777777" w:rsidR="003D183B" w:rsidRPr="007B79EA" w:rsidRDefault="003D183B" w:rsidP="003D183B">
      <w:pPr>
        <w:ind w:left="-694"/>
        <w:rPr>
          <w:rFonts w:cstheme="majorBidi"/>
          <w:rtl/>
        </w:rPr>
      </w:pPr>
      <w:r>
        <w:rPr>
          <w:noProof/>
        </w:rPr>
        <w:lastRenderedPageBreak/>
        <mc:AlternateContent>
          <mc:Choice Requires="wps">
            <w:drawing>
              <wp:inline distT="0" distB="0" distL="0" distR="0" wp14:anchorId="459FB074" wp14:editId="1A4129A9">
                <wp:extent cx="6580800" cy="4003200"/>
                <wp:effectExtent l="0" t="0" r="10795" b="16510"/>
                <wp:docPr id="2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0800" cy="4003200"/>
                        </a:xfrm>
                        <a:prstGeom prst="roundRect">
                          <a:avLst>
                            <a:gd name="adj" fmla="val 16667"/>
                          </a:avLst>
                        </a:prstGeom>
                        <a:solidFill>
                          <a:schemeClr val="accent4">
                            <a:lumMod val="20000"/>
                            <a:lumOff val="80000"/>
                          </a:schemeClr>
                        </a:solidFill>
                        <a:ln w="12700">
                          <a:solidFill>
                            <a:srgbClr val="FFC000"/>
                          </a:solidFill>
                          <a:miter lim="800000"/>
                          <a:headEnd/>
                          <a:tailEnd/>
                        </a:ln>
                      </wps:spPr>
                      <wps:txbx>
                        <w:txbxContent>
                          <w:p w14:paraId="68AE6B0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64DBD06"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F5946D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EFFF176"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BDF14C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82E13F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AC1424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3194DB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CC6C20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00ED6B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44F351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DB3B52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23A5DA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428D05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CCDD50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F7145B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78BE906"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D7774E6"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ACCA71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8323FC5"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AC54780"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D54D8A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B08991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3E6156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CD092B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89894E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0960EE7" w14:textId="77777777" w:rsidR="003D183B" w:rsidRDefault="003D183B" w:rsidP="003D183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59FB074" id="_x0000_s1877" style="width:518.15pt;height:315.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" fillcolor="#fff2cc [663]" strokecolor="#ffc000" strokeweight="1pt">
                <v:stroke joinstyle="miter"/>
                <v:textbox inset="0,3mm,0">
                  <w:txbxContent>
                    <w:p w14:paraId="68AE6B0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64DBD06"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F5946D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EFFF176"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BDF14C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82E13F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AC1424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3194DB4"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CC6C20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00ED6B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144F351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DB3B52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23A5DAF"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428D05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2CCDD501"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F7145B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78BE906"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7D7774E6"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ACCA712"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8323FC5"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4AC54780"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D54D8AA"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B089919"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63E6156B"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0CD092B3"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389894ED" w14:textId="77777777" w:rsidR="003D183B" w:rsidRDefault="003D183B" w:rsidP="003D183B">
                      <w:pPr>
                        <w:spacing w:line="480" w:lineRule="auto"/>
                        <w:jc w:val="center"/>
                        <w:rPr>
                          <w:sz w:val="22"/>
                          <w:szCs w:val="28"/>
                          <w:lang w:bidi="ar-SY"/>
                        </w:rPr>
                      </w:pPr>
                      <w:r>
                        <w:rPr>
                          <w:rFonts w:asciiTheme="majorBidi" w:hAnsiTheme="majorBidi" w:cstheme="majorBidi" w:hint="cs"/>
                          <w:szCs w:val="28"/>
                          <w:rtl/>
                          <w:lang w:bidi="ar-SY"/>
                        </w:rPr>
                        <w:t>.........................................................................................................................................</w:t>
                      </w:r>
                    </w:p>
                    <w:p w14:paraId="50960EE7" w14:textId="77777777" w:rsidR="003D183B" w:rsidRDefault="003D183B" w:rsidP="003D183B">
                      <w:pPr>
                        <w:jc w:val="center"/>
                        <w:rPr>
                          <w:sz w:val="22"/>
                          <w:szCs w:val="28"/>
                          <w:rtl/>
                          <w:lang w:bidi="ar-SY"/>
                        </w:rPr>
                      </w:pPr>
                    </w:p>
                  </w:txbxContent>
                </v:textbox>
                <w10:anchorlock/>
              </v:roundrect>
            </w:pict>
          </mc:Fallback>
        </mc:AlternateContent>
      </w:r>
    </w:p>
    <w:p w14:paraId="5C1F8BFB" w14:textId="77777777" w:rsidR="00867782" w:rsidRDefault="00867782" w:rsidP="00867782">
      <w:pPr>
        <w:jc w:val="center"/>
        <w:rPr>
          <w:rtl/>
        </w:rPr>
      </w:pPr>
    </w:p>
    <w:p w14:paraId="414A1515" w14:textId="77777777" w:rsidR="00867782" w:rsidRDefault="00867782" w:rsidP="00867782">
      <w:pPr>
        <w:jc w:val="center"/>
        <w:rPr>
          <w:rtl/>
        </w:rPr>
        <w:sectPr w:rsidR="00867782" w:rsidSect="00227842">
          <w:headerReference w:type="default" r:id="rId114"/>
          <w:footerReference w:type="default" r:id="rId115"/>
          <w:pgSz w:w="11906" w:h="16838" w:code="9"/>
          <w:pgMar w:top="1440" w:right="1440" w:bottom="1440" w:left="1440" w:header="720" w:footer="397" w:gutter="0"/>
          <w:cols w:space="720"/>
          <w:titlePg/>
          <w:docGrid w:linePitch="381"/>
        </w:sectPr>
      </w:pPr>
    </w:p>
    <w:p w14:paraId="52179035" w14:textId="77777777" w:rsidR="00691535" w:rsidRDefault="0050179E" w:rsidP="00691535">
      <w:pPr>
        <w:bidi w:val="0"/>
        <w:rPr>
          <w:rFonts w:asciiTheme="majorBidi" w:hAnsiTheme="majorBidi" w:cstheme="majorBidi"/>
          <w:szCs w:val="28"/>
          <w:lang w:bidi="ar-SY"/>
        </w:rPr>
      </w:pPr>
      <w:r>
        <w:rPr>
          <w:noProof/>
        </w:rPr>
        <w:lastRenderedPageBreak/>
        <mc:AlternateContent>
          <mc:Choice Requires="wps">
            <w:drawing>
              <wp:anchor distT="0" distB="0" distL="114300" distR="114300" simplePos="0" relativeHeight="252221440" behindDoc="0" locked="0" layoutInCell="1" allowOverlap="1" wp14:anchorId="50E7F1DD" wp14:editId="6D369156">
                <wp:simplePos x="0" y="0"/>
                <wp:positionH relativeFrom="margin">
                  <wp:posOffset>3536315</wp:posOffset>
                </wp:positionH>
                <wp:positionV relativeFrom="paragraph">
                  <wp:posOffset>-846455</wp:posOffset>
                </wp:positionV>
                <wp:extent cx="3119120" cy="558800"/>
                <wp:effectExtent l="0" t="0" r="0" b="0"/>
                <wp:wrapNone/>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9120" cy="558800"/>
                        </a:xfrm>
                        <a:prstGeom prst="rect">
                          <a:avLst/>
                        </a:prstGeom>
                        <a:noFill/>
                        <a:ln w="6350">
                          <a:noFill/>
                        </a:ln>
                      </wps:spPr>
                      <wps:txbx>
                        <w:txbxContent>
                          <w:p w14:paraId="0AF65216" w14:textId="77777777" w:rsidR="00691535" w:rsidRPr="00DA1B6F" w:rsidRDefault="00691535" w:rsidP="00691535">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الثالث</w:t>
                            </w:r>
                          </w:p>
                          <w:p w14:paraId="26B7D1C9" w14:textId="77777777" w:rsidR="00691535" w:rsidRPr="00DA1B6F" w:rsidRDefault="00691535" w:rsidP="00691535">
                            <w:pPr>
                              <w:rPr>
                                <w:rFonts w:asciiTheme="majorBidi" w:hAnsiTheme="majorBidi" w:cstheme="majorBidi"/>
                                <w:b/>
                                <w:bCs/>
                                <w:color w:val="FFFFFF" w:themeColor="background1"/>
                                <w:lang w:bidi="ar-SY"/>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7F1DD" id="Text Box 122" o:spid="_x0000_s1878" type="#_x0000_t202" style="position:absolute;left:0;text-align:left;margin-left:278.45pt;margin-top:-66.65pt;width:245.6pt;height:44pt;z-index:252221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" filled="f" stroked="f" strokeweight=".5pt">
                <v:textbox>
                  <w:txbxContent>
                    <w:p w14:paraId="0AF65216" w14:textId="77777777" w:rsidR="00691535" w:rsidRPr="00DA1B6F" w:rsidRDefault="00691535" w:rsidP="00691535">
                      <w:pPr>
                        <w:spacing w:line="240" w:lineRule="auto"/>
                        <w:jc w:val="center"/>
                        <w:rPr>
                          <w:rFonts w:asciiTheme="majorBidi" w:hAnsiTheme="majorBidi" w:cstheme="majorBidi"/>
                          <w:b/>
                          <w:bCs/>
                          <w:color w:val="FFFFFF" w:themeColor="background1"/>
                          <w:sz w:val="52"/>
                          <w:szCs w:val="56"/>
                          <w:lang w:bidi="ar-SY"/>
                        </w:rPr>
                      </w:pPr>
                      <w:r w:rsidRPr="00DA1B6F">
                        <w:rPr>
                          <w:rFonts w:asciiTheme="majorBidi" w:hAnsiTheme="majorBidi" w:cstheme="majorBidi" w:hint="cs"/>
                          <w:b/>
                          <w:bCs/>
                          <w:color w:val="FFFFFF" w:themeColor="background1"/>
                          <w:sz w:val="52"/>
                          <w:szCs w:val="56"/>
                          <w:rtl/>
                          <w:lang w:bidi="ar-SY"/>
                        </w:rPr>
                        <w:t>اليوم التدريبي الثالث</w:t>
                      </w:r>
                    </w:p>
                    <w:p w14:paraId="26B7D1C9" w14:textId="77777777" w:rsidR="00691535" w:rsidRPr="00DA1B6F" w:rsidRDefault="00691535" w:rsidP="00691535">
                      <w:pPr>
                        <w:rPr>
                          <w:rFonts w:asciiTheme="majorBidi" w:hAnsiTheme="majorBidi" w:cstheme="majorBidi"/>
                          <w:b/>
                          <w:bCs/>
                          <w:color w:val="FFFFFF" w:themeColor="background1"/>
                          <w:lang w:bidi="ar-SY"/>
                        </w:rPr>
                      </w:pPr>
                    </w:p>
                  </w:txbxContent>
                </v:textbox>
                <w10:wrap anchorx="margin"/>
              </v:shape>
            </w:pict>
          </mc:Fallback>
        </mc:AlternateContent>
      </w:r>
    </w:p>
    <w:p w14:paraId="6D042954" w14:textId="77777777" w:rsidR="00691535" w:rsidRDefault="00691535" w:rsidP="00691535">
      <w:pPr>
        <w:spacing w:line="240" w:lineRule="auto"/>
        <w:jc w:val="center"/>
        <w:rPr>
          <w:rFonts w:cs="PT Bold Heading"/>
          <w:sz w:val="52"/>
          <w:szCs w:val="56"/>
          <w:rtl/>
        </w:rPr>
      </w:pPr>
    </w:p>
    <w:p w14:paraId="53B260D1" w14:textId="77777777" w:rsidR="00691535" w:rsidRDefault="00691535" w:rsidP="00691535">
      <w:pPr>
        <w:spacing w:line="240" w:lineRule="auto"/>
        <w:jc w:val="center"/>
        <w:rPr>
          <w:rFonts w:cs="PT Bold Heading"/>
          <w:sz w:val="52"/>
          <w:szCs w:val="56"/>
          <w:lang w:bidi="ar-SY"/>
        </w:rPr>
      </w:pPr>
      <w:r>
        <w:rPr>
          <w:rFonts w:cs="PT Bold Heading" w:hint="cs"/>
          <w:sz w:val="52"/>
          <w:szCs w:val="56"/>
          <w:rtl/>
          <w:lang w:bidi="ar-SY"/>
        </w:rPr>
        <w:t>الجلسة الثانية</w:t>
      </w:r>
    </w:p>
    <w:p w14:paraId="7D3921F1" w14:textId="1E1B88B7" w:rsidR="006F4C62" w:rsidRDefault="000D0A91" w:rsidP="006F4C62">
      <w:pPr>
        <w:spacing w:after="160" w:line="254" w:lineRule="auto"/>
        <w:jc w:val="center"/>
        <w:rPr>
          <w:rFonts w:cs="Monotype Koufi"/>
          <w:sz w:val="52"/>
          <w:szCs w:val="56"/>
          <w:rtl/>
          <w:lang w:bidi="ar-SY"/>
        </w:rPr>
      </w:pPr>
      <w:hyperlink r:id="rId116" w:history="1">
        <w:r w:rsidR="006F4C62" w:rsidRPr="000D0A91">
          <w:rPr>
            <w:rStyle w:val="Hyperlink"/>
            <w:rFonts w:cs="Monotype Koufi"/>
            <w:sz w:val="52"/>
            <w:szCs w:val="56"/>
            <w:rtl/>
            <w:lang w:bidi="ar-SY"/>
          </w:rPr>
          <w:t xml:space="preserve">العوامل الداعمة </w:t>
        </w:r>
        <w:r w:rsidR="006F4C62" w:rsidRPr="000D0A91">
          <w:rPr>
            <w:rStyle w:val="Hyperlink"/>
            <w:rFonts w:cs="Monotype Koufi" w:hint="cs"/>
            <w:sz w:val="52"/>
            <w:szCs w:val="56"/>
            <w:rtl/>
            <w:lang w:bidi="ar-SY"/>
          </w:rPr>
          <w:t>ل</w:t>
        </w:r>
        <w:r w:rsidR="006F4C62" w:rsidRPr="000D0A91">
          <w:rPr>
            <w:rStyle w:val="Hyperlink"/>
            <w:rFonts w:cs="Monotype Koufi"/>
            <w:sz w:val="52"/>
            <w:szCs w:val="56"/>
            <w:rtl/>
            <w:lang w:bidi="ar-SY"/>
          </w:rPr>
          <w:t>تخطيط التعاقب القيادي</w:t>
        </w:r>
      </w:hyperlink>
    </w:p>
    <w:p w14:paraId="13D80999" w14:textId="77777777" w:rsidR="00691535" w:rsidRDefault="006F4C62" w:rsidP="006F4C62">
      <w:pPr>
        <w:spacing w:after="160" w:line="254" w:lineRule="auto"/>
        <w:jc w:val="left"/>
        <w:rPr>
          <w:rFonts w:cs="Monotype Koufi"/>
          <w:sz w:val="44"/>
          <w:szCs w:val="48"/>
          <w:rtl/>
        </w:rPr>
      </w:pPr>
      <w:r w:rsidRPr="006F4C62">
        <w:rPr>
          <w:rFonts w:cs="Monotype Koufi" w:hint="cs"/>
          <w:sz w:val="52"/>
          <w:szCs w:val="56"/>
          <w:rtl/>
          <w:lang w:bidi="ar-SY"/>
        </w:rPr>
        <w:t xml:space="preserve"> </w:t>
      </w:r>
      <w:r w:rsidR="00691535">
        <w:rPr>
          <w:rFonts w:cs="Monotype Koufi" w:hint="cs"/>
          <w:sz w:val="44"/>
          <w:szCs w:val="48"/>
          <w:rtl/>
        </w:rPr>
        <w:t>محاور الجلسة:</w:t>
      </w:r>
    </w:p>
    <w:p w14:paraId="61F4ED8D" w14:textId="77777777" w:rsidR="006F4C62"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ممارسات الإعداد للتعاقب القيادي.</w:t>
      </w:r>
    </w:p>
    <w:p w14:paraId="0C4A1231" w14:textId="77777777" w:rsidR="006F4C62"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العوامل الداعمة لنجاح تخطيط التعاقب القيادي.</w:t>
      </w:r>
    </w:p>
    <w:p w14:paraId="10A89EB8" w14:textId="77777777" w:rsidR="006F4C62"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القائد الإداري وإدارة التغيير</w:t>
      </w:r>
      <w:r>
        <w:rPr>
          <w:rFonts w:ascii="Adobe Arabic" w:hAnsi="Adobe Arabic" w:cs="Adobe Arabic" w:hint="cs"/>
          <w:b/>
          <w:bCs/>
          <w:color w:val="002060"/>
          <w:sz w:val="48"/>
          <w:szCs w:val="36"/>
          <w:rtl/>
        </w:rPr>
        <w:t>.</w:t>
      </w:r>
    </w:p>
    <w:p w14:paraId="2FDDC62C" w14:textId="77777777" w:rsidR="006F4C62"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نموذج تخطيط التعاقب القيادي للمنظمات.</w:t>
      </w:r>
    </w:p>
    <w:p w14:paraId="6A084AD7" w14:textId="77777777" w:rsidR="00691535" w:rsidRPr="006F4C62" w:rsidRDefault="006F4C62" w:rsidP="006F4C62">
      <w:pPr>
        <w:pStyle w:val="a5"/>
        <w:numPr>
          <w:ilvl w:val="0"/>
          <w:numId w:val="3"/>
        </w:numPr>
        <w:spacing w:line="256" w:lineRule="auto"/>
        <w:rPr>
          <w:rFonts w:ascii="Adobe Arabic" w:hAnsi="Adobe Arabic" w:cs="Adobe Arabic"/>
          <w:b/>
          <w:bCs/>
          <w:color w:val="002060"/>
          <w:sz w:val="48"/>
          <w:szCs w:val="36"/>
          <w:rtl/>
        </w:rPr>
      </w:pPr>
      <w:r w:rsidRPr="006F4C62">
        <w:rPr>
          <w:rFonts w:ascii="Adobe Arabic" w:hAnsi="Adobe Arabic" w:cs="Adobe Arabic"/>
          <w:b/>
          <w:bCs/>
          <w:color w:val="002060"/>
          <w:sz w:val="48"/>
          <w:szCs w:val="36"/>
          <w:rtl/>
        </w:rPr>
        <w:t>استبيان قياس مدى المعرفة بتخطيط التعاقب الوظيفي</w:t>
      </w:r>
      <w:r w:rsidR="00691535" w:rsidRPr="006F4C62">
        <w:rPr>
          <w:rFonts w:ascii="Adobe Arabic" w:hAnsi="Adobe Arabic" w:cs="Adobe Arabic" w:hint="cs"/>
          <w:b/>
          <w:bCs/>
          <w:color w:val="002060"/>
          <w:sz w:val="48"/>
          <w:szCs w:val="36"/>
          <w:rtl/>
        </w:rPr>
        <w:t>.</w:t>
      </w:r>
    </w:p>
    <w:p w14:paraId="5B2C1789" w14:textId="77777777" w:rsidR="00691535" w:rsidRDefault="00691535" w:rsidP="00691535">
      <w:pPr>
        <w:spacing w:after="160" w:line="254" w:lineRule="auto"/>
        <w:jc w:val="left"/>
        <w:rPr>
          <w:rFonts w:cs="Monotype Koufi"/>
          <w:sz w:val="44"/>
          <w:szCs w:val="48"/>
          <w:rtl/>
        </w:rPr>
      </w:pPr>
      <w:r>
        <w:rPr>
          <w:rFonts w:cs="Monotype Koufi" w:hint="cs"/>
          <w:sz w:val="44"/>
          <w:szCs w:val="48"/>
          <w:rtl/>
        </w:rPr>
        <w:t>أهداف الجلسة:</w:t>
      </w:r>
    </w:p>
    <w:p w14:paraId="458FBF28" w14:textId="77777777" w:rsidR="00691535" w:rsidRPr="00EB7D48" w:rsidRDefault="006F4C62" w:rsidP="00D60F5F">
      <w:pPr>
        <w:pStyle w:val="a5"/>
        <w:numPr>
          <w:ilvl w:val="0"/>
          <w:numId w:val="4"/>
        </w:numPr>
        <w:spacing w:line="256" w:lineRule="auto"/>
        <w:rPr>
          <w:rFonts w:ascii="Adobe Arabic" w:hAnsi="Adobe Arabic" w:cs="Adobe Arabic"/>
          <w:b/>
          <w:bCs/>
          <w:color w:val="002060"/>
          <w:sz w:val="48"/>
          <w:szCs w:val="36"/>
          <w:rtl/>
        </w:rPr>
      </w:pPr>
      <w:r>
        <w:rPr>
          <w:rFonts w:ascii="Adobe Arabic" w:hAnsi="Adobe Arabic" w:cs="Adobe Arabic" w:hint="cs"/>
          <w:b/>
          <w:bCs/>
          <w:color w:val="002060"/>
          <w:sz w:val="48"/>
          <w:szCs w:val="36"/>
          <w:rtl/>
        </w:rPr>
        <w:t xml:space="preserve">التعرف على </w:t>
      </w:r>
      <w:r w:rsidRPr="006F4C62">
        <w:rPr>
          <w:rFonts w:ascii="Adobe Arabic" w:hAnsi="Adobe Arabic" w:cs="Adobe Arabic"/>
          <w:b/>
          <w:bCs/>
          <w:color w:val="002060"/>
          <w:sz w:val="48"/>
          <w:szCs w:val="36"/>
          <w:rtl/>
        </w:rPr>
        <w:t xml:space="preserve">العوامل الداعمة </w:t>
      </w:r>
      <w:r>
        <w:rPr>
          <w:rFonts w:ascii="Adobe Arabic" w:hAnsi="Adobe Arabic" w:cs="Adobe Arabic" w:hint="cs"/>
          <w:b/>
          <w:bCs/>
          <w:color w:val="002060"/>
          <w:sz w:val="48"/>
          <w:szCs w:val="36"/>
          <w:rtl/>
        </w:rPr>
        <w:t>ل</w:t>
      </w:r>
      <w:r w:rsidRPr="006F4C62">
        <w:rPr>
          <w:rFonts w:ascii="Adobe Arabic" w:hAnsi="Adobe Arabic" w:cs="Adobe Arabic"/>
          <w:b/>
          <w:bCs/>
          <w:color w:val="002060"/>
          <w:sz w:val="48"/>
          <w:szCs w:val="36"/>
          <w:rtl/>
        </w:rPr>
        <w:t>تخطيط التعاقب القيادي</w:t>
      </w:r>
      <w:r w:rsidR="00691535">
        <w:rPr>
          <w:rFonts w:ascii="Adobe Arabic" w:hAnsi="Adobe Arabic" w:cs="Adobe Arabic" w:hint="cs"/>
          <w:b/>
          <w:bCs/>
          <w:color w:val="002060"/>
          <w:sz w:val="48"/>
          <w:szCs w:val="36"/>
          <w:rtl/>
        </w:rPr>
        <w:t>.</w:t>
      </w:r>
    </w:p>
    <w:p w14:paraId="36A539F3" w14:textId="77777777" w:rsidR="00691535" w:rsidRDefault="00691535" w:rsidP="00691535">
      <w:pPr>
        <w:pStyle w:val="a5"/>
        <w:spacing w:line="256" w:lineRule="auto"/>
        <w:rPr>
          <w:rFonts w:ascii="Adobe Arabic" w:hAnsi="Adobe Arabic" w:cs="Adobe Arabic"/>
          <w:b/>
          <w:bCs/>
          <w:color w:val="002060"/>
          <w:sz w:val="48"/>
          <w:szCs w:val="36"/>
          <w:rtl/>
        </w:rPr>
      </w:pPr>
    </w:p>
    <w:p w14:paraId="7BACDFA3" w14:textId="77777777" w:rsidR="00691535" w:rsidRDefault="00691535" w:rsidP="00691535">
      <w:pPr>
        <w:pStyle w:val="a5"/>
        <w:spacing w:after="0" w:line="276" w:lineRule="auto"/>
        <w:rPr>
          <w:rFonts w:ascii="Adobe Arabic" w:hAnsi="Adobe Arabic" w:cs="Adobe Arabic"/>
          <w:b/>
          <w:bCs/>
          <w:color w:val="002060"/>
          <w:sz w:val="48"/>
          <w:szCs w:val="36"/>
          <w:rtl/>
        </w:rPr>
      </w:pPr>
    </w:p>
    <w:p w14:paraId="320C718B" w14:textId="77777777" w:rsidR="00691535" w:rsidRDefault="00691535" w:rsidP="00691535">
      <w:pPr>
        <w:pStyle w:val="a5"/>
        <w:spacing w:line="360" w:lineRule="auto"/>
        <w:rPr>
          <w:rFonts w:ascii="Adobe Arabic" w:hAnsi="Adobe Arabic" w:cs="Adobe Arabic"/>
          <w:b/>
          <w:bCs/>
          <w:color w:val="002060"/>
          <w:sz w:val="48"/>
          <w:szCs w:val="36"/>
          <w:rtl/>
        </w:rPr>
      </w:pPr>
    </w:p>
    <w:p w14:paraId="226CA8C1" w14:textId="77777777" w:rsidR="00691535" w:rsidRDefault="00691535" w:rsidP="00691535">
      <w:pPr>
        <w:bidi w:val="0"/>
        <w:spacing w:after="160" w:line="254" w:lineRule="auto"/>
        <w:jc w:val="left"/>
        <w:rPr>
          <w:rFonts w:cs="PT Bold Heading"/>
          <w:sz w:val="52"/>
          <w:szCs w:val="56"/>
          <w:rtl/>
        </w:rPr>
      </w:pPr>
      <w:r>
        <w:rPr>
          <w:rFonts w:cs="PT Bold Heading" w:hint="cs"/>
          <w:sz w:val="52"/>
          <w:szCs w:val="56"/>
          <w:rtl/>
        </w:rPr>
        <w:br w:type="page"/>
      </w:r>
    </w:p>
    <w:p w14:paraId="3D92C3FD" w14:textId="77777777" w:rsidR="00691535" w:rsidRDefault="00691535" w:rsidP="00691535">
      <w:pPr>
        <w:keepNext/>
        <w:jc w:val="center"/>
        <w:rPr>
          <w:rFonts w:ascii="Adobe Arabic" w:hAnsi="Adobe Arabic" w:cs="Adobe Arabic"/>
          <w:b/>
          <w:bCs/>
          <w:color w:val="002060"/>
          <w:sz w:val="36"/>
          <w:szCs w:val="36"/>
          <w:rtl/>
        </w:rPr>
      </w:pPr>
      <w:r>
        <w:rPr>
          <w:noProof/>
        </w:rPr>
        <w:lastRenderedPageBreak/>
        <w:drawing>
          <wp:inline distT="0" distB="0" distL="0" distR="0" wp14:anchorId="61727937" wp14:editId="7A5B096F">
            <wp:extent cx="2724785" cy="820420"/>
            <wp:effectExtent l="0" t="0" r="0" b="0"/>
            <wp:docPr id="237960" name="Picture 23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 name="Picture 993"/>
                    <pic:cNvPicPr>
                      <a:picLocks noChangeAspect="1"/>
                    </pic:cNvPicPr>
                  </pic:nvPicPr>
                  <pic:blipFill>
                    <a:blip r:embed="rId30"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0" y="0"/>
                      <a:ext cx="2724785" cy="820420"/>
                    </a:xfrm>
                    <a:prstGeom prst="rect">
                      <a:avLst/>
                    </a:prstGeom>
                  </pic:spPr>
                </pic:pic>
              </a:graphicData>
            </a:graphic>
          </wp:inline>
        </w:drawing>
      </w:r>
      <w:r w:rsidR="0050179E">
        <w:rPr>
          <w:noProof/>
          <w:rtl/>
        </w:rPr>
        <mc:AlternateContent>
          <mc:Choice Requires="wpg">
            <w:drawing>
              <wp:anchor distT="0" distB="0" distL="114300" distR="114300" simplePos="0" relativeHeight="252223488" behindDoc="0" locked="0" layoutInCell="1" allowOverlap="1" wp14:anchorId="6338C625" wp14:editId="141668DD">
                <wp:simplePos x="0" y="0"/>
                <wp:positionH relativeFrom="column">
                  <wp:posOffset>1552575</wp:posOffset>
                </wp:positionH>
                <wp:positionV relativeFrom="paragraph">
                  <wp:posOffset>142875</wp:posOffset>
                </wp:positionV>
                <wp:extent cx="2254250" cy="431800"/>
                <wp:effectExtent l="0" t="0" r="0" b="0"/>
                <wp:wrapNone/>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54250" cy="431800"/>
                          <a:chOff x="0" y="0"/>
                          <a:chExt cx="2254250" cy="431801"/>
                        </a:xfrm>
                      </wpg:grpSpPr>
                      <wps:wsp>
                        <wps:cNvPr id="7115" name="Text Box 70"/>
                        <wps:cNvSpPr txBox="1"/>
                        <wps:spPr>
                          <a:xfrm>
                            <a:off x="1136650" y="1"/>
                            <a:ext cx="1117600" cy="431800"/>
                          </a:xfrm>
                          <a:prstGeom prst="rect">
                            <a:avLst/>
                          </a:prstGeom>
                          <a:noFill/>
                          <a:ln w="6350">
                            <a:noFill/>
                          </a:ln>
                        </wps:spPr>
                        <wps:txbx>
                          <w:txbxContent>
                            <w:p w14:paraId="64EF3DF4" w14:textId="77777777" w:rsidR="00691535" w:rsidRDefault="00691535" w:rsidP="00691535">
                              <w:pPr>
                                <w:pStyle w:val="2"/>
                              </w:pPr>
                              <w:r>
                                <w:rPr>
                                  <w:rFonts w:hint="cs"/>
                                  <w:rtl/>
                                </w:rPr>
                                <w:t>اليوم الثالث</w:t>
                              </w:r>
                            </w:p>
                            <w:p w14:paraId="4928B173" w14:textId="77777777" w:rsidR="00691535" w:rsidRDefault="00691535" w:rsidP="00691535"/>
                            <w:p w14:paraId="392C73A0" w14:textId="77777777" w:rsidR="00691535" w:rsidRDefault="00691535" w:rsidP="00691535">
                              <w:pPr>
                                <w:pStyle w:val="2"/>
                              </w:pPr>
                              <w:r>
                                <w:rPr>
                                  <w:rFonts w:hint="cs"/>
                                  <w:rtl/>
                                </w:rPr>
                                <w:t>اليوم الأول</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116" name="Text Box 71"/>
                        <wps:cNvSpPr txBox="1"/>
                        <wps:spPr>
                          <a:xfrm>
                            <a:off x="0" y="0"/>
                            <a:ext cx="1212850" cy="409575"/>
                          </a:xfrm>
                          <a:prstGeom prst="rect">
                            <a:avLst/>
                          </a:prstGeom>
                          <a:noFill/>
                          <a:ln w="6350">
                            <a:noFill/>
                          </a:ln>
                        </wps:spPr>
                        <wps:txbx>
                          <w:txbxContent>
                            <w:p w14:paraId="70CE861B" w14:textId="77777777" w:rsidR="00691535" w:rsidRDefault="00691535" w:rsidP="00691535">
                              <w:pPr>
                                <w:pStyle w:val="2"/>
                                <w:rPr>
                                  <w:color w:val="FFFFFF" w:themeColor="background1"/>
                                  <w:lang w:bidi="ar-SY"/>
                                </w:rPr>
                              </w:pPr>
                              <w:r>
                                <w:rPr>
                                  <w:rFonts w:hint="cs"/>
                                  <w:color w:val="FFFFFF" w:themeColor="background1"/>
                                  <w:rtl/>
                                  <w:lang w:bidi="ar-SY"/>
                                </w:rPr>
                                <w:t>الجلسة الثانية</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38C625" id="Group 121" o:spid="_x0000_s1879" style="position:absolute;left:0;text-align:left;margin-left:122.25pt;margin-top:11.25pt;width:177.5pt;height:34pt;z-index:252223488;mso-position-horizontal-relative:text;mso-position-vertical-relative:text;mso-width-relative:margin;mso-height-relative:margin" coordsize="22542,4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">
                <v:shape id="Text Box 70" o:spid="_x0000_s1880" type="#_x0000_t202" style="position:absolute;left:11366;width:1117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" filled="f" stroked="f" strokeweight=".5pt">
                  <v:textbox>
                    <w:txbxContent>
                      <w:p w14:paraId="64EF3DF4" w14:textId="77777777" w:rsidR="00691535" w:rsidRDefault="00691535" w:rsidP="00691535">
                        <w:pPr>
                          <w:pStyle w:val="2"/>
                        </w:pPr>
                        <w:r>
                          <w:rPr>
                            <w:rFonts w:hint="cs"/>
                            <w:rtl/>
                          </w:rPr>
                          <w:t>اليوم الثالث</w:t>
                        </w:r>
                      </w:p>
                      <w:p w14:paraId="4928B173" w14:textId="77777777" w:rsidR="00691535" w:rsidRDefault="00691535" w:rsidP="00691535"/>
                      <w:p w14:paraId="392C73A0" w14:textId="77777777" w:rsidR="00691535" w:rsidRDefault="00691535" w:rsidP="00691535">
                        <w:pPr>
                          <w:pStyle w:val="2"/>
                        </w:pPr>
                        <w:r>
                          <w:rPr>
                            <w:rFonts w:hint="cs"/>
                            <w:rtl/>
                          </w:rPr>
                          <w:t>اليوم الأول</w:t>
                        </w:r>
                      </w:p>
                    </w:txbxContent>
                  </v:textbox>
                </v:shape>
                <v:shape id="Text Box 71" o:spid="_x0000_s1881" type="#_x0000_t202" style="position:absolute;width:12128;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" filled="f" stroked="f" strokeweight=".5pt">
                  <v:textbox>
                    <w:txbxContent>
                      <w:p w14:paraId="70CE861B" w14:textId="77777777" w:rsidR="00691535" w:rsidRDefault="00691535" w:rsidP="00691535">
                        <w:pPr>
                          <w:pStyle w:val="2"/>
                          <w:rPr>
                            <w:color w:val="FFFFFF" w:themeColor="background1"/>
                            <w:lang w:bidi="ar-SY"/>
                          </w:rPr>
                        </w:pPr>
                        <w:r>
                          <w:rPr>
                            <w:rFonts w:hint="cs"/>
                            <w:color w:val="FFFFFF" w:themeColor="background1"/>
                            <w:rtl/>
                            <w:lang w:bidi="ar-SY"/>
                          </w:rPr>
                          <w:t>الجلسة الثانية</w:t>
                        </w:r>
                      </w:p>
                    </w:txbxContent>
                  </v:textbox>
                </v:shape>
              </v:group>
            </w:pict>
          </mc:Fallback>
        </mc:AlternateContent>
      </w:r>
    </w:p>
    <w:p w14:paraId="42758C83" w14:textId="77777777" w:rsidR="00691535" w:rsidRDefault="00867782" w:rsidP="00691535">
      <w:pPr>
        <w:keepNext/>
        <w:jc w:val="center"/>
        <w:rPr>
          <w:rFonts w:ascii="Adobe Arabic" w:hAnsi="Adobe Arabic" w:cs="Adobe Arabic"/>
          <w:b/>
          <w:bCs/>
          <w:color w:val="002060"/>
          <w:sz w:val="36"/>
          <w:szCs w:val="36"/>
          <w:rtl/>
        </w:rPr>
      </w:pPr>
      <w:r>
        <w:rPr>
          <w:noProof/>
          <w:rtl/>
        </w:rPr>
        <mc:AlternateContent>
          <mc:Choice Requires="wpg">
            <w:drawing>
              <wp:inline distT="0" distB="0" distL="0" distR="0" wp14:anchorId="3AC19D95" wp14:editId="30C738EB">
                <wp:extent cx="5727701" cy="471805"/>
                <wp:effectExtent l="0" t="0" r="6350" b="61595"/>
                <wp:docPr id="430" name="Group 430"/>
                <wp:cNvGraphicFramePr/>
                <a:graphic xmlns:a="http://schemas.openxmlformats.org/drawingml/2006/main">
                  <a:graphicData uri="http://schemas.microsoft.com/office/word/2010/wordprocessingGroup">
                    <wpg:wgp>
                      <wpg:cNvGrpSpPr/>
                      <wpg:grpSpPr>
                        <a:xfrm>
                          <a:off x="0" y="0"/>
                          <a:ext cx="5727701" cy="471805"/>
                          <a:chOff x="0" y="0"/>
                          <a:chExt cx="5727701" cy="471805"/>
                        </a:xfrm>
                      </wpg:grpSpPr>
                      <wpg:grpSp>
                        <wpg:cNvPr id="3183" name="Group 3183"/>
                        <wpg:cNvGrpSpPr/>
                        <wpg:grpSpPr>
                          <a:xfrm>
                            <a:off x="0" y="0"/>
                            <a:ext cx="5727701" cy="471805"/>
                            <a:chOff x="0" y="0"/>
                            <a:chExt cx="6131269" cy="505879"/>
                          </a:xfrm>
                        </wpg:grpSpPr>
                        <wpg:grpSp>
                          <wpg:cNvPr id="3184" name="Group 3184"/>
                          <wpg:cNvGrpSpPr/>
                          <wpg:grpSpPr>
                            <a:xfrm>
                              <a:off x="3140406" y="0"/>
                              <a:ext cx="2990863" cy="505839"/>
                              <a:chOff x="2883064" y="0"/>
                              <a:chExt cx="4363356" cy="711023"/>
                            </a:xfrm>
                          </wpg:grpSpPr>
                          <wps:wsp>
                            <wps:cNvPr id="3185" name="Rectangle: Rounded Corners 3185">
                              <a:extLst>
                                <a:ext uri="{C183D7F6-B498-43B3-948B-1728B52AA6E4}">
                                  <adec:decorative xmlns:adec="http://schemas.microsoft.com/office/drawing/2017/decorative" val="1"/>
                                </a:ext>
                              </a:extLst>
                            </wps:cNvPr>
                            <wps:cNvSpPr/>
                            <wps:spPr>
                              <a:xfrm>
                                <a:off x="2883064" y="0"/>
                                <a:ext cx="4363356"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9D5C86" w14:textId="77777777" w:rsidR="00867782" w:rsidRDefault="00867782" w:rsidP="0086778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867782">
                                    <w:rPr>
                                      <w:rFonts w:ascii="Adobe Arabic" w:hAnsi="Adobe Arabic" w:cs="Adobe Arabic"/>
                                      <w:bCs/>
                                      <w:color w:val="auto"/>
                                      <w:sz w:val="36"/>
                                      <w:szCs w:val="36"/>
                                      <w:rtl/>
                                      <w:lang w:bidi="ar-SY"/>
                                    </w:rPr>
                                    <w:t>ممارسات الإعداد للتعاقب القيادي</w:t>
                                  </w:r>
                                  <w:r>
                                    <w:rPr>
                                      <w:rFonts w:ascii="Adobe Arabic" w:hAnsi="Adobe Arabic" w:cs="Adobe Arabic"/>
                                      <w:bCs/>
                                      <w:color w:val="auto"/>
                                      <w:sz w:val="36"/>
                                      <w:szCs w:val="36"/>
                                      <w:rtl/>
                                      <w:lang w:bidi="ar-SY"/>
                                    </w:rPr>
                                    <w:t>:</w:t>
                                  </w:r>
                                </w:p>
                              </w:txbxContent>
                            </wps:txbx>
                            <wps:bodyPr tIns="36000" bIns="36000" rtlCol="0" anchor="ctr"/>
                          </wps:wsp>
                          <wps:wsp>
                            <wps:cNvPr id="3186" name="Oval 3186">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187" name="Rectangle 3187"/>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3188" name="Group 3188"/>
                        <wpg:cNvGrpSpPr/>
                        <wpg:grpSpPr>
                          <a:xfrm>
                            <a:off x="5343525" y="104775"/>
                            <a:ext cx="209550" cy="249555"/>
                            <a:chOff x="0" y="0"/>
                            <a:chExt cx="273780" cy="327013"/>
                          </a:xfrm>
                          <a:solidFill>
                            <a:schemeClr val="bg1"/>
                          </a:solidFill>
                        </wpg:grpSpPr>
                        <wps:wsp>
                          <wps:cNvPr id="3189"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3190"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3191"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3192" name="Google Shape;204;p17"/>
                          <wpg:cNvGrpSpPr/>
                          <wpg:grpSpPr>
                            <a:xfrm>
                              <a:off x="0" y="0"/>
                              <a:ext cx="273780" cy="105078"/>
                              <a:chOff x="0" y="0"/>
                              <a:chExt cx="273780" cy="105078"/>
                            </a:xfrm>
                            <a:grpFill/>
                          </wpg:grpSpPr>
                          <wps:wsp>
                            <wps:cNvPr id="3193"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3194"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3195"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3196"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3197"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AC19D95" id="Group 430" o:spid="_x0000_s1882"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">
                <v:group id="Group 3183" o:spid="_x0000_s1883"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">
                  <v:group id="Group 3184" o:spid="_x0000_s1884" style="position:absolute;left:31404;width:29908;height:5058" coordorigin="28830" coordsize="4363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">
                    <v:roundrect id="Rectangle: Rounded Corners 3185" o:spid="_x0000_s1885" alt="&quot;&quot;" style="position:absolute;left:28830;width:4363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" fillcolor="#0070c0" stroked="f" strokeweight="1pt">
                      <v:stroke joinstyle="miter"/>
                      <v:textbox inset=",1mm,,1mm">
                        <w:txbxContent>
                          <w:p w14:paraId="7C9D5C86" w14:textId="77777777" w:rsidR="00867782" w:rsidRDefault="00867782" w:rsidP="0086778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867782">
                              <w:rPr>
                                <w:rFonts w:ascii="Adobe Arabic" w:hAnsi="Adobe Arabic" w:cs="Adobe Arabic"/>
                                <w:bCs/>
                                <w:color w:val="auto"/>
                                <w:sz w:val="36"/>
                                <w:szCs w:val="36"/>
                                <w:rtl/>
                                <w:lang w:bidi="ar-SY"/>
                              </w:rPr>
                              <w:t>ممارسات الإعداد للتعاقب القيادي</w:t>
                            </w:r>
                            <w:r>
                              <w:rPr>
                                <w:rFonts w:ascii="Adobe Arabic" w:hAnsi="Adobe Arabic" w:cs="Adobe Arabic"/>
                                <w:bCs/>
                                <w:color w:val="auto"/>
                                <w:sz w:val="36"/>
                                <w:szCs w:val="36"/>
                                <w:rtl/>
                                <w:lang w:bidi="ar-SY"/>
                              </w:rPr>
                              <w:t>:</w:t>
                            </w:r>
                          </w:p>
                        </w:txbxContent>
                      </v:textbox>
                    </v:roundrect>
                    <v:oval id="Oval 3186" o:spid="_x0000_s1886"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" fillcolor="#272727 [2749]" stroked="f" strokeweight="1pt">
                      <v:stroke joinstyle="miter"/>
                      <v:shadow on="t" color="black" opacity="26214f" origin=",-.5" offset="0,3pt"/>
                    </v:oval>
                  </v:group>
                  <v:rect id="Rectangle 3187" o:spid="_x0000_s1887"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" fillcolor="#0070c0" stroked="f" strokeweight="1pt"/>
                </v:group>
                <v:group id="Group 3188" o:spid="_x0000_s1888"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">
                  <v:shape id="Google Shape;201;p17" o:spid="_x0000_s1889"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890"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" path="m2643,1l417,1c191,1,,143,,370,,608,191,751,417,751r2214,c2870,751,3060,608,3060,370,3060,143,2870,1,2643,1xe" filled="f" strokecolor="white [3212]">
                    <v:path arrowok="t" o:extrusionok="f"/>
                  </v:shape>
                  <v:shape id="Google Shape;203;p17" o:spid="_x0000_s1891"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" path="m1976,l417,c191,,,131,,369,,596,191,739,417,739r1559,c2203,739,2393,596,2393,369,2393,131,2203,,1976,xe" filled="f" strokecolor="white [3212]">
                    <v:path arrowok="t" o:extrusionok="f"/>
                  </v:shape>
                  <v:group id="Google Shape;204;p17" o:spid="_x0000_s1892"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">
                    <v:shape id="Google Shape;205;p17" o:spid="_x0000_s1893"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" path="m227,1501v107,,226,-72,226,-167l453,167c453,84,322,1,227,1,144,1,1,84,1,167r,1167c1,1429,144,1501,227,1501xe" filled="f" stroked="f">
                      <v:path arrowok="t" o:extrusionok="f"/>
                    </v:shape>
                    <v:shape id="Google Shape;206;p17" o:spid="_x0000_s1894"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" path="m929,60c846,,750,36,703,108l60,1060c,1143,24,1251,95,1310v36,12,60,24,96,24c250,1334,298,1310,334,1251l976,298v60,-71,36,-178,-47,-238xe" filled="f" stroked="f">
                      <v:path arrowok="t" o:extrusionok="f"/>
                    </v:shape>
                    <v:shape id="Google Shape;207;p17" o:spid="_x0000_s1895"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896"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897"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" path="m1370,120c1322,36,1215,1,1132,48l120,596c36,632,1,751,48,822v24,60,83,95,143,95c227,917,251,905,274,894l1298,346v84,-36,107,-155,72,-226xe" filled="f" stroked="f">
                      <v:path arrowok="t" o:extrusionok="f"/>
                    </v:shape>
                  </v:group>
                </v:group>
                <w10:anchorlock/>
              </v:group>
            </w:pict>
          </mc:Fallback>
        </mc:AlternateContent>
      </w:r>
    </w:p>
    <w:p w14:paraId="329C61FF" w14:textId="3A729016" w:rsidR="00867782" w:rsidRDefault="000D0A91" w:rsidP="00867782">
      <w:pPr>
        <w:rPr>
          <w:b/>
          <w:bCs/>
          <w:rtl/>
        </w:rPr>
      </w:pPr>
      <w:hyperlink r:id="rId117" w:history="1">
        <w:r w:rsidR="00867782" w:rsidRPr="000D0A91">
          <w:rPr>
            <w:rStyle w:val="Hyperlink"/>
            <w:rFonts w:hint="cs"/>
            <w:b/>
            <w:bCs/>
            <w:rtl/>
          </w:rPr>
          <w:t xml:space="preserve">يوجد </w:t>
        </w:r>
        <w:r w:rsidR="00867782" w:rsidRPr="000D0A91">
          <w:rPr>
            <w:rStyle w:val="Hyperlink"/>
            <w:b/>
            <w:bCs/>
            <w:rtl/>
          </w:rPr>
          <w:t>خمسة اجراءات لتطوير نظام جيد لإدارة التعاقب يخدم المنظمة والقادة المحتملين:</w:t>
        </w:r>
      </w:hyperlink>
    </w:p>
    <w:p w14:paraId="34683666" w14:textId="77777777" w:rsidR="00867782" w:rsidRPr="00867782" w:rsidRDefault="00867782">
      <w:pPr>
        <w:pStyle w:val="a5"/>
        <w:numPr>
          <w:ilvl w:val="0"/>
          <w:numId w:val="36"/>
        </w:numPr>
        <w:jc w:val="both"/>
        <w:rPr>
          <w:rFonts w:ascii="Adobe Arabic" w:hAnsi="Adobe Arabic" w:cs="Adobe Arabic"/>
          <w:b/>
          <w:bCs/>
          <w:color w:val="002060"/>
          <w:rtl/>
        </w:rPr>
      </w:pPr>
      <w:r w:rsidRPr="00867782">
        <w:rPr>
          <w:rFonts w:ascii="Adobe Arabic" w:eastAsia="Times New Roman" w:hAnsi="Adobe Arabic" w:cs="Adobe Arabic"/>
          <w:color w:val="002060"/>
          <w:sz w:val="36"/>
          <w:szCs w:val="36"/>
          <w:rtl/>
        </w:rPr>
        <w:t>الدمج بين التخطيط التعاقب وتنمية المهارات القيادية</w:t>
      </w:r>
      <w:r>
        <w:rPr>
          <w:rFonts w:ascii="Adobe Arabic" w:eastAsia="Times New Roman" w:hAnsi="Adobe Arabic" w:cs="Adobe Arabic" w:hint="cs"/>
          <w:color w:val="002060"/>
          <w:sz w:val="36"/>
          <w:szCs w:val="36"/>
          <w:rtl/>
        </w:rPr>
        <w:t>.</w:t>
      </w:r>
    </w:p>
    <w:p w14:paraId="1CFBBAD4" w14:textId="77777777" w:rsidR="00867782" w:rsidRPr="00867782" w:rsidRDefault="00867782">
      <w:pPr>
        <w:pStyle w:val="a5"/>
        <w:numPr>
          <w:ilvl w:val="0"/>
          <w:numId w:val="36"/>
        </w:numPr>
        <w:jc w:val="both"/>
        <w:rPr>
          <w:rFonts w:ascii="Adobe Arabic" w:hAnsi="Adobe Arabic" w:cs="Adobe Arabic"/>
          <w:b/>
          <w:bCs/>
          <w:color w:val="002060"/>
          <w:rtl/>
        </w:rPr>
      </w:pPr>
      <w:r w:rsidRPr="00867782">
        <w:rPr>
          <w:rFonts w:ascii="Adobe Arabic" w:eastAsia="Times New Roman" w:hAnsi="Adobe Arabic" w:cs="Adobe Arabic"/>
          <w:color w:val="002060"/>
          <w:sz w:val="36"/>
          <w:szCs w:val="36"/>
          <w:rtl/>
        </w:rPr>
        <w:t>تحديد المناصب التي ستحتاج الى إحلال</w:t>
      </w:r>
      <w:r>
        <w:rPr>
          <w:rFonts w:ascii="Adobe Arabic" w:eastAsia="Times New Roman" w:hAnsi="Adobe Arabic" w:cs="Adobe Arabic" w:hint="cs"/>
          <w:color w:val="002060"/>
          <w:sz w:val="36"/>
          <w:szCs w:val="36"/>
          <w:rtl/>
        </w:rPr>
        <w:t>.</w:t>
      </w:r>
    </w:p>
    <w:p w14:paraId="003B0D58" w14:textId="77777777" w:rsidR="00867782" w:rsidRPr="00867782" w:rsidRDefault="00867782">
      <w:pPr>
        <w:pStyle w:val="a5"/>
        <w:numPr>
          <w:ilvl w:val="0"/>
          <w:numId w:val="36"/>
        </w:numPr>
        <w:jc w:val="both"/>
        <w:rPr>
          <w:rFonts w:ascii="Adobe Arabic" w:hAnsi="Adobe Arabic" w:cs="Adobe Arabic"/>
          <w:b/>
          <w:bCs/>
          <w:color w:val="002060"/>
          <w:rtl/>
        </w:rPr>
      </w:pPr>
      <w:r w:rsidRPr="00867782">
        <w:rPr>
          <w:rFonts w:ascii="Adobe Arabic" w:eastAsia="Times New Roman" w:hAnsi="Adobe Arabic" w:cs="Adobe Arabic"/>
          <w:color w:val="002060"/>
          <w:sz w:val="36"/>
          <w:szCs w:val="36"/>
          <w:rtl/>
        </w:rPr>
        <w:t xml:space="preserve">جعل تخطيط التعاقب </w:t>
      </w:r>
      <w:r w:rsidRPr="00867782">
        <w:rPr>
          <w:rFonts w:ascii="Adobe Arabic" w:eastAsia="Times New Roman" w:hAnsi="Adobe Arabic" w:cs="Adobe Arabic" w:hint="cs"/>
          <w:color w:val="002060"/>
          <w:sz w:val="36"/>
          <w:szCs w:val="36"/>
          <w:rtl/>
        </w:rPr>
        <w:t>أكثر</w:t>
      </w:r>
      <w:r w:rsidRPr="00867782">
        <w:rPr>
          <w:rFonts w:ascii="Adobe Arabic" w:eastAsia="Times New Roman" w:hAnsi="Adobe Arabic" w:cs="Adobe Arabic"/>
          <w:color w:val="002060"/>
          <w:sz w:val="36"/>
          <w:szCs w:val="36"/>
          <w:rtl/>
        </w:rPr>
        <w:t xml:space="preserve"> شفافية</w:t>
      </w:r>
      <w:r>
        <w:rPr>
          <w:rFonts w:ascii="Adobe Arabic" w:eastAsia="Times New Roman" w:hAnsi="Adobe Arabic" w:cs="Adobe Arabic" w:hint="cs"/>
          <w:color w:val="002060"/>
          <w:sz w:val="36"/>
          <w:szCs w:val="36"/>
          <w:rtl/>
        </w:rPr>
        <w:t>.</w:t>
      </w:r>
    </w:p>
    <w:p w14:paraId="747B9087" w14:textId="77777777" w:rsidR="00867782" w:rsidRPr="00867782" w:rsidRDefault="00867782">
      <w:pPr>
        <w:pStyle w:val="a5"/>
        <w:numPr>
          <w:ilvl w:val="0"/>
          <w:numId w:val="36"/>
        </w:numPr>
        <w:jc w:val="both"/>
        <w:rPr>
          <w:rFonts w:ascii="Adobe Arabic" w:hAnsi="Adobe Arabic" w:cs="Adobe Arabic"/>
          <w:b/>
          <w:bCs/>
          <w:color w:val="002060"/>
          <w:rtl/>
        </w:rPr>
      </w:pPr>
      <w:r w:rsidRPr="00867782">
        <w:rPr>
          <w:rFonts w:ascii="Adobe Arabic" w:eastAsia="Times New Roman" w:hAnsi="Adobe Arabic" w:cs="Adobe Arabic"/>
          <w:color w:val="002060"/>
          <w:sz w:val="36"/>
          <w:szCs w:val="36"/>
          <w:rtl/>
        </w:rPr>
        <w:t>قياس مستوى التقدم عن طريق التأكد من الاشخاص المناسبين يتحركون في المسار الصحيح للالتحاق بالوظيفة المناسبة في الوقت المناسب.</w:t>
      </w:r>
    </w:p>
    <w:p w14:paraId="436487A6" w14:textId="77777777" w:rsidR="00867782" w:rsidRPr="00867782" w:rsidRDefault="00867782">
      <w:pPr>
        <w:pStyle w:val="a5"/>
        <w:numPr>
          <w:ilvl w:val="0"/>
          <w:numId w:val="36"/>
        </w:numPr>
        <w:jc w:val="both"/>
        <w:rPr>
          <w:rFonts w:ascii="Adobe Arabic" w:hAnsi="Adobe Arabic" w:cs="Adobe Arabic"/>
          <w:b/>
          <w:bCs/>
          <w:color w:val="002060"/>
          <w:sz w:val="28"/>
          <w:szCs w:val="34"/>
        </w:rPr>
      </w:pPr>
      <w:r w:rsidRPr="00867782">
        <w:rPr>
          <w:rFonts w:ascii="Adobe Arabic" w:eastAsia="Times New Roman" w:hAnsi="Adobe Arabic" w:cs="Adobe Arabic"/>
          <w:color w:val="002060"/>
          <w:sz w:val="36"/>
          <w:szCs w:val="36"/>
          <w:rtl/>
        </w:rPr>
        <w:t>المحافظة على مرونة نظام تخطيط التعاقب لتلبية احتياجات المنظمة</w:t>
      </w:r>
      <w:r>
        <w:rPr>
          <w:rFonts w:ascii="Adobe Arabic" w:eastAsia="Times New Roman" w:hAnsi="Adobe Arabic" w:cs="Adobe Arabic" w:hint="cs"/>
          <w:color w:val="002060"/>
          <w:sz w:val="36"/>
          <w:szCs w:val="36"/>
          <w:rtl/>
        </w:rPr>
        <w:t>.</w:t>
      </w:r>
    </w:p>
    <w:p w14:paraId="02B4D63B" w14:textId="77777777" w:rsidR="00B4310C" w:rsidRDefault="00867782" w:rsidP="00227842">
      <w:pPr>
        <w:jc w:val="center"/>
        <w:rPr>
          <w:rtl/>
        </w:rPr>
      </w:pPr>
      <w:r>
        <w:rPr>
          <w:noProof/>
          <w:rtl/>
        </w:rPr>
        <mc:AlternateContent>
          <mc:Choice Requires="wpg">
            <w:drawing>
              <wp:inline distT="0" distB="0" distL="0" distR="0" wp14:anchorId="65DF5667" wp14:editId="44028EC0">
                <wp:extent cx="5727700" cy="471805"/>
                <wp:effectExtent l="0" t="0" r="6350" b="61595"/>
                <wp:docPr id="3198" name="Group 3198"/>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3199" name="Group 3199"/>
                        <wpg:cNvGrpSpPr/>
                        <wpg:grpSpPr>
                          <a:xfrm>
                            <a:off x="0" y="0"/>
                            <a:ext cx="5727700" cy="471805"/>
                            <a:chOff x="0" y="0"/>
                            <a:chExt cx="6131268" cy="505879"/>
                          </a:xfrm>
                        </wpg:grpSpPr>
                        <wpg:grpSp>
                          <wpg:cNvPr id="253831" name="Group 253831"/>
                          <wpg:cNvGrpSpPr/>
                          <wpg:grpSpPr>
                            <a:xfrm>
                              <a:off x="2243147" y="0"/>
                              <a:ext cx="3888121" cy="505839"/>
                              <a:chOff x="1574057" y="0"/>
                              <a:chExt cx="5672361" cy="711023"/>
                            </a:xfrm>
                          </wpg:grpSpPr>
                          <wps:wsp>
                            <wps:cNvPr id="253832" name="Rectangle: Rounded Corners 253832">
                              <a:extLst>
                                <a:ext uri="{C183D7F6-B498-43B3-948B-1728B52AA6E4}">
                                  <adec:decorative xmlns:adec="http://schemas.microsoft.com/office/drawing/2017/decorative" val="1"/>
                                </a:ext>
                              </a:extLst>
                            </wps:cNvPr>
                            <wps:cNvSpPr/>
                            <wps:spPr>
                              <a:xfrm>
                                <a:off x="1574057" y="0"/>
                                <a:ext cx="5672361"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0BD6C8" w14:textId="77777777" w:rsidR="00867782" w:rsidRDefault="00867782" w:rsidP="0086778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867782">
                                    <w:rPr>
                                      <w:rFonts w:ascii="Adobe Arabic" w:hAnsi="Adobe Arabic" w:cs="Adobe Arabic"/>
                                      <w:bCs/>
                                      <w:color w:val="auto"/>
                                      <w:sz w:val="36"/>
                                      <w:szCs w:val="36"/>
                                      <w:rtl/>
                                      <w:lang w:bidi="ar-SY"/>
                                    </w:rPr>
                                    <w:t>العوامل الداعمة لنجاح تخطيط التعاقب القيادي</w:t>
                                  </w:r>
                                  <w:r>
                                    <w:rPr>
                                      <w:rFonts w:ascii="Adobe Arabic" w:hAnsi="Adobe Arabic" w:cs="Adobe Arabic"/>
                                      <w:bCs/>
                                      <w:color w:val="auto"/>
                                      <w:sz w:val="36"/>
                                      <w:szCs w:val="36"/>
                                      <w:rtl/>
                                      <w:lang w:bidi="ar-SY"/>
                                    </w:rPr>
                                    <w:t>:</w:t>
                                  </w:r>
                                </w:p>
                              </w:txbxContent>
                            </wps:txbx>
                            <wps:bodyPr tIns="36000" bIns="36000" rtlCol="0" anchor="ctr"/>
                          </wps:wsp>
                          <wps:wsp>
                            <wps:cNvPr id="253833" name="Oval 253833">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3834" name="Rectangle 253834"/>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3835" name="Group 253835"/>
                        <wpg:cNvGrpSpPr/>
                        <wpg:grpSpPr>
                          <a:xfrm>
                            <a:off x="5343525" y="104775"/>
                            <a:ext cx="209550" cy="249555"/>
                            <a:chOff x="0" y="0"/>
                            <a:chExt cx="273780" cy="327013"/>
                          </a:xfrm>
                          <a:solidFill>
                            <a:schemeClr val="bg1"/>
                          </a:solidFill>
                        </wpg:grpSpPr>
                        <wps:wsp>
                          <wps:cNvPr id="253836"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3837"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3838"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3839" name="Google Shape;204;p17"/>
                          <wpg:cNvGrpSpPr/>
                          <wpg:grpSpPr>
                            <a:xfrm>
                              <a:off x="0" y="0"/>
                              <a:ext cx="273780" cy="105078"/>
                              <a:chOff x="0" y="0"/>
                              <a:chExt cx="273780" cy="105078"/>
                            </a:xfrm>
                            <a:grpFill/>
                          </wpg:grpSpPr>
                          <wps:wsp>
                            <wps:cNvPr id="253840"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3841"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3842"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3843"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3844"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65DF5667" id="Group 3198" o:spid="_x0000_s1898"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">
                <v:group id="Group 3199" o:spid="_x0000_s1899"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M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2v4exOegEx/AQAA//8DAFBLAQItABQABgAIAAAAIQDb4fbL7gAAAIUBAAATAAAAAAAA&#10;AAAAAAAAAAAAAABbQ29udGVudF9UeXBlc10ueG1sUEsBAi0AFAAGAAgAAAAhAFr0LFu/AAAAFQEA&#10;AAsAAAAAAAAAAAAAAAAAHwEAAF9yZWxzLy5yZWxzUEsBAi0AFAAGAAgAAAAhAPH63EzHAAAA3QAA&#10;AA8AAAAAAAAAAAAAAAAABwIAAGRycy9kb3ducmV2LnhtbFBLBQYAAAAAAwADALcAAAD7AgAAAAA=&#10;">
                  <v:group id="Group 253831" o:spid="_x0000_s1900" style="position:absolute;left:22431;width:38881;height:5058" coordorigin="15740" coordsize="56723,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">
                    <v:roundrect id="Rectangle: Rounded Corners 253832" o:spid="_x0000_s1901" alt="&quot;&quot;" style="position:absolute;left:15740;width:56724;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" fillcolor="#0070c0" stroked="f" strokeweight="1pt">
                      <v:stroke joinstyle="miter"/>
                      <v:textbox inset=",1mm,,1mm">
                        <w:txbxContent>
                          <w:p w14:paraId="070BD6C8" w14:textId="77777777" w:rsidR="00867782" w:rsidRDefault="00867782" w:rsidP="00867782">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867782">
                              <w:rPr>
                                <w:rFonts w:ascii="Adobe Arabic" w:hAnsi="Adobe Arabic" w:cs="Adobe Arabic"/>
                                <w:bCs/>
                                <w:color w:val="auto"/>
                                <w:sz w:val="36"/>
                                <w:szCs w:val="36"/>
                                <w:rtl/>
                                <w:lang w:bidi="ar-SY"/>
                              </w:rPr>
                              <w:t>العوامل الداعمة لنجاح تخطيط التعاقب القيادي</w:t>
                            </w:r>
                            <w:r>
                              <w:rPr>
                                <w:rFonts w:ascii="Adobe Arabic" w:hAnsi="Adobe Arabic" w:cs="Adobe Arabic"/>
                                <w:bCs/>
                                <w:color w:val="auto"/>
                                <w:sz w:val="36"/>
                                <w:szCs w:val="36"/>
                                <w:rtl/>
                                <w:lang w:bidi="ar-SY"/>
                              </w:rPr>
                              <w:t>:</w:t>
                            </w:r>
                          </w:p>
                        </w:txbxContent>
                      </v:textbox>
                    </v:roundrect>
                    <v:oval id="Oval 253833" o:spid="_x0000_s1902"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" fillcolor="#272727 [2749]" stroked="f" strokeweight="1pt">
                      <v:stroke joinstyle="miter"/>
                      <v:shadow on="t" color="black" opacity="26214f" origin=",-.5" offset="0,3pt"/>
                    </v:oval>
                  </v:group>
                  <v:rect id="Rectangle 253834" o:spid="_x0000_s1903"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" fillcolor="#0070c0" stroked="f" strokeweight="1pt"/>
                </v:group>
                <v:group id="Group 253835" o:spid="_x0000_s1904"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">
                  <v:shape id="Google Shape;201;p17" o:spid="_x0000_s1905"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06"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" path="m2643,1l417,1c191,1,,143,,370,,608,191,751,417,751r2214,c2870,751,3060,608,3060,370,3060,143,2870,1,2643,1xe" filled="f" strokecolor="white [3212]">
                    <v:path arrowok="t" o:extrusionok="f"/>
                  </v:shape>
                  <v:shape id="Google Shape;203;p17" o:spid="_x0000_s1907"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" path="m1976,l417,c191,,,131,,369,,596,191,739,417,739r1559,c2203,739,2393,596,2393,369,2393,131,2203,,1976,xe" filled="f" strokecolor="white [3212]">
                    <v:path arrowok="t" o:extrusionok="f"/>
                  </v:shape>
                  <v:group id="Google Shape;204;p17" o:spid="_x0000_s1908"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">
                    <v:shape id="Google Shape;205;p17" o:spid="_x0000_s1909"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" path="m227,1501v107,,226,-72,226,-167l453,167c453,84,322,1,227,1,144,1,1,84,1,167r,1167c1,1429,144,1501,227,1501xe" filled="f" stroked="f">
                      <v:path arrowok="t" o:extrusionok="f"/>
                    </v:shape>
                    <v:shape id="Google Shape;206;p17" o:spid="_x0000_s1910"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911"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" path="m822,1346v24,,60,-12,83,-35c989,1263,1013,1156,953,1072l334,108c286,25,179,1,96,48,12,108,1,215,48,298r619,965c703,1322,763,1346,822,1346xe" filled="f" stroked="f">
                      <v:path arrowok="t" o:extrusionok="f"/>
                    </v:shape>
                    <v:shape id="Google Shape;208;p17" o:spid="_x0000_s1912"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" path="m1287,596l275,48c191,1,84,36,48,120,1,191,25,310,120,346l1132,894v24,11,48,23,71,23c1263,917,1322,882,1358,822v36,-71,12,-190,-71,-226xe" filled="f" stroked="f">
                      <v:path arrowok="t" o:extrusionok="f"/>
                    </v:shape>
                    <v:shape id="Google Shape;209;p17" o:spid="_x0000_s1913"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6E8B50A0" w14:textId="1F8937AE" w:rsidR="00867782" w:rsidRPr="00867782" w:rsidRDefault="000D0A91" w:rsidP="00867782">
      <w:pPr>
        <w:rPr>
          <w:b/>
          <w:bCs/>
          <w:rtl/>
        </w:rPr>
      </w:pPr>
      <w:hyperlink r:id="rId118" w:history="1">
        <w:r w:rsidR="00867782" w:rsidRPr="000D0A91">
          <w:rPr>
            <w:rStyle w:val="Hyperlink"/>
            <w:b/>
            <w:bCs/>
            <w:rtl/>
          </w:rPr>
          <w:t>مجموعة من الاجراءات التي ينبغي أن تقوم بها المؤسسات التي تريد النجاح في التخطيط للتعاقب القيادي منها:</w:t>
        </w:r>
      </w:hyperlink>
    </w:p>
    <w:p w14:paraId="71A0F6FF"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tl/>
        </w:rPr>
      </w:pPr>
      <w:r w:rsidRPr="00E47B79">
        <w:rPr>
          <w:rFonts w:ascii="Adobe Arabic" w:eastAsia="Times New Roman" w:hAnsi="Adobe Arabic" w:cs="Adobe Arabic"/>
          <w:color w:val="002060"/>
          <w:sz w:val="36"/>
          <w:szCs w:val="36"/>
          <w:rtl/>
        </w:rPr>
        <w:t>تطوير ثقافة داعمة لتخطيط التعاقب القيادي.</w:t>
      </w:r>
    </w:p>
    <w:p w14:paraId="4730828E"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tl/>
        </w:rPr>
      </w:pPr>
      <w:r w:rsidRPr="00E47B79">
        <w:rPr>
          <w:rFonts w:ascii="Adobe Arabic" w:eastAsia="Times New Roman" w:hAnsi="Adobe Arabic" w:cs="Adobe Arabic"/>
          <w:color w:val="002060"/>
          <w:sz w:val="36"/>
          <w:szCs w:val="36"/>
          <w:rtl/>
        </w:rPr>
        <w:t>تشكيل مجالس قوية وشاملة.</w:t>
      </w:r>
    </w:p>
    <w:p w14:paraId="2B0D6D69"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tl/>
        </w:rPr>
      </w:pPr>
      <w:r w:rsidRPr="00E47B79">
        <w:rPr>
          <w:rFonts w:ascii="Adobe Arabic" w:eastAsia="Times New Roman" w:hAnsi="Adobe Arabic" w:cs="Adobe Arabic"/>
          <w:color w:val="002060"/>
          <w:sz w:val="36"/>
          <w:szCs w:val="36"/>
          <w:rtl/>
        </w:rPr>
        <w:t>تشكيل لجان تنفيذية من العديد من المسئولين الذين يدركون التحديات وخطط. الأعمال والاستراتيجيات في جميع أنحاء المنظمة لتيسير التطوير القيادي.</w:t>
      </w:r>
    </w:p>
    <w:p w14:paraId="3D2B173B"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tl/>
        </w:rPr>
      </w:pPr>
      <w:r w:rsidRPr="00E47B79">
        <w:rPr>
          <w:rFonts w:ascii="Adobe Arabic" w:eastAsia="Times New Roman" w:hAnsi="Adobe Arabic" w:cs="Adobe Arabic"/>
          <w:color w:val="002060"/>
          <w:sz w:val="36"/>
          <w:szCs w:val="36"/>
          <w:rtl/>
        </w:rPr>
        <w:t>النظر إلى التخطيط للتعاقب القيادي على أنه عملية مستمرة.</w:t>
      </w:r>
    </w:p>
    <w:p w14:paraId="39271437"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تحفيز قادة المؤسسات لوضع خطط لتعاقب القيادات</w:t>
      </w:r>
      <w:r>
        <w:rPr>
          <w:rFonts w:ascii="Adobe Arabic" w:eastAsia="Times New Roman" w:hAnsi="Adobe Arabic" w:cs="Adobe Arabic" w:hint="cs"/>
          <w:color w:val="002060"/>
          <w:sz w:val="36"/>
          <w:szCs w:val="36"/>
          <w:rtl/>
        </w:rPr>
        <w:t>.</w:t>
      </w:r>
    </w:p>
    <w:p w14:paraId="2B3F5D65"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بناء ثقافة تدعم استثمار النمو في الآخرين اعتمادا على التعاون والثقة والنقاش الفعال.</w:t>
      </w:r>
    </w:p>
    <w:p w14:paraId="38EEB63F"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حصر الاحتياج من الوظائف القيادية التي ستكون موجودة في السنوات الخمس التالية من خلال استخدام الاستطلاعات وتحليل البيانات</w:t>
      </w:r>
      <w:r>
        <w:rPr>
          <w:rFonts w:ascii="Adobe Arabic" w:eastAsia="Times New Roman" w:hAnsi="Adobe Arabic" w:cs="Adobe Arabic" w:hint="cs"/>
          <w:color w:val="002060"/>
          <w:sz w:val="36"/>
          <w:szCs w:val="36"/>
          <w:rtl/>
        </w:rPr>
        <w:t>.</w:t>
      </w:r>
    </w:p>
    <w:p w14:paraId="38D25E76"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الكشف عن المواهب الحالية اعتمادا على صفاتهم الشخصية من أجل تهيئتهم وتدريبهم.</w:t>
      </w:r>
    </w:p>
    <w:p w14:paraId="797EAAF5"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t>تنامي موهبة القيادة من خلال برامج التواصل والإرشاد التي تسهم في توفير منجم كبير من المواهب القيادية.</w:t>
      </w:r>
    </w:p>
    <w:p w14:paraId="0B716DE5" w14:textId="77777777" w:rsidR="00E47B79" w:rsidRPr="00E47B79" w:rsidRDefault="00E47B79">
      <w:pPr>
        <w:pStyle w:val="a5"/>
        <w:numPr>
          <w:ilvl w:val="0"/>
          <w:numId w:val="38"/>
        </w:numPr>
        <w:spacing w:after="100" w:afterAutospacing="1" w:line="276" w:lineRule="auto"/>
        <w:jc w:val="both"/>
        <w:rPr>
          <w:rFonts w:ascii="Adobe Arabic" w:eastAsia="Times New Roman" w:hAnsi="Adobe Arabic" w:cs="Adobe Arabic"/>
          <w:color w:val="002060"/>
          <w:sz w:val="36"/>
          <w:szCs w:val="36"/>
        </w:rPr>
      </w:pPr>
      <w:r w:rsidRPr="00E47B79">
        <w:rPr>
          <w:rFonts w:ascii="Adobe Arabic" w:eastAsia="Times New Roman" w:hAnsi="Adobe Arabic" w:cs="Adobe Arabic"/>
          <w:color w:val="002060"/>
          <w:sz w:val="36"/>
          <w:szCs w:val="36"/>
          <w:rtl/>
        </w:rPr>
        <w:lastRenderedPageBreak/>
        <w:t>تقييم قادة المستقبل لمعرفة نقاط قوتهم التي تحتاج إلى تطوير وتقديم التدريب اللازم لذلك.</w:t>
      </w:r>
    </w:p>
    <w:p w14:paraId="1991AB75" w14:textId="77777777" w:rsidR="00867782" w:rsidRPr="00E47B79" w:rsidRDefault="00E47B79" w:rsidP="00227842">
      <w:pPr>
        <w:jc w:val="center"/>
        <w:rPr>
          <w:rtl/>
        </w:rPr>
      </w:pPr>
      <w:r>
        <w:rPr>
          <w:noProof/>
          <w:rtl/>
        </w:rPr>
        <mc:AlternateContent>
          <mc:Choice Requires="wpg">
            <w:drawing>
              <wp:inline distT="0" distB="0" distL="0" distR="0" wp14:anchorId="312B33B8" wp14:editId="616BD6C2">
                <wp:extent cx="5727700" cy="471805"/>
                <wp:effectExtent l="0" t="0" r="6350" b="61595"/>
                <wp:docPr id="253845" name="Group 253845"/>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253846" name="Group 253846"/>
                        <wpg:cNvGrpSpPr/>
                        <wpg:grpSpPr>
                          <a:xfrm>
                            <a:off x="0" y="0"/>
                            <a:ext cx="5727700" cy="471805"/>
                            <a:chOff x="0" y="0"/>
                            <a:chExt cx="6131268" cy="505879"/>
                          </a:xfrm>
                        </wpg:grpSpPr>
                        <wpg:grpSp>
                          <wpg:cNvPr id="253862" name="Group 253862"/>
                          <wpg:cNvGrpSpPr/>
                          <wpg:grpSpPr>
                            <a:xfrm>
                              <a:off x="3507466" y="0"/>
                              <a:ext cx="2623802" cy="505839"/>
                              <a:chOff x="3418565" y="0"/>
                              <a:chExt cx="3827852" cy="711023"/>
                            </a:xfrm>
                          </wpg:grpSpPr>
                          <wps:wsp>
                            <wps:cNvPr id="253863" name="Rectangle: Rounded Corners 253863">
                              <a:extLst>
                                <a:ext uri="{C183D7F6-B498-43B3-948B-1728B52AA6E4}">
                                  <adec:decorative xmlns:adec="http://schemas.microsoft.com/office/drawing/2017/decorative" val="1"/>
                                </a:ext>
                              </a:extLst>
                            </wps:cNvPr>
                            <wps:cNvSpPr/>
                            <wps:spPr>
                              <a:xfrm>
                                <a:off x="3418565" y="0"/>
                                <a:ext cx="382785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A5890D" w14:textId="77777777" w:rsidR="00E47B79" w:rsidRDefault="00E47B79" w:rsidP="00E47B79">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E47B79">
                                    <w:rPr>
                                      <w:rFonts w:ascii="Adobe Arabic" w:hAnsi="Adobe Arabic" w:cs="Adobe Arabic"/>
                                      <w:bCs/>
                                      <w:color w:val="auto"/>
                                      <w:sz w:val="36"/>
                                      <w:szCs w:val="36"/>
                                      <w:rtl/>
                                      <w:lang w:bidi="ar-SY"/>
                                    </w:rPr>
                                    <w:t>القائد الإداري وإدارة التغيير</w:t>
                                  </w:r>
                                  <w:r>
                                    <w:rPr>
                                      <w:rFonts w:ascii="Adobe Arabic" w:hAnsi="Adobe Arabic" w:cs="Adobe Arabic"/>
                                      <w:bCs/>
                                      <w:color w:val="auto"/>
                                      <w:sz w:val="36"/>
                                      <w:szCs w:val="36"/>
                                      <w:rtl/>
                                      <w:lang w:bidi="ar-SY"/>
                                    </w:rPr>
                                    <w:t>:</w:t>
                                  </w:r>
                                </w:p>
                              </w:txbxContent>
                            </wps:txbx>
                            <wps:bodyPr tIns="36000" bIns="36000" rtlCol="0" anchor="ctr"/>
                          </wps:wsp>
                          <wps:wsp>
                            <wps:cNvPr id="253864" name="Oval 253864">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3865" name="Rectangle 253865"/>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253866" name="Group 253866"/>
                        <wpg:cNvGrpSpPr/>
                        <wpg:grpSpPr>
                          <a:xfrm>
                            <a:off x="5343525" y="104775"/>
                            <a:ext cx="209550" cy="249555"/>
                            <a:chOff x="0" y="0"/>
                            <a:chExt cx="273780" cy="327013"/>
                          </a:xfrm>
                          <a:solidFill>
                            <a:schemeClr val="bg1"/>
                          </a:solidFill>
                        </wpg:grpSpPr>
                        <wps:wsp>
                          <wps:cNvPr id="253867"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253868"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253869"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253870" name="Google Shape;204;p17"/>
                          <wpg:cNvGrpSpPr/>
                          <wpg:grpSpPr>
                            <a:xfrm>
                              <a:off x="0" y="0"/>
                              <a:ext cx="273780" cy="105078"/>
                              <a:chOff x="0" y="0"/>
                              <a:chExt cx="273780" cy="105078"/>
                            </a:xfrm>
                            <a:grpFill/>
                          </wpg:grpSpPr>
                          <wps:wsp>
                            <wps:cNvPr id="253871"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253872"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253873"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253874"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253875"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312B33B8" id="Group 253845" o:spid="_x0000_s1914"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">
                <v:group id="Group 253846" o:spid="_x0000_s1915"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">
                  <v:group id="Group 253862" o:spid="_x0000_s1916" style="position:absolute;left:35074;width:26238;height:5058" coordorigin="34185" coordsize="3827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">
                    <v:roundrect id="Rectangle: Rounded Corners 253863" o:spid="_x0000_s1917" alt="&quot;&quot;" style="position:absolute;left:34185;width:38279;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" fillcolor="#0070c0" stroked="f" strokeweight="1pt">
                      <v:stroke joinstyle="miter"/>
                      <v:textbox inset=",1mm,,1mm">
                        <w:txbxContent>
                          <w:p w14:paraId="3EA5890D" w14:textId="77777777" w:rsidR="00E47B79" w:rsidRDefault="00E47B79" w:rsidP="00E47B79">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Pr="00E47B79">
                              <w:rPr>
                                <w:rFonts w:ascii="Adobe Arabic" w:hAnsi="Adobe Arabic" w:cs="Adobe Arabic"/>
                                <w:bCs/>
                                <w:color w:val="auto"/>
                                <w:sz w:val="36"/>
                                <w:szCs w:val="36"/>
                                <w:rtl/>
                                <w:lang w:bidi="ar-SY"/>
                              </w:rPr>
                              <w:t>القائد الإداري وإدارة التغيير</w:t>
                            </w:r>
                            <w:r>
                              <w:rPr>
                                <w:rFonts w:ascii="Adobe Arabic" w:hAnsi="Adobe Arabic" w:cs="Adobe Arabic"/>
                                <w:bCs/>
                                <w:color w:val="auto"/>
                                <w:sz w:val="36"/>
                                <w:szCs w:val="36"/>
                                <w:rtl/>
                                <w:lang w:bidi="ar-SY"/>
                              </w:rPr>
                              <w:t>:</w:t>
                            </w:r>
                          </w:p>
                        </w:txbxContent>
                      </v:textbox>
                    </v:roundrect>
                    <v:oval id="Oval 253864" o:spid="_x0000_s1918"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" fillcolor="#272727 [2749]" stroked="f" strokeweight="1pt">
                      <v:stroke joinstyle="miter"/>
                      <v:shadow on="t" color="black" opacity="26214f" origin=",-.5" offset="0,3pt"/>
                    </v:oval>
                  </v:group>
                  <v:rect id="Rectangle 253865" o:spid="_x0000_s1919"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" fillcolor="#0070c0" stroked="f" strokeweight="1pt"/>
                </v:group>
                <v:group id="Group 253866" o:spid="_x0000_s1920"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">
                  <v:shape id="Google Shape;201;p17" o:spid="_x0000_s1921"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22"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" path="m2643,1l417,1c191,1,,143,,370,,608,191,751,417,751r2214,c2870,751,3060,608,3060,370,3060,143,2870,1,2643,1xe" filled="f" strokecolor="white [3212]">
                    <v:path arrowok="t" o:extrusionok="f"/>
                  </v:shape>
                  <v:shape id="Google Shape;203;p17" o:spid="_x0000_s1923"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" path="m1976,l417,c191,,,131,,369,,596,191,739,417,739r1559,c2203,739,2393,596,2393,369,2393,131,2203,,1976,xe" filled="f" strokecolor="white [3212]">
                    <v:path arrowok="t" o:extrusionok="f"/>
                  </v:shape>
                  <v:group id="Google Shape;204;p17" o:spid="_x0000_s1924"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">
                    <v:shape id="Google Shape;205;p17" o:spid="_x0000_s1925"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" path="m227,1501v107,,226,-72,226,-167l453,167c453,84,322,1,227,1,144,1,1,84,1,167r,1167c1,1429,144,1501,227,1501xe" filled="f" stroked="f">
                      <v:path arrowok="t" o:extrusionok="f"/>
                    </v:shape>
                    <v:shape id="Google Shape;206;p17" o:spid="_x0000_s1926"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" path="m929,60c846,,750,36,703,108l60,1060c,1143,24,1251,95,1310v36,12,60,24,96,24c250,1334,298,1310,334,1251l976,298v60,-71,36,-178,-47,-238xe" filled="f" stroked="f">
                      <v:path arrowok="t" o:extrusionok="f"/>
                    </v:shape>
                    <v:shape id="Google Shape;207;p17" o:spid="_x0000_s1927"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" path="m822,1346v24,,60,-12,83,-35c989,1263,1013,1156,953,1072l334,108c286,25,179,1,96,48,12,108,1,215,48,298r619,965c703,1322,763,1346,822,1346xe" filled="f" stroked="f">
                      <v:path arrowok="t" o:extrusionok="f"/>
                    </v:shape>
                    <v:shape id="Google Shape;208;p17" o:spid="_x0000_s1928"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" path="m1287,596l275,48c191,1,84,36,48,120,1,191,25,310,120,346l1132,894v24,11,48,23,71,23c1263,917,1322,882,1358,822v36,-71,12,-190,-71,-226xe" filled="f" stroked="f">
                      <v:path arrowok="t" o:extrusionok="f"/>
                    </v:shape>
                    <v:shape id="Google Shape;209;p17" o:spid="_x0000_s1929"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" path="m1370,120c1322,36,1215,1,1132,48l120,596c36,632,1,751,48,822v24,60,83,95,143,95c227,917,251,905,274,894l1298,346v84,-36,107,-155,72,-226xe" filled="f" stroked="f">
                      <v:path arrowok="t" o:extrusionok="f"/>
                    </v:shape>
                  </v:group>
                </v:group>
                <w10:anchorlock/>
              </v:group>
            </w:pict>
          </mc:Fallback>
        </mc:AlternateContent>
      </w:r>
    </w:p>
    <w:p w14:paraId="046B6300" w14:textId="77777777" w:rsidR="00E47B79" w:rsidRPr="00976B3D" w:rsidRDefault="00E47B79" w:rsidP="00E47B79">
      <w:pPr>
        <w:rPr>
          <w:rtl/>
        </w:rPr>
      </w:pPr>
      <w:r w:rsidRPr="00976B3D">
        <w:rPr>
          <w:rtl/>
        </w:rPr>
        <w:t xml:space="preserve">تحتاج المنظمات بين الحين والآخر إلى إجراء بعض التغييرات في أعمالها التنظيمية أو الإجرائية أو التقنية، وفي كيفية أداء تلك الأعمال، ويواجه القائد الإداري مهمة ليست بالسهلة إزاء هذا التغيير، وهي مهمة التعامل معه وإدارته بطريقة صحيحة لكي يحقق الهدف المنشود بدون ترك آثار سلبية على المنظمة أو العاملين فيها جراء هذا التغيير  </w:t>
      </w:r>
    </w:p>
    <w:p w14:paraId="26C1B305" w14:textId="77777777" w:rsidR="00B4310C" w:rsidRDefault="00E47B79" w:rsidP="00227842">
      <w:pPr>
        <w:jc w:val="center"/>
        <w:rPr>
          <w:rtl/>
          <w:lang w:val="en-GB"/>
        </w:rPr>
      </w:pPr>
      <w:r>
        <w:rPr>
          <w:noProof/>
        </w:rPr>
        <w:drawing>
          <wp:inline distT="0" distB="0" distL="0" distR="0" wp14:anchorId="011AC42C" wp14:editId="7AE46A7A">
            <wp:extent cx="2755900" cy="2755900"/>
            <wp:effectExtent l="0" t="0" r="0" b="0"/>
            <wp:docPr id="253876" name="Picture 25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76" name="Picture 253876"/>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755900" cy="2755900"/>
                    </a:xfrm>
                    <a:prstGeom prst="rect">
                      <a:avLst/>
                    </a:prstGeom>
                  </pic:spPr>
                </pic:pic>
              </a:graphicData>
            </a:graphic>
          </wp:inline>
        </w:drawing>
      </w:r>
    </w:p>
    <w:p w14:paraId="6FFD8D3F" w14:textId="77777777" w:rsidR="008E382F" w:rsidRDefault="008E382F" w:rsidP="008E382F">
      <w:pPr>
        <w:rPr>
          <w:rtl/>
          <w:lang w:val="en-GB" w:bidi="ar-SY"/>
        </w:rPr>
      </w:pPr>
      <w:r>
        <w:rPr>
          <w:rFonts w:hint="cs"/>
          <w:rtl/>
          <w:lang w:val="en-GB" w:bidi="ar-SY"/>
        </w:rPr>
        <w:t>يرجى مشاهدة مقطع ال</w:t>
      </w:r>
      <w:r>
        <w:rPr>
          <w:rtl/>
          <w:lang w:val="en-GB" w:bidi="ar-SY"/>
        </w:rPr>
        <w:t xml:space="preserve">فيديو </w:t>
      </w:r>
      <w:r>
        <w:rPr>
          <w:rFonts w:hint="cs"/>
          <w:rtl/>
          <w:lang w:val="en-GB" w:bidi="ar-SY"/>
        </w:rPr>
        <w:t xml:space="preserve">التالي </w:t>
      </w:r>
      <w:r>
        <w:rPr>
          <w:rtl/>
          <w:lang w:val="en-GB" w:bidi="ar-SY"/>
        </w:rPr>
        <w:t>عن صفات القائد الناجح</w:t>
      </w:r>
      <w:r>
        <w:rPr>
          <w:rFonts w:hint="cs"/>
          <w:rtl/>
          <w:lang w:val="en-GB" w:bidi="ar-SY"/>
        </w:rPr>
        <w:t>:</w:t>
      </w:r>
    </w:p>
    <w:p w14:paraId="6D20A032" w14:textId="77777777" w:rsidR="008E382F" w:rsidRDefault="008E382F" w:rsidP="008E382F">
      <w:pPr>
        <w:jc w:val="center"/>
        <w:rPr>
          <w:lang w:val="en-GB"/>
        </w:rPr>
      </w:pPr>
      <w:r>
        <w:rPr>
          <w:noProof/>
        </w:rPr>
        <w:drawing>
          <wp:inline distT="0" distB="0" distL="0" distR="0" wp14:anchorId="27D5C7C1" wp14:editId="4F5CF8AD">
            <wp:extent cx="2095500" cy="2181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6">
                      <a:extLst>
                        <a:ext uri="{28A0092B-C50C-407E-A947-70E740481C1C}">
                          <a14:useLocalDpi xmlns:a14="http://schemas.microsoft.com/office/drawing/2010/main" val="0"/>
                        </a:ext>
                      </a:extLst>
                    </a:blip>
                    <a:stretch>
                      <a:fillRect/>
                    </a:stretch>
                  </pic:blipFill>
                  <pic:spPr>
                    <a:xfrm>
                      <a:off x="0" y="0"/>
                      <a:ext cx="2095500" cy="2181225"/>
                    </a:xfrm>
                    <a:prstGeom prst="rect">
                      <a:avLst/>
                    </a:prstGeom>
                  </pic:spPr>
                </pic:pic>
              </a:graphicData>
            </a:graphic>
          </wp:inline>
        </w:drawing>
      </w:r>
    </w:p>
    <w:p w14:paraId="17AE972D" w14:textId="77777777" w:rsidR="008E382F" w:rsidRPr="00E47B79" w:rsidRDefault="008E382F" w:rsidP="008E382F">
      <w:pPr>
        <w:jc w:val="center"/>
        <w:rPr>
          <w:lang w:val="en-GB"/>
        </w:rPr>
      </w:pPr>
      <w:hyperlink r:id="rId120" w:history="1">
        <w:r w:rsidRPr="008E382F">
          <w:rPr>
            <w:rStyle w:val="Hyperlink"/>
            <w:lang w:val="en-GB"/>
          </w:rPr>
          <w:t>https://www.youtube.com/watch?v=HeURFt6CW1U</w:t>
        </w:r>
      </w:hyperlink>
    </w:p>
    <w:p w14:paraId="1FEA5A50" w14:textId="77777777" w:rsidR="00E47B79" w:rsidRDefault="00E47B79" w:rsidP="008E382F">
      <w:pPr>
        <w:pageBreakBefore/>
        <w:jc w:val="center"/>
      </w:pPr>
      <w:r>
        <w:rPr>
          <w:noProof/>
        </w:rPr>
        <w:lastRenderedPageBreak/>
        <mc:AlternateContent>
          <mc:Choice Requires="wpg">
            <w:drawing>
              <wp:inline distT="0" distB="0" distL="0" distR="0" wp14:anchorId="3CBCDC37" wp14:editId="3458FBE1">
                <wp:extent cx="5728970" cy="471805"/>
                <wp:effectExtent l="0" t="0" r="5080" b="4445"/>
                <wp:docPr id="253877"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899" name="Group 21"/>
                        <wpg:cNvGrpSpPr>
                          <a:grpSpLocks/>
                        </wpg:cNvGrpSpPr>
                        <wpg:grpSpPr bwMode="auto">
                          <a:xfrm>
                            <a:off x="43639" y="0"/>
                            <a:ext cx="17687" cy="5058"/>
                            <a:chOff x="35147" y="0"/>
                            <a:chExt cx="25802" cy="7110"/>
                          </a:xfrm>
                        </wpg:grpSpPr>
                        <wps:wsp>
                          <wps:cNvPr id="900" name="Rectangle: Rounded Corners 55">
                            <a:extLst>
                              <a:ext uri="{C183D7F6-B498-43B3-948B-1728B52AA6E4}">
                                <adec:decorative xmlns:adec="http://schemas.microsoft.com/office/drawing/2017/decorative" val="1"/>
                              </a:ext>
                            </a:extLst>
                          </wps:cNvPr>
                          <wps:cNvSpPr>
                            <a:spLocks noChangeArrowheads="1"/>
                          </wps:cNvSpPr>
                          <wps:spPr bwMode="auto">
                            <a:xfrm>
                              <a:off x="35147" y="0"/>
                              <a:ext cx="25802"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C24F2CD"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أهداف التغيير</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0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7BE68187" w14:textId="77777777" w:rsidR="00E47B79" w:rsidRPr="0056070B" w:rsidRDefault="00E47B79" w:rsidP="00E47B79">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90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3CBCDC37" id="_x0000_s1930"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">
                <v:group id="Group 21" o:spid="_x0000_s1931" style="position:absolute;left:43639;width:17687;height:5058" coordorigin="35147" coordsize="2580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roundrect id="Rectangle: Rounded Corners 55" o:spid="_x0000_s1932" alt="&quot;&quot;" style="position:absolute;left:35147;width:2580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" fillcolor="#c00000" stroked="f" strokeweight="1pt">
                    <v:stroke joinstyle="miter"/>
                    <v:textbox inset=",1mm,,1mm">
                      <w:txbxContent>
                        <w:p w14:paraId="3C24F2CD"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أهداف التغيير</w:t>
                          </w:r>
                          <w:r w:rsidRPr="00E152AC">
                            <w:rPr>
                              <w:rFonts w:hint="cs"/>
                              <w:bCs w:val="0"/>
                              <w:color w:val="FFFFFF" w:themeColor="background1"/>
                              <w:rtl/>
                              <w:lang w:bidi="ar-SY"/>
                            </w:rPr>
                            <w:t>:</w:t>
                          </w:r>
                        </w:p>
                      </w:txbxContent>
                    </v:textbox>
                  </v:roundrect>
                  <v:oval id="Oval 61" o:spid="_x0000_s1933"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" fillcolor="#272727 [2749]" stroked="f" strokeweight="1pt">
                    <v:stroke joinstyle="miter"/>
                    <v:shadow on="t" color="black" opacity="26213f" origin=",-.5" offset="0,3pt"/>
                    <v:textbox inset="0,0,0,0">
                      <w:txbxContent>
                        <w:p w14:paraId="7BE68187" w14:textId="77777777" w:rsidR="00E47B79" w:rsidRPr="0056070B" w:rsidRDefault="00E47B79" w:rsidP="00E47B79">
                          <w:pPr>
                            <w:jc w:val="center"/>
                            <w:rPr>
                              <w:color w:val="FFFFFF" w:themeColor="background1"/>
                              <w:lang w:bidi="ar-SY"/>
                            </w:rPr>
                          </w:pPr>
                          <w:r>
                            <w:rPr>
                              <w:rFonts w:hint="cs"/>
                              <w:color w:val="FFFFFF" w:themeColor="background1"/>
                              <w:rtl/>
                              <w:lang w:bidi="ar-SY"/>
                            </w:rPr>
                            <w:t>1</w:t>
                          </w:r>
                        </w:p>
                      </w:txbxContent>
                    </v:textbox>
                  </v:oval>
                </v:group>
                <v:rect id="Rectangle 25" o:spid="_x0000_s1934"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" fillcolor="#c00000" stroked="f" strokeweight="1pt"/>
                <w10:anchorlock/>
              </v:group>
            </w:pict>
          </mc:Fallback>
        </mc:AlternateContent>
      </w:r>
    </w:p>
    <w:p w14:paraId="7C97750B" w14:textId="173EF257" w:rsidR="00E47B79" w:rsidRDefault="000D0A91" w:rsidP="00E47B79">
      <w:pPr>
        <w:rPr>
          <w:b/>
          <w:bCs/>
        </w:rPr>
      </w:pPr>
      <w:hyperlink r:id="rId121" w:history="1">
        <w:r w:rsidR="00E47B79" w:rsidRPr="000D0A91">
          <w:rPr>
            <w:rStyle w:val="Hyperlink"/>
            <w:b/>
            <w:bCs/>
            <w:rtl/>
          </w:rPr>
          <w:t>يهدف التغيير المنظم إلى تحقيق عدد من الأهداف من أهمها ما يلي:</w:t>
        </w:r>
      </w:hyperlink>
    </w:p>
    <w:p w14:paraId="597219DC"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إيجاد أوضاع تنظيمية أكثر كفاءة وفعالية في المنظمة.</w:t>
      </w:r>
    </w:p>
    <w:p w14:paraId="0956F84C"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حل بعض المشكلات التنظيمية أو الإجرائية.</w:t>
      </w:r>
    </w:p>
    <w:p w14:paraId="68803A3F"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تطوير مستوى الخدمات التي تقدمها المنظمة وزيادة العناية بالمستفيدين منها.</w:t>
      </w:r>
    </w:p>
    <w:p w14:paraId="1A477D66"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إدخال تقنية جديدة أو أساليب إدارية حديثة لتسهيل أداء المنظمة لأعمالها.</w:t>
      </w:r>
    </w:p>
    <w:p w14:paraId="43A264DB" w14:textId="77777777" w:rsidR="00E47B79" w:rsidRPr="00E47B79" w:rsidRDefault="00E47B79">
      <w:pPr>
        <w:pStyle w:val="a5"/>
        <w:numPr>
          <w:ilvl w:val="0"/>
          <w:numId w:val="39"/>
        </w:numPr>
        <w:spacing w:line="276" w:lineRule="auto"/>
        <w:ind w:left="360"/>
        <w:jc w:val="both"/>
        <w:rPr>
          <w:rFonts w:ascii="Adobe Arabic" w:hAnsi="Adobe Arabic" w:cs="Adobe Arabic"/>
          <w:color w:val="002060"/>
          <w:sz w:val="36"/>
          <w:szCs w:val="36"/>
          <w:rtl/>
        </w:rPr>
      </w:pPr>
      <w:r w:rsidRPr="00E47B79">
        <w:rPr>
          <w:rFonts w:ascii="Adobe Arabic" w:hAnsi="Adobe Arabic" w:cs="Adobe Arabic"/>
          <w:color w:val="002060"/>
          <w:sz w:val="36"/>
          <w:szCs w:val="36"/>
          <w:rtl/>
        </w:rPr>
        <w:t>إيجاد توافق كبير بين وضع المنظمة والظروف البيئة العالمية أو المحلية المحيطة.</w:t>
      </w:r>
    </w:p>
    <w:p w14:paraId="4804053E" w14:textId="77777777" w:rsidR="00E47B79" w:rsidRDefault="00E47B79">
      <w:pPr>
        <w:pStyle w:val="a5"/>
        <w:numPr>
          <w:ilvl w:val="0"/>
          <w:numId w:val="39"/>
        </w:numPr>
        <w:spacing w:line="276" w:lineRule="auto"/>
        <w:ind w:left="360"/>
        <w:jc w:val="both"/>
        <w:rPr>
          <w:rFonts w:ascii="Adobe Arabic" w:hAnsi="Adobe Arabic" w:cs="Adobe Arabic"/>
          <w:color w:val="002060"/>
          <w:sz w:val="36"/>
          <w:szCs w:val="36"/>
        </w:rPr>
      </w:pPr>
      <w:r w:rsidRPr="00E47B79">
        <w:rPr>
          <w:rFonts w:ascii="Adobe Arabic" w:hAnsi="Adobe Arabic" w:cs="Adobe Arabic"/>
          <w:color w:val="002060"/>
          <w:sz w:val="36"/>
          <w:szCs w:val="36"/>
          <w:rtl/>
        </w:rPr>
        <w:t>معالجة أوضاع العاملين وزيادة الاهتمام بهم للرفع من كفاءة أدائهم.</w:t>
      </w:r>
    </w:p>
    <w:p w14:paraId="5D49F3A3" w14:textId="77777777" w:rsidR="00E47B79" w:rsidRPr="00E47B79" w:rsidRDefault="00E47B79" w:rsidP="008E382F">
      <w:pPr>
        <w:keepNext/>
        <w:rPr>
          <w:rFonts w:ascii="Adobe Arabic" w:hAnsi="Adobe Arabic" w:cs="Adobe Arabic"/>
          <w:color w:val="002060"/>
          <w:sz w:val="36"/>
          <w:szCs w:val="36"/>
          <w:rtl/>
        </w:rPr>
      </w:pPr>
      <w:r>
        <w:rPr>
          <w:noProof/>
        </w:rPr>
        <mc:AlternateContent>
          <mc:Choice Requires="wpg">
            <w:drawing>
              <wp:inline distT="0" distB="0" distL="0" distR="0" wp14:anchorId="54C3AEAB" wp14:editId="7210BE58">
                <wp:extent cx="5728970" cy="471805"/>
                <wp:effectExtent l="0" t="0" r="5080" b="4445"/>
                <wp:docPr id="903"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904" name="Group 21"/>
                        <wpg:cNvGrpSpPr>
                          <a:grpSpLocks/>
                        </wpg:cNvGrpSpPr>
                        <wpg:grpSpPr bwMode="auto">
                          <a:xfrm>
                            <a:off x="43639" y="0"/>
                            <a:ext cx="17687" cy="5058"/>
                            <a:chOff x="35147" y="0"/>
                            <a:chExt cx="25802" cy="7110"/>
                          </a:xfrm>
                        </wpg:grpSpPr>
                        <wps:wsp>
                          <wps:cNvPr id="905" name="Rectangle: Rounded Corners 55">
                            <a:extLst>
                              <a:ext uri="{C183D7F6-B498-43B3-948B-1728B52AA6E4}">
                                <adec:decorative xmlns:adec="http://schemas.microsoft.com/office/drawing/2017/decorative" val="1"/>
                              </a:ext>
                            </a:extLst>
                          </wps:cNvPr>
                          <wps:cNvSpPr>
                            <a:spLocks noChangeArrowheads="1"/>
                          </wps:cNvSpPr>
                          <wps:spPr bwMode="auto">
                            <a:xfrm>
                              <a:off x="35147" y="0"/>
                              <a:ext cx="25802"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A64EC27"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أبعاد</w:t>
                                </w:r>
                                <w:r w:rsidRPr="00E47B79">
                                  <w:rPr>
                                    <w:bCs w:val="0"/>
                                    <w:color w:val="FFFFFF" w:themeColor="background1"/>
                                    <w:rtl/>
                                  </w:rPr>
                                  <w:t xml:space="preserve"> التغيير</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06"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1C96D6F" w14:textId="77777777" w:rsidR="00E47B79" w:rsidRPr="0056070B" w:rsidRDefault="00E47B79" w:rsidP="00E47B79">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907"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4C3AEAB" id="_x0000_s1935"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">
                <v:group id="Group 21" o:spid="_x0000_s1936" style="position:absolute;left:43639;width:17687;height:5058" coordorigin="35147" coordsize="2580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">
                  <v:roundrect id="Rectangle: Rounded Corners 55" o:spid="_x0000_s1937" alt="&quot;&quot;" style="position:absolute;left:35147;width:2580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" fillcolor="#c00000" stroked="f" strokeweight="1pt">
                    <v:stroke joinstyle="miter"/>
                    <v:textbox inset=",1mm,,1mm">
                      <w:txbxContent>
                        <w:p w14:paraId="1A64EC27"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أبعاد</w:t>
                          </w:r>
                          <w:r w:rsidRPr="00E47B79">
                            <w:rPr>
                              <w:bCs w:val="0"/>
                              <w:color w:val="FFFFFF" w:themeColor="background1"/>
                              <w:rtl/>
                            </w:rPr>
                            <w:t xml:space="preserve"> التغيير</w:t>
                          </w:r>
                          <w:r w:rsidRPr="00E152AC">
                            <w:rPr>
                              <w:rFonts w:hint="cs"/>
                              <w:bCs w:val="0"/>
                              <w:color w:val="FFFFFF" w:themeColor="background1"/>
                              <w:rtl/>
                              <w:lang w:bidi="ar-SY"/>
                            </w:rPr>
                            <w:t>:</w:t>
                          </w:r>
                        </w:p>
                      </w:txbxContent>
                    </v:textbox>
                  </v:roundrect>
                  <v:oval id="Oval 61" o:spid="_x0000_s1938"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" fillcolor="#272727 [2749]" stroked="f" strokeweight="1pt">
                    <v:stroke joinstyle="miter"/>
                    <v:shadow on="t" color="black" opacity="26213f" origin=",-.5" offset="0,3pt"/>
                    <v:textbox inset="0,0,0,0">
                      <w:txbxContent>
                        <w:p w14:paraId="01C96D6F" w14:textId="77777777" w:rsidR="00E47B79" w:rsidRPr="0056070B" w:rsidRDefault="00E47B79" w:rsidP="00E47B79">
                          <w:pPr>
                            <w:jc w:val="center"/>
                            <w:rPr>
                              <w:color w:val="FFFFFF" w:themeColor="background1"/>
                              <w:lang w:bidi="ar-SY"/>
                            </w:rPr>
                          </w:pPr>
                          <w:r>
                            <w:rPr>
                              <w:rFonts w:hint="cs"/>
                              <w:color w:val="FFFFFF" w:themeColor="background1"/>
                              <w:rtl/>
                              <w:lang w:bidi="ar-SY"/>
                            </w:rPr>
                            <w:t>2</w:t>
                          </w:r>
                        </w:p>
                      </w:txbxContent>
                    </v:textbox>
                  </v:oval>
                </v:group>
                <v:rect id="Rectangle 25" o:spid="_x0000_s1939"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" fillcolor="#c00000" stroked="f" strokeweight="1pt"/>
                <w10:anchorlock/>
              </v:group>
            </w:pict>
          </mc:Fallback>
        </mc:AlternateContent>
      </w:r>
    </w:p>
    <w:p w14:paraId="7914A56E" w14:textId="77777777" w:rsidR="00E47B79" w:rsidRPr="000D0A91" w:rsidRDefault="00E47B79">
      <w:pPr>
        <w:pStyle w:val="a5"/>
        <w:numPr>
          <w:ilvl w:val="0"/>
          <w:numId w:val="40"/>
        </w:numPr>
        <w:spacing w:line="276" w:lineRule="auto"/>
        <w:ind w:left="360"/>
        <w:jc w:val="both"/>
        <w:rPr>
          <w:rFonts w:ascii="Adobe Arabic" w:hAnsi="Adobe Arabic" w:cs="Adobe Arabic"/>
          <w:color w:val="002060"/>
          <w:sz w:val="32"/>
          <w:szCs w:val="32"/>
          <w:rtl/>
        </w:rPr>
      </w:pPr>
      <w:r w:rsidRPr="000D0A91">
        <w:rPr>
          <w:rFonts w:ascii="Adobe Arabic" w:hAnsi="Adobe Arabic" w:cs="Adobe Arabic"/>
          <w:color w:val="002060"/>
          <w:sz w:val="32"/>
          <w:szCs w:val="32"/>
          <w:rtl/>
        </w:rPr>
        <w:t>إن يقرر القائد الإداري ما إذا كان يجب أن يكون التغيير سريعاً أو بطيئاً وذلك وفقاً للظروف التي يعيشها التنظيم والحاجة إلى التغيير.</w:t>
      </w:r>
    </w:p>
    <w:p w14:paraId="281B5869" w14:textId="77777777" w:rsidR="00E47B79" w:rsidRPr="000D0A91" w:rsidRDefault="00E47B79">
      <w:pPr>
        <w:pStyle w:val="a5"/>
        <w:numPr>
          <w:ilvl w:val="0"/>
          <w:numId w:val="40"/>
        </w:numPr>
        <w:spacing w:line="276" w:lineRule="auto"/>
        <w:ind w:left="360"/>
        <w:jc w:val="both"/>
        <w:rPr>
          <w:rFonts w:ascii="Adobe Arabic" w:hAnsi="Adobe Arabic" w:cs="Adobe Arabic"/>
          <w:color w:val="002060"/>
          <w:sz w:val="32"/>
          <w:szCs w:val="32"/>
          <w:rtl/>
        </w:rPr>
      </w:pPr>
      <w:r w:rsidRPr="000D0A91">
        <w:rPr>
          <w:rFonts w:ascii="Adobe Arabic" w:hAnsi="Adobe Arabic" w:cs="Adobe Arabic"/>
          <w:color w:val="002060"/>
          <w:sz w:val="32"/>
          <w:szCs w:val="32"/>
          <w:rtl/>
        </w:rPr>
        <w:t>أن يقيم القائد الإداري مدى الحاجة إلى إحداث تغيير شامل أو تغيير جزئي في المنظمة.</w:t>
      </w:r>
    </w:p>
    <w:p w14:paraId="3C1B79E7" w14:textId="77777777" w:rsidR="00E47B79" w:rsidRPr="000D0A91" w:rsidRDefault="00E47B79">
      <w:pPr>
        <w:pStyle w:val="a5"/>
        <w:numPr>
          <w:ilvl w:val="0"/>
          <w:numId w:val="40"/>
        </w:numPr>
        <w:spacing w:line="276" w:lineRule="auto"/>
        <w:ind w:left="360"/>
        <w:jc w:val="both"/>
        <w:rPr>
          <w:rFonts w:ascii="Adobe Arabic" w:hAnsi="Adobe Arabic" w:cs="Adobe Arabic"/>
          <w:color w:val="002060"/>
          <w:sz w:val="32"/>
          <w:szCs w:val="32"/>
          <w:rtl/>
        </w:rPr>
      </w:pPr>
      <w:r w:rsidRPr="000D0A91">
        <w:rPr>
          <w:rFonts w:ascii="Adobe Arabic" w:hAnsi="Adobe Arabic" w:cs="Adobe Arabic"/>
          <w:color w:val="002060"/>
          <w:sz w:val="32"/>
          <w:szCs w:val="32"/>
          <w:rtl/>
        </w:rPr>
        <w:t xml:space="preserve">أن يحدد القائد الإداري نوع التغيير الذي يريد إحداثه أو التعامل معه، وهل هو تغيير مادي أم تغيير معنوي. حيث إن التغيير المادي تغيير تقني أو إجرائي تنظيمي بينما التغيير المعنوي هو التغيير السلوكي والنفسي للموظفين. ويجب على القائد الإداري أن يوازن بين هذين التغيرين بحيث </w:t>
      </w:r>
      <w:r w:rsidRPr="000D0A91">
        <w:rPr>
          <w:rFonts w:ascii="Adobe Arabic" w:hAnsi="Adobe Arabic" w:cs="Adobe Arabic" w:hint="cs"/>
          <w:color w:val="002060"/>
          <w:sz w:val="32"/>
          <w:szCs w:val="32"/>
          <w:rtl/>
        </w:rPr>
        <w:t>ألا</w:t>
      </w:r>
      <w:r w:rsidRPr="000D0A91">
        <w:rPr>
          <w:rFonts w:ascii="Adobe Arabic" w:hAnsi="Adobe Arabic" w:cs="Adobe Arabic"/>
          <w:color w:val="002060"/>
          <w:sz w:val="32"/>
          <w:szCs w:val="32"/>
          <w:rtl/>
        </w:rPr>
        <w:t xml:space="preserve"> يطغى أي منهما على الآخر.</w:t>
      </w:r>
    </w:p>
    <w:p w14:paraId="052070E2" w14:textId="77777777" w:rsidR="00E47B79" w:rsidRDefault="00E47B79" w:rsidP="00E47B79">
      <w:pPr>
        <w:rPr>
          <w:rFonts w:ascii="Adobe Arabic" w:hAnsi="Adobe Arabic" w:cs="Adobe Arabic"/>
          <w:b/>
          <w:bCs/>
          <w:color w:val="002060"/>
          <w:sz w:val="44"/>
          <w:szCs w:val="48"/>
          <w:rtl/>
        </w:rPr>
      </w:pPr>
      <w:r>
        <w:rPr>
          <w:noProof/>
        </w:rPr>
        <mc:AlternateContent>
          <mc:Choice Requires="wpg">
            <w:drawing>
              <wp:inline distT="0" distB="0" distL="0" distR="0" wp14:anchorId="07632936" wp14:editId="0230BE2F">
                <wp:extent cx="5728316" cy="471805"/>
                <wp:effectExtent l="0" t="0" r="6350" b="4445"/>
                <wp:docPr id="908"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316" cy="471805"/>
                          <a:chOff x="0" y="0"/>
                          <a:chExt cx="61319" cy="5058"/>
                        </a:xfrm>
                      </wpg:grpSpPr>
                      <wpg:grpSp>
                        <wpg:cNvPr id="909" name="Group 21"/>
                        <wpg:cNvGrpSpPr>
                          <a:grpSpLocks/>
                        </wpg:cNvGrpSpPr>
                        <wpg:grpSpPr bwMode="auto">
                          <a:xfrm>
                            <a:off x="35142" y="0"/>
                            <a:ext cx="26177" cy="5058"/>
                            <a:chOff x="22753" y="0"/>
                            <a:chExt cx="38187" cy="7110"/>
                          </a:xfrm>
                        </wpg:grpSpPr>
                        <wps:wsp>
                          <wps:cNvPr id="910" name="Rectangle: Rounded Corners 55">
                            <a:extLst>
                              <a:ext uri="{C183D7F6-B498-43B3-948B-1728B52AA6E4}">
                                <adec:decorative xmlns:adec="http://schemas.microsoft.com/office/drawing/2017/decorative" val="1"/>
                              </a:ext>
                            </a:extLst>
                          </wps:cNvPr>
                          <wps:cNvSpPr>
                            <a:spLocks noChangeArrowheads="1"/>
                          </wps:cNvSpPr>
                          <wps:spPr bwMode="auto">
                            <a:xfrm>
                              <a:off x="22753" y="0"/>
                              <a:ext cx="38187"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124C839"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lang w:bidi="ar-SY"/>
                                  </w:rPr>
                                  <w:t>مراحل عملية التغيير وإدارته</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11"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22A47B6A" w14:textId="77777777" w:rsidR="00E47B79" w:rsidRPr="0056070B" w:rsidRDefault="00E47B79" w:rsidP="00E47B79">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912"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07632936" id="_x0000_s1940" style="width:451.05pt;height:37.15pt;mso-position-horizontal-relative:char;mso-position-vertical-relative:line" coordsize="61319,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">
                <v:group id="Group 21" o:spid="_x0000_s1941" style="position:absolute;left:35142;width:26177;height:5058" coordorigin="22753" coordsize="38187,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roundrect id="Rectangle: Rounded Corners 55" o:spid="_x0000_s1942" alt="&quot;&quot;" style="position:absolute;left:22753;width:38187;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" fillcolor="#c00000" stroked="f" strokeweight="1pt">
                    <v:stroke joinstyle="miter"/>
                    <v:textbox inset=",1mm,,1mm">
                      <w:txbxContent>
                        <w:p w14:paraId="4124C839"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lang w:bidi="ar-SY"/>
                            </w:rPr>
                            <w:t>مراحل عملية التغيير وإدارته</w:t>
                          </w:r>
                          <w:r w:rsidRPr="00E152AC">
                            <w:rPr>
                              <w:rFonts w:hint="cs"/>
                              <w:bCs w:val="0"/>
                              <w:color w:val="FFFFFF" w:themeColor="background1"/>
                              <w:rtl/>
                              <w:lang w:bidi="ar-SY"/>
                            </w:rPr>
                            <w:t>:</w:t>
                          </w:r>
                        </w:p>
                      </w:txbxContent>
                    </v:textbox>
                  </v:roundrect>
                  <v:oval id="Oval 61" o:spid="_x0000_s1943"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" fillcolor="#272727 [2749]" stroked="f" strokeweight="1pt">
                    <v:stroke joinstyle="miter"/>
                    <v:shadow on="t" color="black" opacity="26213f" origin=",-.5" offset="0,3pt"/>
                    <v:textbox inset="0,0,0,0">
                      <w:txbxContent>
                        <w:p w14:paraId="22A47B6A" w14:textId="77777777" w:rsidR="00E47B79" w:rsidRPr="0056070B" w:rsidRDefault="00E47B79" w:rsidP="00E47B79">
                          <w:pPr>
                            <w:jc w:val="center"/>
                            <w:rPr>
                              <w:color w:val="FFFFFF" w:themeColor="background1"/>
                              <w:lang w:bidi="ar-SY"/>
                            </w:rPr>
                          </w:pPr>
                          <w:r>
                            <w:rPr>
                              <w:rFonts w:hint="cs"/>
                              <w:color w:val="FFFFFF" w:themeColor="background1"/>
                              <w:rtl/>
                              <w:lang w:bidi="ar-SY"/>
                            </w:rPr>
                            <w:t>3</w:t>
                          </w:r>
                        </w:p>
                      </w:txbxContent>
                    </v:textbox>
                  </v:oval>
                </v:group>
                <v:rect id="Rectangle 25" o:spid="_x0000_s1944"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" fillcolor="#c00000" stroked="f" strokeweight="1pt"/>
                <w10:anchorlock/>
              </v:group>
            </w:pict>
          </mc:Fallback>
        </mc:AlternateContent>
      </w:r>
    </w:p>
    <w:p w14:paraId="48973909" w14:textId="77777777" w:rsidR="00E47B79" w:rsidRDefault="008E382F" w:rsidP="00E47B79">
      <w:pPr>
        <w:rPr>
          <w:rFonts w:ascii="Adobe Arabic" w:hAnsi="Adobe Arabic" w:cs="Adobe Arabic"/>
          <w:b/>
          <w:bCs/>
          <w:color w:val="002060"/>
          <w:sz w:val="44"/>
          <w:szCs w:val="48"/>
          <w:rtl/>
        </w:rPr>
      </w:pPr>
      <w:r>
        <w:rPr>
          <w:noProof/>
        </w:rPr>
        <mc:AlternateContent>
          <mc:Choice Requires="wpg">
            <w:drawing>
              <wp:inline distT="0" distB="0" distL="0" distR="0" wp14:anchorId="22FCC214" wp14:editId="55AE4B2A">
                <wp:extent cx="5731510" cy="2353310"/>
                <wp:effectExtent l="0" t="0" r="2540" b="8890"/>
                <wp:docPr id="2396"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2353310"/>
                          <a:chOff x="-1827" y="831"/>
                          <a:chExt cx="117660" cy="48316"/>
                        </a:xfrm>
                      </wpg:grpSpPr>
                      <wpg:grpSp>
                        <wpg:cNvPr id="2397" name="Group 7345"/>
                        <wpg:cNvGrpSpPr>
                          <a:grpSpLocks/>
                        </wpg:cNvGrpSpPr>
                        <wpg:grpSpPr bwMode="auto">
                          <a:xfrm flipH="1">
                            <a:off x="21762" y="20221"/>
                            <a:ext cx="26677" cy="18339"/>
                            <a:chOff x="21762" y="20221"/>
                            <a:chExt cx="26676" cy="18338"/>
                          </a:xfrm>
                        </wpg:grpSpPr>
                        <wps:wsp>
                          <wps:cNvPr id="2398" name="Freeform: Shape 7346"/>
                          <wps:cNvSpPr>
                            <a:spLocks/>
                          </wps:cNvSpPr>
                          <wps:spPr bwMode="auto">
                            <a:xfrm rot="10800000">
                              <a:off x="21762" y="21059"/>
                              <a:ext cx="26677" cy="17501"/>
                            </a:xfrm>
                            <a:custGeom>
                              <a:avLst/>
                              <a:gdLst>
                                <a:gd name="T0" fmla="*/ 301988 w 2667687"/>
                                <a:gd name="T1" fmla="*/ 1750099 h 1750099"/>
                                <a:gd name="T2" fmla="*/ 0 w 2667687"/>
                                <a:gd name="T3" fmla="*/ 1146123 h 1750099"/>
                                <a:gd name="T4" fmla="*/ 115560 w 2667687"/>
                                <a:gd name="T5" fmla="*/ 1146123 h 1750099"/>
                                <a:gd name="T6" fmla="*/ 115642 w 2667687"/>
                                <a:gd name="T7" fmla="*/ 1060251 h 1750099"/>
                                <a:gd name="T8" fmla="*/ 173308 w 2667687"/>
                                <a:gd name="T9" fmla="*/ 487392 h 1750099"/>
                                <a:gd name="T10" fmla="*/ 602693 w 2667687"/>
                                <a:gd name="T11" fmla="*/ 58092 h 1750099"/>
                                <a:gd name="T12" fmla="*/ 1294860 w 2667687"/>
                                <a:gd name="T13" fmla="*/ 0 h 1750099"/>
                                <a:gd name="T14" fmla="*/ 1300177 w 2667687"/>
                                <a:gd name="T15" fmla="*/ 0 h 1750099"/>
                                <a:gd name="T16" fmla="*/ 1488166 w 2667687"/>
                                <a:gd name="T17" fmla="*/ 0 h 1750099"/>
                                <a:gd name="T18" fmla="*/ 2180333 w 2667687"/>
                                <a:gd name="T19" fmla="*/ 58092 h 1750099"/>
                                <a:gd name="T20" fmla="*/ 2609954 w 2667687"/>
                                <a:gd name="T21" fmla="*/ 487392 h 1750099"/>
                                <a:gd name="T22" fmla="*/ 2667620 w 2667687"/>
                                <a:gd name="T23" fmla="*/ 1063879 h 1750099"/>
                                <a:gd name="T24" fmla="*/ 2667687 w 2667687"/>
                                <a:gd name="T25" fmla="*/ 1135871 h 1750099"/>
                                <a:gd name="T26" fmla="*/ 2477609 w 2667687"/>
                                <a:gd name="T27" fmla="*/ 755714 h 1750099"/>
                                <a:gd name="T28" fmla="*/ 2292937 w 2667687"/>
                                <a:gd name="T29" fmla="*/ 1125058 h 1750099"/>
                                <a:gd name="T30" fmla="*/ 2292937 w 2667687"/>
                                <a:gd name="T31" fmla="*/ 1018051 h 1750099"/>
                                <a:gd name="T32" fmla="*/ 2261507 w 2667687"/>
                                <a:gd name="T33" fmla="*/ 639551 h 1750099"/>
                                <a:gd name="T34" fmla="*/ 2028500 w 2667687"/>
                                <a:gd name="T35" fmla="*/ 406220 h 1750099"/>
                                <a:gd name="T36" fmla="*/ 1652641 w 2667687"/>
                                <a:gd name="T37" fmla="*/ 375005 h 1750099"/>
                                <a:gd name="T38" fmla="*/ 1133338 w 2667687"/>
                                <a:gd name="T39" fmla="*/ 375005 h 1750099"/>
                                <a:gd name="T40" fmla="*/ 1130621 w 2667687"/>
                                <a:gd name="T41" fmla="*/ 375005 h 1750099"/>
                                <a:gd name="T42" fmla="*/ 754762 w 2667687"/>
                                <a:gd name="T43" fmla="*/ 406220 h 1750099"/>
                                <a:gd name="T44" fmla="*/ 521755 w 2667687"/>
                                <a:gd name="T45" fmla="*/ 639551 h 1750099"/>
                                <a:gd name="T46" fmla="*/ 490325 w 2667687"/>
                                <a:gd name="T47" fmla="*/ 1015340 h 1750099"/>
                                <a:gd name="T48" fmla="*/ 490325 w 2667687"/>
                                <a:gd name="T49" fmla="*/ 1146123 h 1750099"/>
                                <a:gd name="T50" fmla="*/ 603976 w 2667687"/>
                                <a:gd name="T51" fmla="*/ 1146123 h 1750099"/>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2667687" h="1750099">
                                  <a:moveTo>
                                    <a:pt x="301988" y="1750099"/>
                                  </a:moveTo>
                                  <a:lnTo>
                                    <a:pt x="0" y="1146123"/>
                                  </a:lnTo>
                                  <a:lnTo>
                                    <a:pt x="115560" y="1146123"/>
                                  </a:lnTo>
                                  <a:lnTo>
                                    <a:pt x="115642" y="1060251"/>
                                  </a:lnTo>
                                  <a:cubicBezTo>
                                    <a:pt x="116432" y="798338"/>
                                    <a:pt x="122752" y="646949"/>
                                    <a:pt x="173308" y="487392"/>
                                  </a:cubicBezTo>
                                  <a:cubicBezTo>
                                    <a:pt x="245975" y="287807"/>
                                    <a:pt x="403007" y="130707"/>
                                    <a:pt x="602693" y="58092"/>
                                  </a:cubicBezTo>
                                  <a:cubicBezTo>
                                    <a:pt x="783947" y="603"/>
                                    <a:pt x="955512" y="0"/>
                                    <a:pt x="1294860" y="0"/>
                                  </a:cubicBezTo>
                                  <a:lnTo>
                                    <a:pt x="1300177" y="0"/>
                                  </a:lnTo>
                                  <a:lnTo>
                                    <a:pt x="1488166" y="0"/>
                                  </a:lnTo>
                                  <a:cubicBezTo>
                                    <a:pt x="1826333" y="0"/>
                                    <a:pt x="1998016" y="241"/>
                                    <a:pt x="2180333" y="58092"/>
                                  </a:cubicBezTo>
                                  <a:cubicBezTo>
                                    <a:pt x="2379901" y="130707"/>
                                    <a:pt x="2537287" y="287807"/>
                                    <a:pt x="2609954" y="487392"/>
                                  </a:cubicBezTo>
                                  <a:cubicBezTo>
                                    <a:pt x="2660510" y="646948"/>
                                    <a:pt x="2666830" y="798431"/>
                                    <a:pt x="2667620" y="1063879"/>
                                  </a:cubicBezTo>
                                  <a:lnTo>
                                    <a:pt x="2667687" y="1135871"/>
                                  </a:lnTo>
                                  <a:lnTo>
                                    <a:pt x="2477609" y="755714"/>
                                  </a:lnTo>
                                  <a:lnTo>
                                    <a:pt x="2292937" y="1125058"/>
                                  </a:lnTo>
                                  <a:lnTo>
                                    <a:pt x="2292937" y="1018051"/>
                                  </a:lnTo>
                                  <a:cubicBezTo>
                                    <a:pt x="2292937" y="831603"/>
                                    <a:pt x="2292937" y="738560"/>
                                    <a:pt x="2261507" y="639551"/>
                                  </a:cubicBezTo>
                                  <a:cubicBezTo>
                                    <a:pt x="2222042" y="531202"/>
                                    <a:pt x="2136851" y="445631"/>
                                    <a:pt x="2028500" y="406220"/>
                                  </a:cubicBezTo>
                                  <a:cubicBezTo>
                                    <a:pt x="1929484" y="374824"/>
                                    <a:pt x="1836258" y="375005"/>
                                    <a:pt x="1652641" y="375005"/>
                                  </a:cubicBezTo>
                                  <a:lnTo>
                                    <a:pt x="1133338" y="375005"/>
                                  </a:lnTo>
                                  <a:lnTo>
                                    <a:pt x="1130621" y="375005"/>
                                  </a:lnTo>
                                  <a:cubicBezTo>
                                    <a:pt x="946177" y="375005"/>
                                    <a:pt x="853305" y="375005"/>
                                    <a:pt x="754762" y="406220"/>
                                  </a:cubicBezTo>
                                  <a:cubicBezTo>
                                    <a:pt x="646411" y="445631"/>
                                    <a:pt x="561220" y="531142"/>
                                    <a:pt x="521755" y="639551"/>
                                  </a:cubicBezTo>
                                  <a:cubicBezTo>
                                    <a:pt x="490325" y="738560"/>
                                    <a:pt x="490325" y="831724"/>
                                    <a:pt x="490325" y="1015340"/>
                                  </a:cubicBezTo>
                                  <a:lnTo>
                                    <a:pt x="490325" y="1146123"/>
                                  </a:lnTo>
                                  <a:lnTo>
                                    <a:pt x="603976" y="1146123"/>
                                  </a:lnTo>
                                  <a:lnTo>
                                    <a:pt x="301988" y="1750099"/>
                                  </a:lnTo>
                                  <a:close/>
                                </a:path>
                              </a:pathLst>
                            </a:custGeom>
                            <a:solidFill>
                              <a:srgbClr val="F7931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pic:pic xmlns:pic="http://schemas.openxmlformats.org/drawingml/2006/picture">
                          <pic:nvPicPr>
                            <pic:cNvPr id="2399" name="Graphic 6" descr="Chat"/>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29010" y="20221"/>
                              <a:ext cx="11561" cy="1156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400" name="Group 7348"/>
                        <wpg:cNvGrpSpPr>
                          <a:grpSpLocks/>
                        </wpg:cNvGrpSpPr>
                        <wpg:grpSpPr bwMode="auto">
                          <a:xfrm>
                            <a:off x="0" y="12665"/>
                            <a:ext cx="26695" cy="19198"/>
                            <a:chOff x="0" y="12665"/>
                            <a:chExt cx="26695" cy="19198"/>
                          </a:xfrm>
                        </wpg:grpSpPr>
                        <wps:wsp>
                          <wps:cNvPr id="2401" name="Freeform: Shape 7349"/>
                          <wps:cNvSpPr>
                            <a:spLocks/>
                          </wps:cNvSpPr>
                          <wps:spPr bwMode="auto">
                            <a:xfrm flipH="1">
                              <a:off x="0" y="12665"/>
                              <a:ext cx="26695" cy="18419"/>
                            </a:xfrm>
                            <a:custGeom>
                              <a:avLst/>
                              <a:gdLst>
                                <a:gd name="T0" fmla="*/ 1179331 w 2669524"/>
                                <a:gd name="T1" fmla="*/ 0 h 1841944"/>
                                <a:gd name="T2" fmla="*/ 1184648 w 2669524"/>
                                <a:gd name="T3" fmla="*/ 0 h 1841944"/>
                                <a:gd name="T4" fmla="*/ 1372637 w 2669524"/>
                                <a:gd name="T5" fmla="*/ 0 h 1841944"/>
                                <a:gd name="T6" fmla="*/ 2064804 w 2669524"/>
                                <a:gd name="T7" fmla="*/ 58092 h 1841944"/>
                                <a:gd name="T8" fmla="*/ 2494425 w 2669524"/>
                                <a:gd name="T9" fmla="*/ 487392 h 1841944"/>
                                <a:gd name="T10" fmla="*/ 2552204 w 2669524"/>
                                <a:gd name="T11" fmla="*/ 1184975 h 1841944"/>
                                <a:gd name="T12" fmla="*/ 2552204 w 2669524"/>
                                <a:gd name="T13" fmla="*/ 1237968 h 1841944"/>
                                <a:gd name="T14" fmla="*/ 2669524 w 2669524"/>
                                <a:gd name="T15" fmla="*/ 1237968 h 1841944"/>
                                <a:gd name="T16" fmla="*/ 2367536 w 2669524"/>
                                <a:gd name="T17" fmla="*/ 1841944 h 1841944"/>
                                <a:gd name="T18" fmla="*/ 2065548 w 2669524"/>
                                <a:gd name="T19" fmla="*/ 1237968 h 1841944"/>
                                <a:gd name="T20" fmla="*/ 2177408 w 2669524"/>
                                <a:gd name="T21" fmla="*/ 1237968 h 1841944"/>
                                <a:gd name="T22" fmla="*/ 2177408 w 2669524"/>
                                <a:gd name="T23" fmla="*/ 1018051 h 1841944"/>
                                <a:gd name="T24" fmla="*/ 2145978 w 2669524"/>
                                <a:gd name="T25" fmla="*/ 639551 h 1841944"/>
                                <a:gd name="T26" fmla="*/ 1912971 w 2669524"/>
                                <a:gd name="T27" fmla="*/ 406220 h 1841944"/>
                                <a:gd name="T28" fmla="*/ 1537112 w 2669524"/>
                                <a:gd name="T29" fmla="*/ 375005 h 1841944"/>
                                <a:gd name="T30" fmla="*/ 1017810 w 2669524"/>
                                <a:gd name="T31" fmla="*/ 375005 h 1841944"/>
                                <a:gd name="T32" fmla="*/ 1015092 w 2669524"/>
                                <a:gd name="T33" fmla="*/ 375005 h 1841944"/>
                                <a:gd name="T34" fmla="*/ 639233 w 2669524"/>
                                <a:gd name="T35" fmla="*/ 406220 h 1841944"/>
                                <a:gd name="T36" fmla="*/ 406226 w 2669524"/>
                                <a:gd name="T37" fmla="*/ 639551 h 1841944"/>
                                <a:gd name="T38" fmla="*/ 374796 w 2669524"/>
                                <a:gd name="T39" fmla="*/ 1015340 h 1841944"/>
                                <a:gd name="T40" fmla="*/ 374796 w 2669524"/>
                                <a:gd name="T41" fmla="*/ 1228395 h 1841944"/>
                                <a:gd name="T42" fmla="*/ 184378 w 2669524"/>
                                <a:gd name="T43" fmla="*/ 847559 h 1841944"/>
                                <a:gd name="T44" fmla="*/ 0 w 2669524"/>
                                <a:gd name="T45" fmla="*/ 1216315 h 1841944"/>
                                <a:gd name="T46" fmla="*/ 0 w 2669524"/>
                                <a:gd name="T47" fmla="*/ 1179611 h 1841944"/>
                                <a:gd name="T48" fmla="*/ 57779 w 2669524"/>
                                <a:gd name="T49" fmla="*/ 487392 h 1841944"/>
                                <a:gd name="T50" fmla="*/ 487164 w 2669524"/>
                                <a:gd name="T51" fmla="*/ 58092 h 1841944"/>
                                <a:gd name="T52" fmla="*/ 1179331 w 2669524"/>
                                <a:gd name="T53" fmla="*/ 0 h 1841944"/>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2669524" h="1841944">
                                  <a:moveTo>
                                    <a:pt x="1179331" y="0"/>
                                  </a:moveTo>
                                  <a:lnTo>
                                    <a:pt x="1184648" y="0"/>
                                  </a:lnTo>
                                  <a:lnTo>
                                    <a:pt x="1372637" y="0"/>
                                  </a:lnTo>
                                  <a:cubicBezTo>
                                    <a:pt x="1710804" y="0"/>
                                    <a:pt x="1882487" y="241"/>
                                    <a:pt x="2064804" y="58092"/>
                                  </a:cubicBezTo>
                                  <a:cubicBezTo>
                                    <a:pt x="2264372" y="130706"/>
                                    <a:pt x="2421758" y="287807"/>
                                    <a:pt x="2494425" y="487392"/>
                                  </a:cubicBezTo>
                                  <a:cubicBezTo>
                                    <a:pt x="2552204" y="669742"/>
                                    <a:pt x="2552204" y="841547"/>
                                    <a:pt x="2552204" y="1184975"/>
                                  </a:cubicBezTo>
                                  <a:lnTo>
                                    <a:pt x="2552204" y="1237968"/>
                                  </a:lnTo>
                                  <a:lnTo>
                                    <a:pt x="2669524" y="1237968"/>
                                  </a:lnTo>
                                  <a:lnTo>
                                    <a:pt x="2367536" y="1841944"/>
                                  </a:lnTo>
                                  <a:lnTo>
                                    <a:pt x="2065548" y="1237968"/>
                                  </a:lnTo>
                                  <a:lnTo>
                                    <a:pt x="2177408" y="1237968"/>
                                  </a:lnTo>
                                  <a:lnTo>
                                    <a:pt x="2177408" y="1018051"/>
                                  </a:lnTo>
                                  <a:cubicBezTo>
                                    <a:pt x="2177408" y="831603"/>
                                    <a:pt x="2177408" y="738560"/>
                                    <a:pt x="2145978" y="639551"/>
                                  </a:cubicBezTo>
                                  <a:cubicBezTo>
                                    <a:pt x="2106514" y="531202"/>
                                    <a:pt x="2021322" y="445631"/>
                                    <a:pt x="1912971" y="406220"/>
                                  </a:cubicBezTo>
                                  <a:cubicBezTo>
                                    <a:pt x="1813955" y="374824"/>
                                    <a:pt x="1720729" y="375005"/>
                                    <a:pt x="1537112" y="375005"/>
                                  </a:cubicBezTo>
                                  <a:lnTo>
                                    <a:pt x="1017810" y="375005"/>
                                  </a:lnTo>
                                  <a:lnTo>
                                    <a:pt x="1015092" y="375005"/>
                                  </a:lnTo>
                                  <a:cubicBezTo>
                                    <a:pt x="830648" y="375005"/>
                                    <a:pt x="737776" y="375005"/>
                                    <a:pt x="639233" y="406220"/>
                                  </a:cubicBezTo>
                                  <a:cubicBezTo>
                                    <a:pt x="530882" y="445631"/>
                                    <a:pt x="445690" y="531142"/>
                                    <a:pt x="406226" y="639551"/>
                                  </a:cubicBezTo>
                                  <a:cubicBezTo>
                                    <a:pt x="374796" y="738560"/>
                                    <a:pt x="374796" y="831724"/>
                                    <a:pt x="374796" y="1015340"/>
                                  </a:cubicBezTo>
                                  <a:lnTo>
                                    <a:pt x="374796" y="1228395"/>
                                  </a:lnTo>
                                  <a:lnTo>
                                    <a:pt x="184378" y="847559"/>
                                  </a:lnTo>
                                  <a:lnTo>
                                    <a:pt x="0" y="1216315"/>
                                  </a:lnTo>
                                  <a:lnTo>
                                    <a:pt x="0" y="1179611"/>
                                  </a:lnTo>
                                  <a:cubicBezTo>
                                    <a:pt x="0" y="841426"/>
                                    <a:pt x="0" y="669742"/>
                                    <a:pt x="57779" y="487392"/>
                                  </a:cubicBezTo>
                                  <a:cubicBezTo>
                                    <a:pt x="130446" y="287807"/>
                                    <a:pt x="287477" y="130706"/>
                                    <a:pt x="487164" y="58092"/>
                                  </a:cubicBezTo>
                                  <a:cubicBezTo>
                                    <a:pt x="668418" y="603"/>
                                    <a:pt x="839982" y="0"/>
                                    <a:pt x="1179331" y="0"/>
                                  </a:cubicBezTo>
                                  <a:close/>
                                </a:path>
                              </a:pathLst>
                            </a:custGeom>
                            <a:solidFill>
                              <a:srgbClr val="A2B969"/>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pic:pic xmlns:pic="http://schemas.openxmlformats.org/drawingml/2006/picture">
                          <pic:nvPicPr>
                            <pic:cNvPr id="2402" name="Graphic 8" descr="Handshake"/>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flipH="1">
                              <a:off x="7567" y="20302"/>
                              <a:ext cx="11560" cy="11561"/>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403" name="Group 7351"/>
                        <wpg:cNvGrpSpPr>
                          <a:grpSpLocks/>
                        </wpg:cNvGrpSpPr>
                        <wpg:grpSpPr bwMode="auto">
                          <a:xfrm flipH="1">
                            <a:off x="87213" y="12515"/>
                            <a:ext cx="26709" cy="19198"/>
                            <a:chOff x="87213" y="12515"/>
                            <a:chExt cx="26708" cy="19198"/>
                          </a:xfrm>
                        </wpg:grpSpPr>
                        <wps:wsp>
                          <wps:cNvPr id="2404" name="Freeform: Shape 7355"/>
                          <wps:cNvSpPr>
                            <a:spLocks/>
                          </wps:cNvSpPr>
                          <wps:spPr bwMode="auto">
                            <a:xfrm rot="10800000">
                              <a:off x="87213" y="12515"/>
                              <a:ext cx="26709" cy="18419"/>
                            </a:xfrm>
                            <a:custGeom>
                              <a:avLst/>
                              <a:gdLst>
                                <a:gd name="T0" fmla="*/ 1491568 w 2670899"/>
                                <a:gd name="T1" fmla="*/ 1841944 h 1841944"/>
                                <a:gd name="T2" fmla="*/ 1486251 w 2670899"/>
                                <a:gd name="T3" fmla="*/ 1841944 h 1841944"/>
                                <a:gd name="T4" fmla="*/ 1298262 w 2670899"/>
                                <a:gd name="T5" fmla="*/ 1841944 h 1841944"/>
                                <a:gd name="T6" fmla="*/ 606095 w 2670899"/>
                                <a:gd name="T7" fmla="*/ 1783852 h 1841944"/>
                                <a:gd name="T8" fmla="*/ 176474 w 2670899"/>
                                <a:gd name="T9" fmla="*/ 1354552 h 1841944"/>
                                <a:gd name="T10" fmla="*/ 118695 w 2670899"/>
                                <a:gd name="T11" fmla="*/ 656970 h 1841944"/>
                                <a:gd name="T12" fmla="*/ 118695 w 2670899"/>
                                <a:gd name="T13" fmla="*/ 603976 h 1841944"/>
                                <a:gd name="T14" fmla="*/ 0 w 2670899"/>
                                <a:gd name="T15" fmla="*/ 603976 h 1841944"/>
                                <a:gd name="T16" fmla="*/ 301988 w 2670899"/>
                                <a:gd name="T17" fmla="*/ 0 h 1841944"/>
                                <a:gd name="T18" fmla="*/ 603976 w 2670899"/>
                                <a:gd name="T19" fmla="*/ 603976 h 1841944"/>
                                <a:gd name="T20" fmla="*/ 493491 w 2670899"/>
                                <a:gd name="T21" fmla="*/ 603976 h 1841944"/>
                                <a:gd name="T22" fmla="*/ 493491 w 2670899"/>
                                <a:gd name="T23" fmla="*/ 823893 h 1841944"/>
                                <a:gd name="T24" fmla="*/ 524921 w 2670899"/>
                                <a:gd name="T25" fmla="*/ 1202393 h 1841944"/>
                                <a:gd name="T26" fmla="*/ 757928 w 2670899"/>
                                <a:gd name="T27" fmla="*/ 1435724 h 1841944"/>
                                <a:gd name="T28" fmla="*/ 1133787 w 2670899"/>
                                <a:gd name="T29" fmla="*/ 1466939 h 1841944"/>
                                <a:gd name="T30" fmla="*/ 1653089 w 2670899"/>
                                <a:gd name="T31" fmla="*/ 1466939 h 1841944"/>
                                <a:gd name="T32" fmla="*/ 1655807 w 2670899"/>
                                <a:gd name="T33" fmla="*/ 1466939 h 1841944"/>
                                <a:gd name="T34" fmla="*/ 2031666 w 2670899"/>
                                <a:gd name="T35" fmla="*/ 1435724 h 1841944"/>
                                <a:gd name="T36" fmla="*/ 2264673 w 2670899"/>
                                <a:gd name="T37" fmla="*/ 1202393 h 1841944"/>
                                <a:gd name="T38" fmla="*/ 2296103 w 2670899"/>
                                <a:gd name="T39" fmla="*/ 826605 h 1841944"/>
                                <a:gd name="T40" fmla="*/ 2296103 w 2670899"/>
                                <a:gd name="T41" fmla="*/ 540304 h 1841944"/>
                                <a:gd name="T42" fmla="*/ 2670899 w 2670899"/>
                                <a:gd name="T43" fmla="*/ 540304 h 1841944"/>
                                <a:gd name="T44" fmla="*/ 2670899 w 2670899"/>
                                <a:gd name="T45" fmla="*/ 662333 h 1841944"/>
                                <a:gd name="T46" fmla="*/ 2613120 w 2670899"/>
                                <a:gd name="T47" fmla="*/ 1354552 h 1841944"/>
                                <a:gd name="T48" fmla="*/ 2183735 w 2670899"/>
                                <a:gd name="T49" fmla="*/ 1783852 h 1841944"/>
                                <a:gd name="T50" fmla="*/ 1491568 w 2670899"/>
                                <a:gd name="T51" fmla="*/ 1841944 h 1841944"/>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2670899" h="1841944">
                                  <a:moveTo>
                                    <a:pt x="1491568" y="1841944"/>
                                  </a:moveTo>
                                  <a:lnTo>
                                    <a:pt x="1486251" y="1841944"/>
                                  </a:lnTo>
                                  <a:lnTo>
                                    <a:pt x="1298262" y="1841944"/>
                                  </a:lnTo>
                                  <a:cubicBezTo>
                                    <a:pt x="960095" y="1841944"/>
                                    <a:pt x="788412" y="1841703"/>
                                    <a:pt x="606095" y="1783852"/>
                                  </a:cubicBezTo>
                                  <a:cubicBezTo>
                                    <a:pt x="406527" y="1711238"/>
                                    <a:pt x="249141" y="1554137"/>
                                    <a:pt x="176474" y="1354552"/>
                                  </a:cubicBezTo>
                                  <a:cubicBezTo>
                                    <a:pt x="118695" y="1172202"/>
                                    <a:pt x="118695" y="1000398"/>
                                    <a:pt x="118695" y="656970"/>
                                  </a:cubicBezTo>
                                  <a:lnTo>
                                    <a:pt x="118695" y="603976"/>
                                  </a:lnTo>
                                  <a:lnTo>
                                    <a:pt x="0" y="603976"/>
                                  </a:lnTo>
                                  <a:lnTo>
                                    <a:pt x="301988" y="0"/>
                                  </a:lnTo>
                                  <a:lnTo>
                                    <a:pt x="603976" y="603976"/>
                                  </a:lnTo>
                                  <a:lnTo>
                                    <a:pt x="493491" y="603976"/>
                                  </a:lnTo>
                                  <a:lnTo>
                                    <a:pt x="493491" y="823893"/>
                                  </a:lnTo>
                                  <a:cubicBezTo>
                                    <a:pt x="493491" y="1010341"/>
                                    <a:pt x="493491" y="1103384"/>
                                    <a:pt x="524921" y="1202393"/>
                                  </a:cubicBezTo>
                                  <a:cubicBezTo>
                                    <a:pt x="564386" y="1310742"/>
                                    <a:pt x="649577" y="1396313"/>
                                    <a:pt x="757928" y="1435724"/>
                                  </a:cubicBezTo>
                                  <a:cubicBezTo>
                                    <a:pt x="856944" y="1467120"/>
                                    <a:pt x="950170" y="1466939"/>
                                    <a:pt x="1133787" y="1466939"/>
                                  </a:cubicBezTo>
                                  <a:lnTo>
                                    <a:pt x="1653089" y="1466939"/>
                                  </a:lnTo>
                                  <a:lnTo>
                                    <a:pt x="1655807" y="1466939"/>
                                  </a:lnTo>
                                  <a:cubicBezTo>
                                    <a:pt x="1840251" y="1466939"/>
                                    <a:pt x="1933123" y="1466939"/>
                                    <a:pt x="2031666" y="1435724"/>
                                  </a:cubicBezTo>
                                  <a:cubicBezTo>
                                    <a:pt x="2140017" y="1396313"/>
                                    <a:pt x="2225209" y="1310803"/>
                                    <a:pt x="2264673" y="1202393"/>
                                  </a:cubicBezTo>
                                  <a:cubicBezTo>
                                    <a:pt x="2296103" y="1103384"/>
                                    <a:pt x="2296103" y="1010220"/>
                                    <a:pt x="2296103" y="826605"/>
                                  </a:cubicBezTo>
                                  <a:lnTo>
                                    <a:pt x="2296103" y="540304"/>
                                  </a:lnTo>
                                  <a:lnTo>
                                    <a:pt x="2670899" y="540304"/>
                                  </a:lnTo>
                                  <a:lnTo>
                                    <a:pt x="2670899" y="662333"/>
                                  </a:lnTo>
                                  <a:cubicBezTo>
                                    <a:pt x="2670899" y="1000518"/>
                                    <a:pt x="2670899" y="1172202"/>
                                    <a:pt x="2613120" y="1354552"/>
                                  </a:cubicBezTo>
                                  <a:cubicBezTo>
                                    <a:pt x="2540453" y="1554137"/>
                                    <a:pt x="2383422" y="1711238"/>
                                    <a:pt x="2183735" y="1783852"/>
                                  </a:cubicBezTo>
                                  <a:cubicBezTo>
                                    <a:pt x="2002481" y="1841342"/>
                                    <a:pt x="1830917" y="1841944"/>
                                    <a:pt x="1491568" y="1841944"/>
                                  </a:cubicBezTo>
                                  <a:close/>
                                </a:path>
                              </a:pathLst>
                            </a:custGeom>
                            <a:solidFill>
                              <a:srgbClr val="3A5C84"/>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pic:pic xmlns:pic="http://schemas.openxmlformats.org/drawingml/2006/picture">
                          <pic:nvPicPr>
                            <pic:cNvPr id="2405" name="Graphic 10" descr="Rocket"/>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94369" y="20153"/>
                              <a:ext cx="11560" cy="1156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406" name="Group 7357"/>
                        <wpg:cNvGrpSpPr>
                          <a:grpSpLocks/>
                        </wpg:cNvGrpSpPr>
                        <wpg:grpSpPr bwMode="auto">
                          <a:xfrm flipH="1">
                            <a:off x="65306" y="20221"/>
                            <a:ext cx="26645" cy="18339"/>
                            <a:chOff x="65306" y="20221"/>
                            <a:chExt cx="26644" cy="18338"/>
                          </a:xfrm>
                        </wpg:grpSpPr>
                        <pic:pic xmlns:pic="http://schemas.openxmlformats.org/drawingml/2006/picture">
                          <pic:nvPicPr>
                            <pic:cNvPr id="2407" name="Graphic 12" descr="Bullseye"/>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72773" y="20221"/>
                              <a:ext cx="11561" cy="11561"/>
                            </a:xfrm>
                            <a:prstGeom prst="rect">
                              <a:avLst/>
                            </a:prstGeom>
                            <a:noFill/>
                            <a:extLst>
                              <a:ext uri="{909E8E84-426E-40DD-AFC4-6F175D3DCCD1}">
                                <a14:hiddenFill xmlns:a14="http://schemas.microsoft.com/office/drawing/2010/main">
                                  <a:solidFill>
                                    <a:srgbClr val="FFFFFF"/>
                                  </a:solidFill>
                                </a14:hiddenFill>
                              </a:ext>
                            </a:extLst>
                          </pic:spPr>
                        </pic:pic>
                        <wps:wsp>
                          <wps:cNvPr id="2408" name="Freeform: Shape 7359"/>
                          <wps:cNvSpPr>
                            <a:spLocks/>
                          </wps:cNvSpPr>
                          <wps:spPr bwMode="auto">
                            <a:xfrm rot="10800000">
                              <a:off x="65306" y="21059"/>
                              <a:ext cx="26645" cy="17501"/>
                            </a:xfrm>
                            <a:custGeom>
                              <a:avLst/>
                              <a:gdLst>
                                <a:gd name="T0" fmla="*/ 301988 w 2664464"/>
                                <a:gd name="T1" fmla="*/ 1750099 h 1750099"/>
                                <a:gd name="T2" fmla="*/ 0 w 2664464"/>
                                <a:gd name="T3" fmla="*/ 1146123 h 1750099"/>
                                <a:gd name="T4" fmla="*/ 112345 w 2664464"/>
                                <a:gd name="T5" fmla="*/ 1146123 h 1750099"/>
                                <a:gd name="T6" fmla="*/ 112426 w 2664464"/>
                                <a:gd name="T7" fmla="*/ 1060251 h 1750099"/>
                                <a:gd name="T8" fmla="*/ 170092 w 2664464"/>
                                <a:gd name="T9" fmla="*/ 487392 h 1750099"/>
                                <a:gd name="T10" fmla="*/ 599477 w 2664464"/>
                                <a:gd name="T11" fmla="*/ 58092 h 1750099"/>
                                <a:gd name="T12" fmla="*/ 1291644 w 2664464"/>
                                <a:gd name="T13" fmla="*/ 0 h 1750099"/>
                                <a:gd name="T14" fmla="*/ 1296961 w 2664464"/>
                                <a:gd name="T15" fmla="*/ 0 h 1750099"/>
                                <a:gd name="T16" fmla="*/ 1484949 w 2664464"/>
                                <a:gd name="T17" fmla="*/ 0 h 1750099"/>
                                <a:gd name="T18" fmla="*/ 2177116 w 2664464"/>
                                <a:gd name="T19" fmla="*/ 58092 h 1750099"/>
                                <a:gd name="T20" fmla="*/ 2606737 w 2664464"/>
                                <a:gd name="T21" fmla="*/ 487392 h 1750099"/>
                                <a:gd name="T22" fmla="*/ 2664403 w 2664464"/>
                                <a:gd name="T23" fmla="*/ 1063879 h 1750099"/>
                                <a:gd name="T24" fmla="*/ 2664464 w 2664464"/>
                                <a:gd name="T25" fmla="*/ 1129421 h 1750099"/>
                                <a:gd name="T26" fmla="*/ 2477611 w 2664464"/>
                                <a:gd name="T27" fmla="*/ 755714 h 1750099"/>
                                <a:gd name="T28" fmla="*/ 2289720 w 2664464"/>
                                <a:gd name="T29" fmla="*/ 1131496 h 1750099"/>
                                <a:gd name="T30" fmla="*/ 2289720 w 2664464"/>
                                <a:gd name="T31" fmla="*/ 1018051 h 1750099"/>
                                <a:gd name="T32" fmla="*/ 2258290 w 2664464"/>
                                <a:gd name="T33" fmla="*/ 639551 h 1750099"/>
                                <a:gd name="T34" fmla="*/ 2025284 w 2664464"/>
                                <a:gd name="T35" fmla="*/ 406220 h 1750099"/>
                                <a:gd name="T36" fmla="*/ 1649425 w 2664464"/>
                                <a:gd name="T37" fmla="*/ 375005 h 1750099"/>
                                <a:gd name="T38" fmla="*/ 1130122 w 2664464"/>
                                <a:gd name="T39" fmla="*/ 375005 h 1750099"/>
                                <a:gd name="T40" fmla="*/ 1127404 w 2664464"/>
                                <a:gd name="T41" fmla="*/ 375005 h 1750099"/>
                                <a:gd name="T42" fmla="*/ 751545 w 2664464"/>
                                <a:gd name="T43" fmla="*/ 406220 h 1750099"/>
                                <a:gd name="T44" fmla="*/ 518539 w 2664464"/>
                                <a:gd name="T45" fmla="*/ 639551 h 1750099"/>
                                <a:gd name="T46" fmla="*/ 487109 w 2664464"/>
                                <a:gd name="T47" fmla="*/ 1015340 h 1750099"/>
                                <a:gd name="T48" fmla="*/ 487109 w 2664464"/>
                                <a:gd name="T49" fmla="*/ 1146123 h 1750099"/>
                                <a:gd name="T50" fmla="*/ 603976 w 2664464"/>
                                <a:gd name="T51" fmla="*/ 1146123 h 1750099"/>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2664464" h="1750099">
                                  <a:moveTo>
                                    <a:pt x="301988" y="1750099"/>
                                  </a:moveTo>
                                  <a:lnTo>
                                    <a:pt x="0" y="1146123"/>
                                  </a:lnTo>
                                  <a:lnTo>
                                    <a:pt x="112345" y="1146123"/>
                                  </a:lnTo>
                                  <a:lnTo>
                                    <a:pt x="112426" y="1060251"/>
                                  </a:lnTo>
                                  <a:cubicBezTo>
                                    <a:pt x="113216" y="798338"/>
                                    <a:pt x="119535" y="646949"/>
                                    <a:pt x="170092" y="487392"/>
                                  </a:cubicBezTo>
                                  <a:cubicBezTo>
                                    <a:pt x="242759" y="287807"/>
                                    <a:pt x="399790" y="130707"/>
                                    <a:pt x="599477" y="58092"/>
                                  </a:cubicBezTo>
                                  <a:cubicBezTo>
                                    <a:pt x="780730" y="603"/>
                                    <a:pt x="952295" y="0"/>
                                    <a:pt x="1291644" y="0"/>
                                  </a:cubicBezTo>
                                  <a:lnTo>
                                    <a:pt x="1296961" y="0"/>
                                  </a:lnTo>
                                  <a:lnTo>
                                    <a:pt x="1484949" y="0"/>
                                  </a:lnTo>
                                  <a:cubicBezTo>
                                    <a:pt x="1823116" y="0"/>
                                    <a:pt x="1994799" y="241"/>
                                    <a:pt x="2177116" y="58092"/>
                                  </a:cubicBezTo>
                                  <a:cubicBezTo>
                                    <a:pt x="2376684" y="130707"/>
                                    <a:pt x="2534070" y="287807"/>
                                    <a:pt x="2606737" y="487392"/>
                                  </a:cubicBezTo>
                                  <a:cubicBezTo>
                                    <a:pt x="2657294" y="646948"/>
                                    <a:pt x="2663613" y="798431"/>
                                    <a:pt x="2664403" y="1063879"/>
                                  </a:cubicBezTo>
                                  <a:lnTo>
                                    <a:pt x="2664464" y="1129421"/>
                                  </a:lnTo>
                                  <a:lnTo>
                                    <a:pt x="2477611" y="755714"/>
                                  </a:lnTo>
                                  <a:lnTo>
                                    <a:pt x="2289720" y="1131496"/>
                                  </a:lnTo>
                                  <a:lnTo>
                                    <a:pt x="2289720" y="1018051"/>
                                  </a:lnTo>
                                  <a:cubicBezTo>
                                    <a:pt x="2289720" y="831603"/>
                                    <a:pt x="2289720" y="738560"/>
                                    <a:pt x="2258290" y="639551"/>
                                  </a:cubicBezTo>
                                  <a:cubicBezTo>
                                    <a:pt x="2218826" y="531202"/>
                                    <a:pt x="2133634" y="445631"/>
                                    <a:pt x="2025284" y="406220"/>
                                  </a:cubicBezTo>
                                  <a:cubicBezTo>
                                    <a:pt x="1926268" y="374824"/>
                                    <a:pt x="1833042" y="375005"/>
                                    <a:pt x="1649425" y="375005"/>
                                  </a:cubicBezTo>
                                  <a:lnTo>
                                    <a:pt x="1130122" y="375005"/>
                                  </a:lnTo>
                                  <a:lnTo>
                                    <a:pt x="1127404" y="375005"/>
                                  </a:lnTo>
                                  <a:cubicBezTo>
                                    <a:pt x="942961" y="375005"/>
                                    <a:pt x="850089" y="375005"/>
                                    <a:pt x="751545" y="406220"/>
                                  </a:cubicBezTo>
                                  <a:cubicBezTo>
                                    <a:pt x="643195" y="445631"/>
                                    <a:pt x="558003" y="531142"/>
                                    <a:pt x="518539" y="639551"/>
                                  </a:cubicBezTo>
                                  <a:cubicBezTo>
                                    <a:pt x="487109" y="738560"/>
                                    <a:pt x="487109" y="831724"/>
                                    <a:pt x="487109" y="1015340"/>
                                  </a:cubicBezTo>
                                  <a:lnTo>
                                    <a:pt x="487109" y="1146123"/>
                                  </a:lnTo>
                                  <a:lnTo>
                                    <a:pt x="603976" y="1146123"/>
                                  </a:lnTo>
                                  <a:lnTo>
                                    <a:pt x="301988" y="1750099"/>
                                  </a:lnTo>
                                  <a:close/>
                                </a:path>
                              </a:pathLst>
                            </a:custGeom>
                            <a:solidFill>
                              <a:srgbClr val="FFCC4C"/>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wpg:grpSp>
                      <wpg:grpSp>
                        <wpg:cNvPr id="2409" name="Group 7360"/>
                        <wpg:cNvGrpSpPr>
                          <a:grpSpLocks/>
                        </wpg:cNvGrpSpPr>
                        <wpg:grpSpPr bwMode="auto">
                          <a:xfrm flipH="1">
                            <a:off x="43518" y="12584"/>
                            <a:ext cx="26677" cy="19198"/>
                            <a:chOff x="43518" y="12584"/>
                            <a:chExt cx="26676" cy="19198"/>
                          </a:xfrm>
                        </wpg:grpSpPr>
                        <wps:wsp>
                          <wps:cNvPr id="2410" name="Freeform: Shape 7361"/>
                          <wps:cNvSpPr>
                            <a:spLocks/>
                          </wps:cNvSpPr>
                          <wps:spPr bwMode="auto">
                            <a:xfrm>
                              <a:off x="43518" y="12584"/>
                              <a:ext cx="26677" cy="18419"/>
                            </a:xfrm>
                            <a:custGeom>
                              <a:avLst/>
                              <a:gdLst>
                                <a:gd name="T0" fmla="*/ 1179331 w 2667682"/>
                                <a:gd name="T1" fmla="*/ 0 h 1841944"/>
                                <a:gd name="T2" fmla="*/ 1184648 w 2667682"/>
                                <a:gd name="T3" fmla="*/ 0 h 1841944"/>
                                <a:gd name="T4" fmla="*/ 1372637 w 2667682"/>
                                <a:gd name="T5" fmla="*/ 0 h 1841944"/>
                                <a:gd name="T6" fmla="*/ 2064804 w 2667682"/>
                                <a:gd name="T7" fmla="*/ 58092 h 1841944"/>
                                <a:gd name="T8" fmla="*/ 2494425 w 2667682"/>
                                <a:gd name="T9" fmla="*/ 487392 h 1841944"/>
                                <a:gd name="T10" fmla="*/ 2552204 w 2667682"/>
                                <a:gd name="T11" fmla="*/ 1184975 h 1841944"/>
                                <a:gd name="T12" fmla="*/ 2552204 w 2667682"/>
                                <a:gd name="T13" fmla="*/ 1237968 h 1841944"/>
                                <a:gd name="T14" fmla="*/ 2667682 w 2667682"/>
                                <a:gd name="T15" fmla="*/ 1237968 h 1841944"/>
                                <a:gd name="T16" fmla="*/ 2365694 w 2667682"/>
                                <a:gd name="T17" fmla="*/ 1841944 h 1841944"/>
                                <a:gd name="T18" fmla="*/ 2063706 w 2667682"/>
                                <a:gd name="T19" fmla="*/ 1237968 h 1841944"/>
                                <a:gd name="T20" fmla="*/ 2177408 w 2667682"/>
                                <a:gd name="T21" fmla="*/ 1237968 h 1841944"/>
                                <a:gd name="T22" fmla="*/ 2177408 w 2667682"/>
                                <a:gd name="T23" fmla="*/ 1018051 h 1841944"/>
                                <a:gd name="T24" fmla="*/ 2145978 w 2667682"/>
                                <a:gd name="T25" fmla="*/ 639551 h 1841944"/>
                                <a:gd name="T26" fmla="*/ 1912972 w 2667682"/>
                                <a:gd name="T27" fmla="*/ 406220 h 1841944"/>
                                <a:gd name="T28" fmla="*/ 1537112 w 2667682"/>
                                <a:gd name="T29" fmla="*/ 375005 h 1841944"/>
                                <a:gd name="T30" fmla="*/ 1017810 w 2667682"/>
                                <a:gd name="T31" fmla="*/ 375005 h 1841944"/>
                                <a:gd name="T32" fmla="*/ 1015092 w 2667682"/>
                                <a:gd name="T33" fmla="*/ 375005 h 1841944"/>
                                <a:gd name="T34" fmla="*/ 639233 w 2667682"/>
                                <a:gd name="T35" fmla="*/ 406220 h 1841944"/>
                                <a:gd name="T36" fmla="*/ 406226 w 2667682"/>
                                <a:gd name="T37" fmla="*/ 639551 h 1841944"/>
                                <a:gd name="T38" fmla="*/ 374796 w 2667682"/>
                                <a:gd name="T39" fmla="*/ 1015340 h 1841944"/>
                                <a:gd name="T40" fmla="*/ 374796 w 2667682"/>
                                <a:gd name="T41" fmla="*/ 1217009 h 1841944"/>
                                <a:gd name="T42" fmla="*/ 190071 w 2667682"/>
                                <a:gd name="T43" fmla="*/ 847559 h 1841944"/>
                                <a:gd name="T44" fmla="*/ 0 w 2667682"/>
                                <a:gd name="T45" fmla="*/ 1227701 h 1841944"/>
                                <a:gd name="T46" fmla="*/ 0 w 2667682"/>
                                <a:gd name="T47" fmla="*/ 1179611 h 1841944"/>
                                <a:gd name="T48" fmla="*/ 57779 w 2667682"/>
                                <a:gd name="T49" fmla="*/ 487392 h 1841944"/>
                                <a:gd name="T50" fmla="*/ 487164 w 2667682"/>
                                <a:gd name="T51" fmla="*/ 58092 h 1841944"/>
                                <a:gd name="T52" fmla="*/ 1179331 w 2667682"/>
                                <a:gd name="T53" fmla="*/ 0 h 1841944"/>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2667682" h="1841944">
                                  <a:moveTo>
                                    <a:pt x="1179331" y="0"/>
                                  </a:moveTo>
                                  <a:lnTo>
                                    <a:pt x="1184648" y="0"/>
                                  </a:lnTo>
                                  <a:lnTo>
                                    <a:pt x="1372637" y="0"/>
                                  </a:lnTo>
                                  <a:cubicBezTo>
                                    <a:pt x="1710804" y="0"/>
                                    <a:pt x="1882487" y="241"/>
                                    <a:pt x="2064804" y="58092"/>
                                  </a:cubicBezTo>
                                  <a:cubicBezTo>
                                    <a:pt x="2264372" y="130706"/>
                                    <a:pt x="2421758" y="287807"/>
                                    <a:pt x="2494425" y="487392"/>
                                  </a:cubicBezTo>
                                  <a:cubicBezTo>
                                    <a:pt x="2552204" y="669742"/>
                                    <a:pt x="2552204" y="841547"/>
                                    <a:pt x="2552204" y="1184975"/>
                                  </a:cubicBezTo>
                                  <a:lnTo>
                                    <a:pt x="2552204" y="1237968"/>
                                  </a:lnTo>
                                  <a:lnTo>
                                    <a:pt x="2667682" y="1237968"/>
                                  </a:lnTo>
                                  <a:lnTo>
                                    <a:pt x="2365694" y="1841944"/>
                                  </a:lnTo>
                                  <a:lnTo>
                                    <a:pt x="2063706" y="1237968"/>
                                  </a:lnTo>
                                  <a:lnTo>
                                    <a:pt x="2177408" y="1237968"/>
                                  </a:lnTo>
                                  <a:lnTo>
                                    <a:pt x="2177408" y="1018051"/>
                                  </a:lnTo>
                                  <a:cubicBezTo>
                                    <a:pt x="2177408" y="831603"/>
                                    <a:pt x="2177408" y="738560"/>
                                    <a:pt x="2145978" y="639551"/>
                                  </a:cubicBezTo>
                                  <a:cubicBezTo>
                                    <a:pt x="2106514" y="531202"/>
                                    <a:pt x="2021322" y="445631"/>
                                    <a:pt x="1912972" y="406220"/>
                                  </a:cubicBezTo>
                                  <a:cubicBezTo>
                                    <a:pt x="1813956" y="374824"/>
                                    <a:pt x="1720729" y="375005"/>
                                    <a:pt x="1537112" y="375005"/>
                                  </a:cubicBezTo>
                                  <a:lnTo>
                                    <a:pt x="1017810" y="375005"/>
                                  </a:lnTo>
                                  <a:lnTo>
                                    <a:pt x="1015092" y="375005"/>
                                  </a:lnTo>
                                  <a:cubicBezTo>
                                    <a:pt x="830648" y="375005"/>
                                    <a:pt x="737776" y="375005"/>
                                    <a:pt x="639233" y="406220"/>
                                  </a:cubicBezTo>
                                  <a:cubicBezTo>
                                    <a:pt x="530882" y="445631"/>
                                    <a:pt x="445691" y="531142"/>
                                    <a:pt x="406226" y="639551"/>
                                  </a:cubicBezTo>
                                  <a:cubicBezTo>
                                    <a:pt x="374796" y="738560"/>
                                    <a:pt x="374796" y="831724"/>
                                    <a:pt x="374796" y="1015340"/>
                                  </a:cubicBezTo>
                                  <a:lnTo>
                                    <a:pt x="374796" y="1217009"/>
                                  </a:lnTo>
                                  <a:lnTo>
                                    <a:pt x="190071" y="847559"/>
                                  </a:lnTo>
                                  <a:lnTo>
                                    <a:pt x="0" y="1227701"/>
                                  </a:lnTo>
                                  <a:lnTo>
                                    <a:pt x="0" y="1179611"/>
                                  </a:lnTo>
                                  <a:cubicBezTo>
                                    <a:pt x="0" y="841426"/>
                                    <a:pt x="0" y="669742"/>
                                    <a:pt x="57779" y="487392"/>
                                  </a:cubicBezTo>
                                  <a:cubicBezTo>
                                    <a:pt x="130446" y="287807"/>
                                    <a:pt x="287478" y="130706"/>
                                    <a:pt x="487164" y="58092"/>
                                  </a:cubicBezTo>
                                  <a:cubicBezTo>
                                    <a:pt x="668418" y="603"/>
                                    <a:pt x="839983" y="0"/>
                                    <a:pt x="1179331" y="0"/>
                                  </a:cubicBezTo>
                                  <a:close/>
                                </a:path>
                              </a:pathLst>
                            </a:custGeom>
                            <a:solidFill>
                              <a:srgbClr val="4CC1EF"/>
                            </a:solidFill>
                            <a:ln>
                              <a:noFill/>
                            </a:ln>
                            <a:extLst>
                              <a:ext uri="{91240B29-F687-4F45-9708-019B960494DF}">
                                <a14:hiddenLine xmlns:a14="http://schemas.microsoft.com/office/drawing/2010/main" w="12700">
                                  <a:solidFill>
                                    <a:srgbClr val="000000"/>
                                  </a:solidFill>
                                  <a:miter lim="400000"/>
                                  <a:headEnd/>
                                  <a:tailEnd/>
                                </a14:hiddenLine>
                              </a:ext>
                            </a:extLst>
                          </wps:spPr>
                          <wps:bodyPr rot="0" vert="horz" wrap="square" lIns="91440" tIns="45720" rIns="91440" bIns="45720" anchor="ctr" anchorCtr="0" upright="1">
                            <a:noAutofit/>
                          </wps:bodyPr>
                        </wps:wsp>
                        <pic:pic xmlns:pic="http://schemas.openxmlformats.org/drawingml/2006/picture">
                          <pic:nvPicPr>
                            <pic:cNvPr id="2411" name="Graphic 14" descr="Puzzle"/>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50892" y="20221"/>
                              <a:ext cx="11560" cy="11561"/>
                            </a:xfrm>
                            <a:prstGeom prst="rect">
                              <a:avLst/>
                            </a:prstGeom>
                            <a:noFill/>
                            <a:extLst>
                              <a:ext uri="{909E8E84-426E-40DD-AFC4-6F175D3DCCD1}">
                                <a14:hiddenFill xmlns:a14="http://schemas.microsoft.com/office/drawing/2010/main">
                                  <a:solidFill>
                                    <a:srgbClr val="FFFFFF"/>
                                  </a:solidFill>
                                </a14:hiddenFill>
                              </a:ext>
                            </a:extLst>
                          </pic:spPr>
                        </pic:pic>
                      </wpg:grpSp>
                      <wps:wsp>
                        <wps:cNvPr id="2412" name="TextBox 116"/>
                        <wps:cNvSpPr txBox="1">
                          <a:spLocks noChangeArrowheads="1"/>
                        </wps:cNvSpPr>
                        <wps:spPr bwMode="auto">
                          <a:xfrm>
                            <a:off x="-1827" y="36942"/>
                            <a:ext cx="28133" cy="11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1CBC"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المتابعة التصحيحية</w:t>
                              </w:r>
                            </w:p>
                          </w:txbxContent>
                        </wps:txbx>
                        <wps:bodyPr rot="0" vert="horz" wrap="square" lIns="0" tIns="45720" rIns="0" bIns="45720" anchor="b" anchorCtr="0" upright="1">
                          <a:noAutofit/>
                        </wps:bodyPr>
                      </wps:wsp>
                      <wps:wsp>
                        <wps:cNvPr id="2413" name="TextBox 119"/>
                        <wps:cNvSpPr txBox="1">
                          <a:spLocks noChangeArrowheads="1"/>
                        </wps:cNvSpPr>
                        <wps:spPr bwMode="auto">
                          <a:xfrm>
                            <a:off x="42204" y="34110"/>
                            <a:ext cx="28867" cy="150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E3A46"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التهيئة لقبول التغيير</w:t>
                              </w:r>
                            </w:p>
                          </w:txbxContent>
                        </wps:txbx>
                        <wps:bodyPr rot="0" vert="horz" wrap="square" lIns="0" tIns="45720" rIns="0" bIns="45720" anchor="b" anchorCtr="0" upright="1">
                          <a:noAutofit/>
                        </wps:bodyPr>
                      </wps:wsp>
                      <wps:wsp>
                        <wps:cNvPr id="2414" name="TextBox 122"/>
                        <wps:cNvSpPr txBox="1">
                          <a:spLocks noChangeArrowheads="1"/>
                        </wps:cNvSpPr>
                        <wps:spPr bwMode="auto">
                          <a:xfrm>
                            <a:off x="90832" y="34150"/>
                            <a:ext cx="25001" cy="104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CA1F"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الدراسة التشخيصية</w:t>
                              </w:r>
                            </w:p>
                          </w:txbxContent>
                        </wps:txbx>
                        <wps:bodyPr rot="0" vert="horz" wrap="square" lIns="0" tIns="45720" rIns="0" bIns="45720" anchor="b" anchorCtr="0" upright="1">
                          <a:noAutofit/>
                        </wps:bodyPr>
                      </wps:wsp>
                      <wps:wsp>
                        <wps:cNvPr id="2415" name="TextBox 125"/>
                        <wps:cNvSpPr txBox="1">
                          <a:spLocks noChangeArrowheads="1"/>
                        </wps:cNvSpPr>
                        <wps:spPr bwMode="auto">
                          <a:xfrm>
                            <a:off x="22289" y="831"/>
                            <a:ext cx="27584" cy="12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0B75D"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بدء تنفيذ عملية التغيير</w:t>
                              </w:r>
                            </w:p>
                          </w:txbxContent>
                        </wps:txbx>
                        <wps:bodyPr rot="0" vert="horz" wrap="square" lIns="0" tIns="45720" rIns="0" bIns="45720" anchor="b" anchorCtr="0" upright="1">
                          <a:noAutofit/>
                        </wps:bodyPr>
                      </wps:wsp>
                      <wps:wsp>
                        <wps:cNvPr id="2416" name="TextBox 128"/>
                        <wps:cNvSpPr txBox="1">
                          <a:spLocks noChangeArrowheads="1"/>
                        </wps:cNvSpPr>
                        <wps:spPr bwMode="auto">
                          <a:xfrm>
                            <a:off x="66315" y="831"/>
                            <a:ext cx="24305" cy="15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007C0"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وضع خطة التغيير والتطوير</w:t>
                              </w:r>
                            </w:p>
                          </w:txbxContent>
                        </wps:txbx>
                        <wps:bodyPr rot="0" vert="horz" wrap="square" lIns="0" tIns="45720" rIns="0" bIns="45720" anchor="b" anchorCtr="0" upright="1">
                          <a:noAutofit/>
                        </wps:bodyPr>
                      </wps:wsp>
                    </wpg:wgp>
                  </a:graphicData>
                </a:graphic>
              </wp:inline>
            </w:drawing>
          </mc:Choice>
          <mc:Fallback>
            <w:pict>
              <v:group w14:anchorId="22FCC214" id="Group 15" o:spid="_x0000_s1945" style="width:451.3pt;height:185.3pt;mso-position-horizontal-relative:char;mso-position-vertical-relative:line" coordorigin="-1827,831" coordsize="117660,48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">
                <v:group id="Group 7345" o:spid="_x0000_s1946" style="position:absolute;left:21762;top:20221;width:26677;height:18339;flip:x" coordorigin="21762,20221" coordsize="26676,18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">
                  <v:shape id="Freeform: Shape 7346" o:spid="_x0000_s1947" style="position:absolute;left:21762;top:21059;width:26677;height:17501;rotation:180;visibility:visible;mso-wrap-style:square;v-text-anchor:middle" coordsize="2667687,1750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" path="m301988,1750099l,1146123r115560,l115642,1060251v790,-261913,7110,-413302,57666,-572859c245975,287807,403007,130707,602693,58092,783947,603,955512,,1294860,r5317,l1488166,v338167,,509850,241,692167,58092c2379901,130707,2537287,287807,2609954,487392v50556,159556,56876,311039,57666,576487l2667687,1135871,2477609,755714r-184672,369344l2292937,1018051v,-186448,,-279491,-31430,-378500c2222042,531202,2136851,445631,2028500,406220v-99016,-31396,-192242,-31215,-375859,-31215l1133338,375005r-2717,c946177,375005,853305,375005,754762,406220,646411,445631,561220,531142,521755,639551v-31430,99009,-31430,192173,-31430,375789l490325,1146123r113651,l301988,1750099xe" fillcolor="#f7931f" stroked="f" strokeweight="1pt">
                    <v:stroke miterlimit="4" joinstyle="miter"/>
                    <v:path arrowok="t" o:connecttype="custom" o:connectlocs="3020,17501;0,11461;1156,11461;1156,10603;1733,4874;6027,581;12949,0;13002,0;14882,0;21803,581;26100,4874;26676,10639;26677,11359;24776,7557;22929,11251;22929,10181;22615,6396;20285,4062;16526,3750;11333,3750;11306,3750;7548,4062;5218,6396;4903,10153;4903,11461;6040,11461" o:connectangles="0,0,0,0,0,0,0,0,0,0,0,0,0,0,0,0,0,0,0,0,0,0,0,0,0,0"/>
                  </v:shape>
                  <v:shape id="Graphic 6" o:spid="_x0000_s1948" type="#_x0000_t75" alt="Chat" style="position:absolute;left:29010;top:20221;width:11561;height:11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">
                    <v:imagedata r:id="rId127" o:title="Chat"/>
                  </v:shape>
                </v:group>
                <v:group id="Group 7348" o:spid="_x0000_s1949" style="position:absolute;top:12665;width:26695;height:19198" coordorigin=",12665" coordsize="26695,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">
                  <v:shape id="Freeform: Shape 7349" o:spid="_x0000_s1950" style="position:absolute;top:12665;width:26695;height:18419;flip:x;visibility:visible;mso-wrap-style:square;v-text-anchor:middle" coordsize="2669524,1841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" path="m1179331,r5317,l1372637,v338167,,509850,241,692167,58092c2264372,130706,2421758,287807,2494425,487392v57779,182350,57779,354155,57779,697583l2552204,1237968r117320,l2367536,1841944,2065548,1237968r111860,l2177408,1018051v,-186448,,-279491,-31430,-378500c2106514,531202,2021322,445631,1912971,406220v-99016,-31396,-192242,-31215,-375859,-31215l1017810,375005r-2718,c830648,375005,737776,375005,639233,406220,530882,445631,445690,531142,406226,639551v-31430,99009,-31430,192173,-31430,375789l374796,1228395,184378,847559,,1216315r,-36704c,841426,,669742,57779,487392,130446,287807,287477,130706,487164,58092,668418,603,839982,,1179331,xe" fillcolor="#a2b969" stroked="f" strokeweight="1pt">
                    <v:stroke miterlimit="4" joinstyle="miter"/>
                    <v:path arrowok="t" o:connecttype="custom" o:connectlocs="11793,0;11846,0;13726,0;20648,581;24944,4874;25522,11849;25522,12379;26695,12379;23675,18419;20655,12379;21774,12379;21774,10180;21460,6395;19130,4062;15371,3750;10178,3750;10151,3750;6392,4062;4062,6395;3748,10153;3748,12284;1844,8475;0,12163;0,11796;578,4874;4872,581;11793,0" o:connectangles="0,0,0,0,0,0,0,0,0,0,0,0,0,0,0,0,0,0,0,0,0,0,0,0,0,0,0"/>
                  </v:shape>
                  <v:shape id="Graphic 8" o:spid="_x0000_s1951" type="#_x0000_t75" alt="Handshake" style="position:absolute;left:7567;top:20302;width:11560;height:115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">
                    <v:imagedata r:id="rId128" o:title="Handshake"/>
                  </v:shape>
                </v:group>
                <v:group id="Group 7351" o:spid="_x0000_s1952" style="position:absolute;left:87213;top:12515;width:26709;height:19198;flip:x" coordorigin="87213,12515" coordsize="26708,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">
                  <v:shape id="Freeform: Shape 7355" o:spid="_x0000_s1953" style="position:absolute;left:87213;top:12515;width:26709;height:18419;rotation:180;visibility:visible;mso-wrap-style:square;v-text-anchor:middle" coordsize="2670899,1841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" path="m1491568,1841944r-5317,l1298262,1841944v-338167,,-509850,-241,-692167,-58092c406527,1711238,249141,1554137,176474,1354552,118695,1172202,118695,1000398,118695,656970r,-52994l,603976,301988,,603976,603976r-110485,l493491,823893v,186448,,279491,31430,378500c564386,1310742,649577,1396313,757928,1435724v99016,31396,192242,31215,375859,31215l1653089,1466939r2718,c1840251,1466939,1933123,1466939,2031666,1435724v108351,-39411,193543,-124921,233007,-233331c2296103,1103384,2296103,1010220,2296103,826605r,-286301l2670899,540304r,122029c2670899,1000518,2670899,1172202,2613120,1354552v-72667,199585,-229698,356686,-429385,429300c2002481,1841342,1830917,1841944,1491568,1841944xe" fillcolor="#3a5c84" stroked="f" strokeweight="1pt">
                    <v:stroke miterlimit="4" joinstyle="miter"/>
                    <v:path arrowok="t" o:connecttype="custom" o:connectlocs="14916,18419;14863,18419;12983,18419;6061,17838;1765,13545;1187,6570;1187,6040;0,6040;3020,0;6040,6040;4935,6040;4935,8239;5249,12024;7579,14357;11338,14669;16531,14669;16558,14669;20317,14357;22647,12024;22961,8266;22961,5403;26709,5403;26709,6623;26131,13545;21837,17838;14916,18419" o:connectangles="0,0,0,0,0,0,0,0,0,0,0,0,0,0,0,0,0,0,0,0,0,0,0,0,0,0"/>
                  </v:shape>
                  <v:shape id="Graphic 10" o:spid="_x0000_s1954" type="#_x0000_t75" alt="Rocket" style="position:absolute;left:94369;top:20153;width:11560;height:11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">
                    <v:imagedata r:id="rId129" o:title="Rocket"/>
                  </v:shape>
                </v:group>
                <v:group id="Group 7357" o:spid="_x0000_s1955" style="position:absolute;left:65306;top:20221;width:26645;height:18339;flip:x" coordorigin="65306,20221" coordsize="26644,18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">
                  <v:shape id="Graphic 12" o:spid="_x0000_s1956" type="#_x0000_t75" alt="Bullseye" style="position:absolute;left:72773;top:20221;width:11561;height:11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">
                    <v:imagedata r:id="rId130" o:title="Bullseye"/>
                  </v:shape>
                  <v:shape id="Freeform: Shape 7359" o:spid="_x0000_s1957" style="position:absolute;left:65306;top:21059;width:26645;height:17501;rotation:180;visibility:visible;mso-wrap-style:square;v-text-anchor:middle" coordsize="2664464,1750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" path="m301988,1750099l,1146123r112345,l112426,1060251v790,-261913,7109,-413302,57666,-572859c242759,287807,399790,130707,599477,58092,780730,603,952295,,1291644,r5317,l1484949,v338167,,509850,241,692167,58092c2376684,130707,2534070,287807,2606737,487392v50557,159556,56876,311039,57666,576487l2664464,1129421,2477611,755714r-187891,375782l2289720,1018051v,-186448,,-279491,-31430,-378500c2218826,531202,2133634,445631,2025284,406220v-99016,-31396,-192242,-31215,-375859,-31215l1130122,375005r-2718,c942961,375005,850089,375005,751545,406220,643195,445631,558003,531142,518539,639551v-31430,99009,-31430,192173,-31430,375789l487109,1146123r116867,l301988,1750099xe" fillcolor="#ffcc4c" stroked="f" strokeweight="1pt">
                    <v:stroke miterlimit="4" joinstyle="miter"/>
                    <v:path arrowok="t" o:connecttype="custom" o:connectlocs="3020,17501;0,11461;1123,11461;1124,10603;1701,4874;5995,581;12917,0;12970,0;14850,0;21771,581;26068,4874;26644,10639;26645,11294;24776,7557;22898,11315;22898,10181;22583,6396;20253,4062;16494,3750;11301,3750;11274,3750;7516,4062;5185,6396;4871,10153;4871,11461;6040,11461" o:connectangles="0,0,0,0,0,0,0,0,0,0,0,0,0,0,0,0,0,0,0,0,0,0,0,0,0,0"/>
                  </v:shape>
                </v:group>
                <v:group id="Group 7360" o:spid="_x0000_s1958" style="position:absolute;left:43518;top:12584;width:26677;height:19198;flip:x" coordorigin="43518,12584" coordsize="26676,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">
                  <v:shape id="Freeform: Shape 7361" o:spid="_x0000_s1959" style="position:absolute;left:43518;top:12584;width:26677;height:18419;visibility:visible;mso-wrap-style:square;v-text-anchor:middle" coordsize="2667682,1841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" path="m1179331,r5317,l1372637,v338167,,509850,241,692167,58092c2264372,130706,2421758,287807,2494425,487392v57779,182350,57779,354155,57779,697583l2552204,1237968r115478,l2365694,1841944,2063706,1237968r113702,l2177408,1018051v,-186448,,-279491,-31430,-378500c2106514,531202,2021322,445631,1912972,406220v-99016,-31396,-192243,-31215,-375860,-31215l1017810,375005r-2718,c830648,375005,737776,375005,639233,406220,530882,445631,445691,531142,406226,639551v-31430,99009,-31430,192173,-31430,375789l374796,1217009,190071,847559,,1227701r,-48090c,841426,,669742,57779,487392,130446,287807,287478,130706,487164,58092,668418,603,839983,,1179331,xe" fillcolor="#4cc1ef" stroked="f" strokeweight="1pt">
                    <v:stroke miterlimit="4" joinstyle="miter"/>
                    <v:path arrowok="t" o:connecttype="custom" o:connectlocs="11793,0;11847,0;13726,0;20648,581;24944,4874;25522,11849;25522,12379;26677,12379;23657,18419;20637,12379;21774,12379;21774,10180;21460,6395;19130,4062;15371,3750;10178,3750;10151,3750;6392,4062;4062,6395;3748,10153;3748,12170;1901,8475;0,12277;0,11796;578,4874;4872,581;11793,0" o:connectangles="0,0,0,0,0,0,0,0,0,0,0,0,0,0,0,0,0,0,0,0,0,0,0,0,0,0,0"/>
                  </v:shape>
                  <v:shape id="Graphic 14" o:spid="_x0000_s1960" type="#_x0000_t75" alt="Puzzle" style="position:absolute;left:50892;top:20221;width:11560;height:11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">
                    <v:imagedata r:id="rId131" o:title="Puzzle"/>
                  </v:shape>
                </v:group>
                <v:shape id="TextBox 116" o:spid="_x0000_s1961" type="#_x0000_t202" style="position:absolute;left:-1827;top:36942;width:28133;height:1133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" filled="f" stroked="f">
                  <v:textbox inset="0,,0">
                    <w:txbxContent>
                      <w:p w14:paraId="1D831CBC"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المتابعة التصحيحية</w:t>
                        </w:r>
                      </w:p>
                    </w:txbxContent>
                  </v:textbox>
                </v:shape>
                <v:shape id="TextBox 119" o:spid="_x0000_s1962" type="#_x0000_t202" style="position:absolute;left:42204;top:34110;width:28867;height:150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" filled="f" stroked="f">
                  <v:textbox inset="0,,0">
                    <w:txbxContent>
                      <w:p w14:paraId="65EE3A46"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التهيئة لقبول التغيير</w:t>
                        </w:r>
                      </w:p>
                    </w:txbxContent>
                  </v:textbox>
                </v:shape>
                <v:shape id="TextBox 122" o:spid="_x0000_s1963" type="#_x0000_t202" style="position:absolute;left:90832;top:34150;width:25001;height:1048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" filled="f" stroked="f">
                  <v:textbox inset="0,,0">
                    <w:txbxContent>
                      <w:p w14:paraId="18A9CA1F"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الدراسة التشخيصية</w:t>
                        </w:r>
                      </w:p>
                    </w:txbxContent>
                  </v:textbox>
                </v:shape>
                <v:shape id="TextBox 125" o:spid="_x0000_s1964" type="#_x0000_t202" style="position:absolute;left:22289;top:831;width:27584;height:1272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" filled="f" stroked="f">
                  <v:textbox inset="0,,0">
                    <w:txbxContent>
                      <w:p w14:paraId="70E0B75D"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بدء تنفيذ عملية التغيير</w:t>
                        </w:r>
                      </w:p>
                    </w:txbxContent>
                  </v:textbox>
                </v:shape>
                <v:shape id="TextBox 128" o:spid="_x0000_s1965" type="#_x0000_t202" style="position:absolute;left:66315;top:831;width:24305;height:1537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" filled="f" stroked="f">
                  <v:textbox inset="0,,0">
                    <w:txbxContent>
                      <w:p w14:paraId="032007C0" w14:textId="77777777" w:rsidR="008E382F" w:rsidRDefault="008E382F" w:rsidP="008E382F">
                        <w:pPr>
                          <w:bidi w:val="0"/>
                          <w:jc w:val="center"/>
                          <w:rPr>
                            <w:rFonts w:asciiTheme="minorHAnsi" w:hAnsi="Calibri" w:cstheme="minorBidi"/>
                            <w:b/>
                            <w:bCs/>
                            <w:kern w:val="24"/>
                            <w:sz w:val="52"/>
                            <w:szCs w:val="52"/>
                          </w:rPr>
                        </w:pPr>
                        <w:r w:rsidRPr="00E47B79">
                          <w:rPr>
                            <w:rFonts w:ascii="Adobe Arabic" w:eastAsia="Times New Roman" w:hAnsi="Adobe Arabic" w:cs="Adobe Arabic"/>
                            <w:sz w:val="36"/>
                            <w:szCs w:val="36"/>
                            <w:rtl/>
                            <w:lang w:bidi="ar-SY"/>
                          </w:rPr>
                          <w:t>وضع خطة التغيير والتطوير</w:t>
                        </w:r>
                      </w:p>
                    </w:txbxContent>
                  </v:textbox>
                </v:shape>
                <w10:anchorlock/>
              </v:group>
            </w:pict>
          </mc:Fallback>
        </mc:AlternateContent>
      </w:r>
    </w:p>
    <w:p w14:paraId="6C73EB2E" w14:textId="11D388BC"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lastRenderedPageBreak/>
        <w:t>المرحلة الأولى</w:t>
      </w:r>
      <w:r w:rsidRPr="00E47B79">
        <w:rPr>
          <w:rFonts w:ascii="Sakkal Majalla" w:hAnsi="Sakkal Majalla" w:cs="Sakkal Majalla"/>
          <w:sz w:val="34"/>
          <w:szCs w:val="34"/>
          <w:rtl/>
        </w:rPr>
        <w:t xml:space="preserve">: </w:t>
      </w:r>
      <w:bookmarkStart w:id="7" w:name="_Hlk119701221"/>
      <w:r w:rsidR="000D0A91">
        <w:rPr>
          <w:rFonts w:ascii="Sakkal Majalla" w:hAnsi="Sakkal Majalla" w:cs="Sakkal Majalla"/>
          <w:b/>
          <w:bCs/>
          <w:color w:val="C00000"/>
          <w:sz w:val="34"/>
          <w:szCs w:val="34"/>
          <w:rtl/>
        </w:rPr>
        <w:fldChar w:fldCharType="begin"/>
      </w:r>
      <w:r w:rsidR="000D0A91">
        <w:rPr>
          <w:rFonts w:ascii="Sakkal Majalla" w:hAnsi="Sakkal Majalla" w:cs="Sakkal Majalla"/>
          <w:b/>
          <w:bCs/>
          <w:color w:val="C00000"/>
          <w:sz w:val="34"/>
          <w:szCs w:val="34"/>
        </w:rPr>
        <w:instrText>HYPERLINK</w:instrText>
      </w:r>
      <w:r w:rsidR="000D0A91">
        <w:rPr>
          <w:rFonts w:ascii="Sakkal Majalla" w:hAnsi="Sakkal Majalla" w:cs="Sakkal Majalla"/>
          <w:b/>
          <w:bCs/>
          <w:color w:val="C00000"/>
          <w:sz w:val="34"/>
          <w:szCs w:val="34"/>
          <w:rtl/>
        </w:rPr>
        <w:instrText xml:space="preserve"> "</w:instrText>
      </w:r>
      <w:r w:rsidR="000D0A91">
        <w:rPr>
          <w:rFonts w:ascii="Sakkal Majalla" w:hAnsi="Sakkal Majalla" w:cs="Sakkal Majalla"/>
          <w:b/>
          <w:bCs/>
          <w:color w:val="C00000"/>
          <w:sz w:val="34"/>
          <w:szCs w:val="34"/>
        </w:rPr>
        <w:instrText>http://www.dawliatraining.com</w:instrText>
      </w:r>
      <w:r w:rsidR="000D0A91">
        <w:rPr>
          <w:rFonts w:ascii="Sakkal Majalla" w:hAnsi="Sakkal Majalla" w:cs="Sakkal Majalla"/>
          <w:b/>
          <w:bCs/>
          <w:color w:val="C00000"/>
          <w:sz w:val="34"/>
          <w:szCs w:val="34"/>
          <w:rtl/>
        </w:rPr>
        <w:instrText>/"</w:instrText>
      </w:r>
      <w:r w:rsidR="000D0A91">
        <w:rPr>
          <w:rFonts w:ascii="Sakkal Majalla" w:hAnsi="Sakkal Majalla" w:cs="Sakkal Majalla"/>
          <w:b/>
          <w:bCs/>
          <w:color w:val="C00000"/>
          <w:sz w:val="34"/>
          <w:szCs w:val="34"/>
          <w:rtl/>
        </w:rPr>
      </w:r>
      <w:r w:rsidR="000D0A91">
        <w:rPr>
          <w:rFonts w:ascii="Sakkal Majalla" w:hAnsi="Sakkal Majalla" w:cs="Sakkal Majalla"/>
          <w:b/>
          <w:bCs/>
          <w:color w:val="C00000"/>
          <w:sz w:val="34"/>
          <w:szCs w:val="34"/>
          <w:rtl/>
        </w:rPr>
        <w:fldChar w:fldCharType="separate"/>
      </w:r>
      <w:r w:rsidRPr="000D0A91">
        <w:rPr>
          <w:rStyle w:val="Hyperlink"/>
          <w:rFonts w:ascii="Sakkal Majalla" w:hAnsi="Sakkal Majalla" w:cs="Sakkal Majalla"/>
          <w:b/>
          <w:bCs/>
          <w:sz w:val="34"/>
          <w:szCs w:val="34"/>
          <w:rtl/>
        </w:rPr>
        <w:t>الدراسة التشخيصية</w:t>
      </w:r>
      <w:bookmarkEnd w:id="7"/>
      <w:r w:rsidRPr="000D0A91">
        <w:rPr>
          <w:rStyle w:val="Hyperlink"/>
          <w:rFonts w:ascii="Sakkal Majalla" w:hAnsi="Sakkal Majalla" w:cs="Sakkal Majalla"/>
          <w:b/>
          <w:bCs/>
          <w:sz w:val="34"/>
          <w:szCs w:val="34"/>
          <w:rtl/>
        </w:rPr>
        <w:t>:</w:t>
      </w:r>
      <w:r w:rsidR="000D0A91">
        <w:rPr>
          <w:rFonts w:ascii="Sakkal Majalla" w:hAnsi="Sakkal Majalla" w:cs="Sakkal Majalla"/>
          <w:b/>
          <w:bCs/>
          <w:color w:val="C00000"/>
          <w:sz w:val="34"/>
          <w:szCs w:val="34"/>
          <w:rtl/>
        </w:rPr>
        <w:fldChar w:fldCharType="end"/>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تبدأ هذه الدراسة بمراجعة العناصر الأساسية للعمل في المنظمة لاكتشاف فرص التطوير. وهذه العناصر هي الإنسان ونظم وإجراءات العمل، ومعدات وتسهيلات العمل، وقد يحتاج القائد عند تشخيص المشكلة إلى أخذ رأي العاملين حول أسباب المشكلة والحلول الممكنة لها.</w:t>
      </w:r>
    </w:p>
    <w:p w14:paraId="3612268B"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t>المرحلة الثانية:</w:t>
      </w:r>
      <w:r w:rsidRPr="00E47B79">
        <w:rPr>
          <w:rFonts w:ascii="Sakkal Majalla" w:hAnsi="Sakkal Majalla" w:cs="Sakkal Majalla"/>
          <w:color w:val="C00000"/>
          <w:sz w:val="34"/>
          <w:szCs w:val="34"/>
          <w:rtl/>
        </w:rPr>
        <w:t xml:space="preserve"> </w:t>
      </w:r>
      <w:bookmarkStart w:id="8" w:name="_Hlk119701240"/>
      <w:r w:rsidRPr="00E47B79">
        <w:rPr>
          <w:rFonts w:ascii="Sakkal Majalla" w:hAnsi="Sakkal Majalla" w:cs="Sakkal Majalla"/>
          <w:b/>
          <w:bCs/>
          <w:color w:val="C00000"/>
          <w:sz w:val="34"/>
          <w:szCs w:val="34"/>
          <w:rtl/>
        </w:rPr>
        <w:t>وضع خطة التغيير والتطوير</w:t>
      </w:r>
      <w:bookmarkEnd w:id="8"/>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بعد اكتشاف فرص التغيير التي تنتج عن الدراسة التشخيصية يتم وضع خطة التغيير في ضوء الأهداف والإمكانيات المتاحة.</w:t>
      </w:r>
    </w:p>
    <w:p w14:paraId="715D6C73"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t xml:space="preserve">المرحلة الثالثة: </w:t>
      </w:r>
      <w:bookmarkStart w:id="9" w:name="_Hlk119701262"/>
      <w:r w:rsidRPr="00E47B79">
        <w:rPr>
          <w:rFonts w:ascii="Sakkal Majalla" w:hAnsi="Sakkal Majalla" w:cs="Sakkal Majalla"/>
          <w:b/>
          <w:bCs/>
          <w:color w:val="C00000"/>
          <w:sz w:val="34"/>
          <w:szCs w:val="34"/>
          <w:rtl/>
        </w:rPr>
        <w:t>التهيئة لقبول التغيير</w:t>
      </w:r>
      <w:bookmarkEnd w:id="9"/>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أن من أهم ما يواجه القائد الإداري عند إجراء التغيير، يتمثل في المقاومة التي تجابه التغيير، ولذلك فإن على القائد عند وضع خطة التغيير أن يضمنها خطة لتهيئة العاملين لقبول التغيير، وذلك تفادياً لحدوث أي مقاومة أو رفض لهذه العملية وبالتالي الفشل في تحقيق أهداف التغيير.</w:t>
      </w:r>
    </w:p>
    <w:p w14:paraId="28165C55"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t>المرحلة الرابعة:</w:t>
      </w:r>
      <w:r w:rsidRPr="00E47B79">
        <w:rPr>
          <w:rFonts w:ascii="Sakkal Majalla" w:hAnsi="Sakkal Majalla" w:cs="Sakkal Majalla"/>
          <w:color w:val="C00000"/>
          <w:sz w:val="34"/>
          <w:szCs w:val="34"/>
          <w:rtl/>
        </w:rPr>
        <w:t xml:space="preserve"> </w:t>
      </w:r>
      <w:bookmarkStart w:id="10" w:name="_Hlk119701275"/>
      <w:r w:rsidRPr="00E47B79">
        <w:rPr>
          <w:rFonts w:ascii="Sakkal Majalla" w:hAnsi="Sakkal Majalla" w:cs="Sakkal Majalla"/>
          <w:b/>
          <w:bCs/>
          <w:color w:val="C00000"/>
          <w:sz w:val="34"/>
          <w:szCs w:val="34"/>
          <w:rtl/>
        </w:rPr>
        <w:t>بدء تنفيذ عملية التغيير</w:t>
      </w:r>
      <w:bookmarkEnd w:id="10"/>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بعد تهيئة البيئة والمناخ التنظيمي لإحداث التغيير يتم البدء فوراً بعملية التغيير دون تأخر مع ضرورة أن يشارك الجميع في تنفيذ عملية التغيير بشكل مباشر أو غير مباشر وبالعمل أو بالرأي لضمان نجاح عملية التغيير.</w:t>
      </w:r>
    </w:p>
    <w:p w14:paraId="7CE0F9B9" w14:textId="77777777" w:rsidR="00E47B79" w:rsidRPr="00E47B79" w:rsidRDefault="00E47B79">
      <w:pPr>
        <w:pStyle w:val="a5"/>
        <w:numPr>
          <w:ilvl w:val="0"/>
          <w:numId w:val="41"/>
        </w:numPr>
        <w:ind w:left="360"/>
        <w:jc w:val="both"/>
        <w:rPr>
          <w:rFonts w:ascii="Sakkal Majalla" w:hAnsi="Sakkal Majalla" w:cs="Sakkal Majalla"/>
          <w:sz w:val="34"/>
          <w:szCs w:val="34"/>
          <w:rtl/>
        </w:rPr>
      </w:pPr>
      <w:r w:rsidRPr="00E47B79">
        <w:rPr>
          <w:rFonts w:ascii="Sakkal Majalla" w:hAnsi="Sakkal Majalla" w:cs="Sakkal Majalla"/>
          <w:b/>
          <w:bCs/>
          <w:sz w:val="34"/>
          <w:szCs w:val="34"/>
          <w:rtl/>
        </w:rPr>
        <w:t>المرحلة الخامسة:</w:t>
      </w:r>
      <w:r w:rsidRPr="00E47B79">
        <w:rPr>
          <w:rFonts w:ascii="Sakkal Majalla" w:hAnsi="Sakkal Majalla" w:cs="Sakkal Majalla"/>
          <w:color w:val="C00000"/>
          <w:sz w:val="34"/>
          <w:szCs w:val="34"/>
          <w:rtl/>
        </w:rPr>
        <w:t xml:space="preserve"> </w:t>
      </w:r>
      <w:bookmarkStart w:id="11" w:name="_Hlk119701292"/>
      <w:r w:rsidRPr="00E47B79">
        <w:rPr>
          <w:rFonts w:ascii="Sakkal Majalla" w:hAnsi="Sakkal Majalla" w:cs="Sakkal Majalla"/>
          <w:b/>
          <w:bCs/>
          <w:color w:val="C00000"/>
          <w:sz w:val="34"/>
          <w:szCs w:val="34"/>
          <w:rtl/>
        </w:rPr>
        <w:t>المتابعة التصحيحية</w:t>
      </w:r>
      <w:bookmarkEnd w:id="11"/>
      <w:r w:rsidRPr="00E47B79">
        <w:rPr>
          <w:rFonts w:ascii="Sakkal Majalla" w:hAnsi="Sakkal Majalla" w:cs="Sakkal Majalla"/>
          <w:b/>
          <w:bCs/>
          <w:color w:val="C00000"/>
          <w:sz w:val="34"/>
          <w:szCs w:val="34"/>
          <w:rtl/>
        </w:rPr>
        <w:t>:</w:t>
      </w:r>
      <w:r w:rsidRPr="00E47B79">
        <w:rPr>
          <w:rFonts w:ascii="Sakkal Majalla" w:hAnsi="Sakkal Majalla" w:cs="Sakkal Majalla"/>
          <w:color w:val="C00000"/>
          <w:sz w:val="34"/>
          <w:szCs w:val="34"/>
          <w:rtl/>
        </w:rPr>
        <w:t xml:space="preserve"> </w:t>
      </w:r>
      <w:r w:rsidRPr="00E47B79">
        <w:rPr>
          <w:rFonts w:ascii="Sakkal Majalla" w:hAnsi="Sakkal Majalla" w:cs="Sakkal Majalla"/>
          <w:sz w:val="34"/>
          <w:szCs w:val="34"/>
          <w:rtl/>
        </w:rPr>
        <w:t xml:space="preserve">إن على القائد متابعة التغيير للتأكد من أنها تسير في إطارها الصحيح، وللتعرف على مستوى التقدم نحو تحقيق أهداف، وضبط الانحرافات والأخطاء قبل استفحالها ومن ثم اتخاذ الإجراءات التصحيحية لعلاجها، ومن المشاكل التي قد تظهر أثناء المتابعة التصحيحية وجود بعض مظاهر مقاومة التغيير، وهكذا يأتي دور القائد في معالجة تلك المقاومة مما يفرض عليه أولاً معرفة الأسباب التي أدت إلى مقاومة التغيير، ومن ثم إيجاد الحلول المناسبة. </w:t>
      </w:r>
    </w:p>
    <w:p w14:paraId="5DD92E09" w14:textId="77777777" w:rsidR="00E47B79" w:rsidRDefault="00E47B79" w:rsidP="008E382F">
      <w:pPr>
        <w:pageBreakBefore/>
        <w:rPr>
          <w:rFonts w:ascii="Sakkal Majalla" w:hAnsi="Sakkal Majalla"/>
          <w:b/>
          <w:bCs/>
          <w:color w:val="002060"/>
          <w:sz w:val="34"/>
          <w:rtl/>
        </w:rPr>
      </w:pPr>
      <w:r>
        <w:rPr>
          <w:noProof/>
          <w:rtl/>
        </w:rPr>
        <w:lastRenderedPageBreak/>
        <mc:AlternateContent>
          <mc:Choice Requires="wpg">
            <w:drawing>
              <wp:inline distT="0" distB="0" distL="0" distR="0" wp14:anchorId="1A866932" wp14:editId="317E5BF6">
                <wp:extent cx="5727700" cy="471805"/>
                <wp:effectExtent l="0" t="0" r="6350" b="61595"/>
                <wp:docPr id="913" name="Group 913"/>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14" name="Group 914"/>
                        <wpg:cNvGrpSpPr/>
                        <wpg:grpSpPr>
                          <a:xfrm>
                            <a:off x="0" y="0"/>
                            <a:ext cx="5727700" cy="471805"/>
                            <a:chOff x="0" y="0"/>
                            <a:chExt cx="6131268" cy="505879"/>
                          </a:xfrm>
                        </wpg:grpSpPr>
                        <wpg:grpSp>
                          <wpg:cNvPr id="915" name="Group 915"/>
                          <wpg:cNvGrpSpPr/>
                          <wpg:grpSpPr>
                            <a:xfrm>
                              <a:off x="2623802" y="0"/>
                              <a:ext cx="3507466" cy="505839"/>
                              <a:chOff x="2129393" y="0"/>
                              <a:chExt cx="5117027" cy="711023"/>
                            </a:xfrm>
                          </wpg:grpSpPr>
                          <wps:wsp>
                            <wps:cNvPr id="916" name="Rectangle: Rounded Corners 916">
                              <a:extLst>
                                <a:ext uri="{C183D7F6-B498-43B3-948B-1728B52AA6E4}">
                                  <adec:decorative xmlns:adec="http://schemas.microsoft.com/office/drawing/2017/decorative" val="1"/>
                                </a:ext>
                              </a:extLst>
                            </wps:cNvPr>
                            <wps:cNvSpPr/>
                            <wps:spPr>
                              <a:xfrm>
                                <a:off x="2129393" y="0"/>
                                <a:ext cx="5117027"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D7D47D" w14:textId="77777777" w:rsidR="00E47B79" w:rsidRDefault="00E47B79" w:rsidP="00E47B79">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00462C4A">
                                    <w:rPr>
                                      <w:rFonts w:ascii="Adobe Arabic" w:hAnsi="Adobe Arabic" w:cs="Adobe Arabic" w:hint="cs"/>
                                      <w:bCs/>
                                      <w:color w:val="auto"/>
                                      <w:sz w:val="36"/>
                                      <w:szCs w:val="36"/>
                                      <w:rtl/>
                                      <w:lang w:bidi="ar-SY"/>
                                    </w:rPr>
                                    <w:t>نماذج</w:t>
                                  </w:r>
                                  <w:r w:rsidRPr="00E47B79">
                                    <w:rPr>
                                      <w:rFonts w:ascii="Adobe Arabic" w:hAnsi="Adobe Arabic" w:cs="Adobe Arabic"/>
                                      <w:bCs/>
                                      <w:color w:val="auto"/>
                                      <w:sz w:val="36"/>
                                      <w:szCs w:val="36"/>
                                      <w:rtl/>
                                      <w:lang w:bidi="ar-SY"/>
                                    </w:rPr>
                                    <w:t xml:space="preserve"> تخطيط التعاقب القيادي للمنظمات</w:t>
                                  </w:r>
                                  <w:r>
                                    <w:rPr>
                                      <w:rFonts w:ascii="Adobe Arabic" w:hAnsi="Adobe Arabic" w:cs="Adobe Arabic"/>
                                      <w:bCs/>
                                      <w:color w:val="auto"/>
                                      <w:sz w:val="36"/>
                                      <w:szCs w:val="36"/>
                                      <w:rtl/>
                                      <w:lang w:bidi="ar-SY"/>
                                    </w:rPr>
                                    <w:t>:</w:t>
                                  </w:r>
                                </w:p>
                              </w:txbxContent>
                            </wps:txbx>
                            <wps:bodyPr tIns="36000" bIns="36000" rtlCol="0" anchor="ctr"/>
                          </wps:wsp>
                          <wps:wsp>
                            <wps:cNvPr id="917" name="Oval 917">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18" name="Rectangle 918"/>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19" name="Group 919"/>
                        <wpg:cNvGrpSpPr/>
                        <wpg:grpSpPr>
                          <a:xfrm>
                            <a:off x="5343525" y="104775"/>
                            <a:ext cx="209550" cy="249555"/>
                            <a:chOff x="0" y="0"/>
                            <a:chExt cx="273780" cy="327013"/>
                          </a:xfrm>
                          <a:solidFill>
                            <a:schemeClr val="bg1"/>
                          </a:solidFill>
                        </wpg:grpSpPr>
                        <wps:wsp>
                          <wps:cNvPr id="920"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21"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22"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23" name="Google Shape;204;p17"/>
                          <wpg:cNvGrpSpPr/>
                          <wpg:grpSpPr>
                            <a:xfrm>
                              <a:off x="0" y="0"/>
                              <a:ext cx="273780" cy="105078"/>
                              <a:chOff x="0" y="0"/>
                              <a:chExt cx="273780" cy="105078"/>
                            </a:xfrm>
                            <a:grpFill/>
                          </wpg:grpSpPr>
                          <wps:wsp>
                            <wps:cNvPr id="924"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25"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26"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27"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28"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1A866932" id="Group 913" o:spid="_x0000_s1966"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">
                <v:group id="Group 914" o:spid="_x0000_s1967"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group id="Group 915" o:spid="_x0000_s1968" style="position:absolute;left:26238;width:35074;height:5058" coordorigin="21293" coordsize="51170,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roundrect id="Rectangle: Rounded Corners 916" o:spid="_x0000_s1969" alt="&quot;&quot;" style="position:absolute;left:21293;width:5117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" fillcolor="#0070c0" stroked="f" strokeweight="1pt">
                      <v:stroke joinstyle="miter"/>
                      <v:textbox inset=",1mm,,1mm">
                        <w:txbxContent>
                          <w:p w14:paraId="70D7D47D" w14:textId="77777777" w:rsidR="00E47B79" w:rsidRDefault="00E47B79" w:rsidP="00E47B79">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sidR="00462C4A">
                              <w:rPr>
                                <w:rFonts w:ascii="Adobe Arabic" w:hAnsi="Adobe Arabic" w:cs="Adobe Arabic" w:hint="cs"/>
                                <w:bCs/>
                                <w:color w:val="auto"/>
                                <w:sz w:val="36"/>
                                <w:szCs w:val="36"/>
                                <w:rtl/>
                                <w:lang w:bidi="ar-SY"/>
                              </w:rPr>
                              <w:t>نماذج</w:t>
                            </w:r>
                            <w:r w:rsidRPr="00E47B79">
                              <w:rPr>
                                <w:rFonts w:ascii="Adobe Arabic" w:hAnsi="Adobe Arabic" w:cs="Adobe Arabic"/>
                                <w:bCs/>
                                <w:color w:val="auto"/>
                                <w:sz w:val="36"/>
                                <w:szCs w:val="36"/>
                                <w:rtl/>
                                <w:lang w:bidi="ar-SY"/>
                              </w:rPr>
                              <w:t xml:space="preserve"> تخطيط التعاقب القيادي للمنظمات</w:t>
                            </w:r>
                            <w:r>
                              <w:rPr>
                                <w:rFonts w:ascii="Adobe Arabic" w:hAnsi="Adobe Arabic" w:cs="Adobe Arabic"/>
                                <w:bCs/>
                                <w:color w:val="auto"/>
                                <w:sz w:val="36"/>
                                <w:szCs w:val="36"/>
                                <w:rtl/>
                                <w:lang w:bidi="ar-SY"/>
                              </w:rPr>
                              <w:t>:</w:t>
                            </w:r>
                          </w:p>
                        </w:txbxContent>
                      </v:textbox>
                    </v:roundrect>
                    <v:oval id="Oval 917" o:spid="_x0000_s1970"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" fillcolor="#272727 [2749]" stroked="f" strokeweight="1pt">
                      <v:stroke joinstyle="miter"/>
                      <v:shadow on="t" color="black" opacity="26214f" origin=",-.5" offset="0,3pt"/>
                    </v:oval>
                  </v:group>
                  <v:rect id="Rectangle 918" o:spid="_x0000_s1971"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" fillcolor="#0070c0" stroked="f" strokeweight="1pt"/>
                </v:group>
                <v:group id="Group 919" o:spid="_x0000_s1972"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shape id="Google Shape;201;p17" o:spid="_x0000_s1973"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1974"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" path="m2643,1l417,1c191,1,,143,,370,,608,191,751,417,751r2214,c2870,751,3060,608,3060,370,3060,143,2870,1,2643,1xe" filled="f" strokecolor="white [3212]">
                    <v:path arrowok="t" o:extrusionok="f"/>
                  </v:shape>
                  <v:shape id="Google Shape;203;p17" o:spid="_x0000_s1975"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" path="m1976,l417,c191,,,131,,369,,596,191,739,417,739r1559,c2203,739,2393,596,2393,369,2393,131,2203,,1976,xe" filled="f" strokecolor="white [3212]">
                    <v:path arrowok="t" o:extrusionok="f"/>
                  </v:shape>
                  <v:group id="Google Shape;204;p17" o:spid="_x0000_s1976"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Google Shape;205;p17" o:spid="_x0000_s1977"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" path="m227,1501v107,,226,-72,226,-167l453,167c453,84,322,1,227,1,144,1,1,84,1,167r,1167c1,1429,144,1501,227,1501xe" filled="f" stroked="f">
                      <v:path arrowok="t" o:extrusionok="f"/>
                    </v:shape>
                    <v:shape id="Google Shape;206;p17" o:spid="_x0000_s1978"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" path="m929,60c846,,750,36,703,108l60,1060c,1143,24,1251,95,1310v36,12,60,24,96,24c250,1334,298,1310,334,1251l976,298v60,-71,36,-178,-47,-238xe" filled="f" stroked="f">
                      <v:path arrowok="t" o:extrusionok="f"/>
                    </v:shape>
                    <v:shape id="Google Shape;207;p17" o:spid="_x0000_s1979"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" path="m822,1346v24,,60,-12,83,-35c989,1263,1013,1156,953,1072l334,108c286,25,179,1,96,48,12,108,1,215,48,298r619,965c703,1322,763,1346,822,1346xe" filled="f" stroked="f">
                      <v:path arrowok="t" o:extrusionok="f"/>
                    </v:shape>
                    <v:shape id="Google Shape;208;p17" o:spid="_x0000_s1980"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" path="m1287,596l275,48c191,1,84,36,48,120,1,191,25,310,120,346l1132,894v24,11,48,23,71,23c1263,917,1322,882,1358,822v36,-71,12,-190,-71,-226xe" filled="f" stroked="f">
                      <v:path arrowok="t" o:extrusionok="f"/>
                    </v:shape>
                    <v:shape id="Google Shape;209;p17" o:spid="_x0000_s1981"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" path="m1370,120c1322,36,1215,1,1132,48l120,596c36,632,1,751,48,822v24,60,83,95,143,95c227,917,251,905,274,894l1298,346v84,-36,107,-155,72,-226xe" filled="f" stroked="f">
                      <v:path arrowok="t" o:extrusionok="f"/>
                    </v:shape>
                  </v:group>
                </v:group>
                <w10:anchorlock/>
              </v:group>
            </w:pict>
          </mc:Fallback>
        </mc:AlternateContent>
      </w:r>
    </w:p>
    <w:p w14:paraId="6FC7E49C" w14:textId="376D9716" w:rsidR="00E47B79" w:rsidRPr="002C14DA" w:rsidRDefault="00E47B79" w:rsidP="00E47B79">
      <w:pPr>
        <w:rPr>
          <w:color w:val="333333"/>
        </w:rPr>
      </w:pPr>
      <w:r w:rsidRPr="002C14DA">
        <w:rPr>
          <w:rtl/>
        </w:rPr>
        <w:t xml:space="preserve">لكي تضمن المنظمة </w:t>
      </w:r>
      <w:r w:rsidRPr="002C14DA">
        <w:rPr>
          <w:rFonts w:hint="cs"/>
          <w:rtl/>
        </w:rPr>
        <w:t>استمرارية</w:t>
      </w:r>
      <w:r w:rsidRPr="002C14DA">
        <w:rPr>
          <w:rtl/>
        </w:rPr>
        <w:t xml:space="preserve"> القيادة فيها فإنها تستخدم نماذج التخطيط للتعاقب الفعالة وهي جزءا</w:t>
      </w:r>
      <w:r>
        <w:rPr>
          <w:rFonts w:hint="cs"/>
          <w:rtl/>
        </w:rPr>
        <w:t>ً</w:t>
      </w:r>
      <w:r w:rsidRPr="002C14DA">
        <w:rPr>
          <w:rtl/>
        </w:rPr>
        <w:t xml:space="preserve"> لا</w:t>
      </w:r>
      <w:r w:rsidRPr="002C14DA">
        <w:rPr>
          <w:rFonts w:hint="cs"/>
          <w:rtl/>
        </w:rPr>
        <w:t xml:space="preserve"> </w:t>
      </w:r>
      <w:r w:rsidRPr="002C14DA">
        <w:rPr>
          <w:rtl/>
        </w:rPr>
        <w:t>يتج</w:t>
      </w:r>
      <w:r>
        <w:rPr>
          <w:rFonts w:hint="cs"/>
          <w:rtl/>
        </w:rPr>
        <w:t xml:space="preserve">زأ </w:t>
      </w:r>
      <w:r w:rsidRPr="002C14DA">
        <w:rPr>
          <w:rtl/>
        </w:rPr>
        <w:t xml:space="preserve">من التخطيط للتعاقب </w:t>
      </w:r>
      <w:r w:rsidRPr="002C14DA">
        <w:rPr>
          <w:rFonts w:hint="cs"/>
          <w:rtl/>
        </w:rPr>
        <w:t>الناجح،</w:t>
      </w:r>
      <w:r w:rsidRPr="002C14DA">
        <w:rPr>
          <w:rtl/>
        </w:rPr>
        <w:t xml:space="preserve"> </w:t>
      </w:r>
      <w:hyperlink r:id="rId132" w:history="1">
        <w:r w:rsidRPr="000D0A91">
          <w:rPr>
            <w:rStyle w:val="Hyperlink"/>
            <w:rFonts w:hint="cs"/>
            <w:rtl/>
          </w:rPr>
          <w:t>وفيما</w:t>
        </w:r>
        <w:r w:rsidRPr="000D0A91">
          <w:rPr>
            <w:rStyle w:val="Hyperlink"/>
            <w:rtl/>
          </w:rPr>
          <w:t xml:space="preserve"> يأتي أهم هذه النماذج</w:t>
        </w:r>
      </w:hyperlink>
      <w:r w:rsidRPr="002C14DA">
        <w:rPr>
          <w:rFonts w:hint="cs"/>
          <w:color w:val="333333"/>
          <w:rtl/>
        </w:rPr>
        <w:t>:</w:t>
      </w:r>
    </w:p>
    <w:p w14:paraId="629A309A" w14:textId="77777777" w:rsidR="00E47B79" w:rsidRDefault="00E47B79" w:rsidP="00E47B79">
      <w:pPr>
        <w:rPr>
          <w:rFonts w:ascii="Sakkal Majalla" w:hAnsi="Sakkal Majalla"/>
          <w:color w:val="002060"/>
          <w:sz w:val="34"/>
          <w:rtl/>
        </w:rPr>
      </w:pPr>
      <w:r>
        <w:rPr>
          <w:noProof/>
        </w:rPr>
        <mc:AlternateContent>
          <mc:Choice Requires="wpg">
            <w:drawing>
              <wp:inline distT="0" distB="0" distL="0" distR="0" wp14:anchorId="579ABA11" wp14:editId="65E105E0">
                <wp:extent cx="5728970" cy="471805"/>
                <wp:effectExtent l="0" t="0" r="5080" b="4445"/>
                <wp:docPr id="929"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970" cy="471805"/>
                          <a:chOff x="0" y="0"/>
                          <a:chExt cx="61326" cy="5058"/>
                        </a:xfrm>
                      </wpg:grpSpPr>
                      <wpg:grpSp>
                        <wpg:cNvPr id="930" name="Group 21"/>
                        <wpg:cNvGrpSpPr>
                          <a:grpSpLocks/>
                        </wpg:cNvGrpSpPr>
                        <wpg:grpSpPr bwMode="auto">
                          <a:xfrm>
                            <a:off x="42280" y="0"/>
                            <a:ext cx="19046" cy="5058"/>
                            <a:chOff x="33164" y="0"/>
                            <a:chExt cx="27785" cy="7110"/>
                          </a:xfrm>
                        </wpg:grpSpPr>
                        <wps:wsp>
                          <wps:cNvPr id="938" name="Rectangle: Rounded Corners 55">
                            <a:extLst>
                              <a:ext uri="{C183D7F6-B498-43B3-948B-1728B52AA6E4}">
                                <adec:decorative xmlns:adec="http://schemas.microsoft.com/office/drawing/2017/decorative" val="1"/>
                              </a:ext>
                            </a:extLst>
                          </wps:cNvPr>
                          <wps:cNvSpPr>
                            <a:spLocks noChangeArrowheads="1"/>
                          </wps:cNvSpPr>
                          <wps:spPr bwMode="auto">
                            <a:xfrm>
                              <a:off x="33164" y="0"/>
                              <a:ext cx="27785"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45BEA57"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 xml:space="preserve">نموذج </w:t>
                                </w:r>
                                <w:r w:rsidRPr="00E47B79">
                                  <w:rPr>
                                    <w:bCs w:val="0"/>
                                    <w:color w:val="FFFFFF" w:themeColor="background1"/>
                                  </w:rPr>
                                  <w:t>Santorin</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39"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83B428F" w14:textId="77777777" w:rsidR="00E47B79" w:rsidRPr="0056070B" w:rsidRDefault="00E47B79" w:rsidP="00E47B79">
                                <w:pPr>
                                  <w:jc w:val="center"/>
                                  <w:rPr>
                                    <w:color w:val="FFFFFF" w:themeColor="background1"/>
                                    <w:lang w:bidi="ar-SY"/>
                                  </w:rPr>
                                </w:pPr>
                                <w:r>
                                  <w:rPr>
                                    <w:rFonts w:hint="cs"/>
                                    <w:color w:val="FFFFFF" w:themeColor="background1"/>
                                    <w:rtl/>
                                    <w:lang w:bidi="ar-SY"/>
                                  </w:rPr>
                                  <w:t>1</w:t>
                                </w:r>
                              </w:p>
                            </w:txbxContent>
                          </wps:txbx>
                          <wps:bodyPr rot="0" vert="horz" wrap="square" lIns="0" tIns="0" rIns="0" bIns="0" anchor="ctr" anchorCtr="0" upright="1">
                            <a:noAutofit/>
                          </wps:bodyPr>
                        </wps:wsp>
                      </wpg:grpSp>
                      <wps:wsp>
                        <wps:cNvPr id="940"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579ABA11" id="_x0000_s1982" style="width:451.1pt;height:37.15pt;mso-position-horizontal-relative:char;mso-position-vertical-relative:line" coordsize="6132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">
                <v:group id="Group 21" o:spid="_x0000_s1983" style="position:absolute;left:42280;width:19046;height:5058" coordorigin="33164" coordsize="27785,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v:roundrect id="Rectangle: Rounded Corners 55" o:spid="_x0000_s1984" alt="&quot;&quot;" style="position:absolute;left:33164;width:27785;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" fillcolor="#c00000" stroked="f" strokeweight="1pt">
                    <v:stroke joinstyle="miter"/>
                    <v:textbox inset=",1mm,,1mm">
                      <w:txbxContent>
                        <w:p w14:paraId="445BEA57"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 xml:space="preserve">نموذج </w:t>
                          </w:r>
                          <w:r w:rsidRPr="00E47B79">
                            <w:rPr>
                              <w:bCs w:val="0"/>
                              <w:color w:val="FFFFFF" w:themeColor="background1"/>
                            </w:rPr>
                            <w:t>Santorin</w:t>
                          </w:r>
                          <w:r w:rsidRPr="00E152AC">
                            <w:rPr>
                              <w:rFonts w:hint="cs"/>
                              <w:bCs w:val="0"/>
                              <w:color w:val="FFFFFF" w:themeColor="background1"/>
                              <w:rtl/>
                              <w:lang w:bidi="ar-SY"/>
                            </w:rPr>
                            <w:t>:</w:t>
                          </w:r>
                        </w:p>
                      </w:txbxContent>
                    </v:textbox>
                  </v:roundrect>
                  <v:oval id="Oval 61" o:spid="_x0000_s198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" fillcolor="#272727 [2749]" stroked="f" strokeweight="1pt">
                    <v:stroke joinstyle="miter"/>
                    <v:shadow on="t" color="black" opacity="26213f" origin=",-.5" offset="0,3pt"/>
                    <v:textbox inset="0,0,0,0">
                      <w:txbxContent>
                        <w:p w14:paraId="683B428F" w14:textId="77777777" w:rsidR="00E47B79" w:rsidRPr="0056070B" w:rsidRDefault="00E47B79" w:rsidP="00E47B79">
                          <w:pPr>
                            <w:jc w:val="center"/>
                            <w:rPr>
                              <w:color w:val="FFFFFF" w:themeColor="background1"/>
                              <w:lang w:bidi="ar-SY"/>
                            </w:rPr>
                          </w:pPr>
                          <w:r>
                            <w:rPr>
                              <w:rFonts w:hint="cs"/>
                              <w:color w:val="FFFFFF" w:themeColor="background1"/>
                              <w:rtl/>
                              <w:lang w:bidi="ar-SY"/>
                            </w:rPr>
                            <w:t>1</w:t>
                          </w:r>
                        </w:p>
                      </w:txbxContent>
                    </v:textbox>
                  </v:oval>
                </v:group>
                <v:rect id="Rectangle 25" o:spid="_x0000_s198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" fillcolor="#c00000" stroked="f" strokeweight="1pt"/>
                <w10:anchorlock/>
              </v:group>
            </w:pict>
          </mc:Fallback>
        </mc:AlternateContent>
      </w:r>
    </w:p>
    <w:p w14:paraId="50476E91" w14:textId="77777777" w:rsidR="00E47B79" w:rsidRPr="00E47B79" w:rsidRDefault="00E47B79" w:rsidP="00E47B79">
      <w:pPr>
        <w:rPr>
          <w:rtl/>
        </w:rPr>
      </w:pPr>
      <w:r>
        <w:rPr>
          <w:rFonts w:ascii="Sakkal Majalla" w:hAnsi="Sakkal Majalla"/>
          <w:noProof/>
          <w:color w:val="002060"/>
          <w:sz w:val="34"/>
          <w:rtl/>
        </w:rPr>
        <w:drawing>
          <wp:anchor distT="0" distB="0" distL="114300" distR="114300" simplePos="0" relativeHeight="252252160" behindDoc="0" locked="0" layoutInCell="1" allowOverlap="1" wp14:anchorId="04AB4B34" wp14:editId="3A70C1CA">
            <wp:simplePos x="0" y="0"/>
            <wp:positionH relativeFrom="column">
              <wp:posOffset>0</wp:posOffset>
            </wp:positionH>
            <wp:positionV relativeFrom="paragraph">
              <wp:posOffset>40005</wp:posOffset>
            </wp:positionV>
            <wp:extent cx="2941955" cy="1606550"/>
            <wp:effectExtent l="0" t="0" r="0" b="0"/>
            <wp:wrapSquare wrapText="bothSides"/>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Picture 941"/>
                    <pic:cNvPicPr/>
                  </pic:nvPicPr>
                  <pic:blipFill>
                    <a:blip r:embed="rId133">
                      <a:extLst>
                        <a:ext uri="{28A0092B-C50C-407E-A947-70E740481C1C}">
                          <a14:useLocalDpi xmlns:a14="http://schemas.microsoft.com/office/drawing/2010/main" val="0"/>
                        </a:ext>
                      </a:extLst>
                    </a:blip>
                    <a:stretch>
                      <a:fillRect/>
                    </a:stretch>
                  </pic:blipFill>
                  <pic:spPr>
                    <a:xfrm>
                      <a:off x="0" y="0"/>
                      <a:ext cx="2941955" cy="1606550"/>
                    </a:xfrm>
                    <a:prstGeom prst="rect">
                      <a:avLst/>
                    </a:prstGeom>
                  </pic:spPr>
                </pic:pic>
              </a:graphicData>
            </a:graphic>
            <wp14:sizeRelH relativeFrom="margin">
              <wp14:pctWidth>0</wp14:pctWidth>
            </wp14:sizeRelH>
            <wp14:sizeRelV relativeFrom="margin">
              <wp14:pctHeight>0</wp14:pctHeight>
            </wp14:sizeRelV>
          </wp:anchor>
        </w:drawing>
      </w:r>
      <w:r w:rsidRPr="002C14DA">
        <w:rPr>
          <w:rtl/>
        </w:rPr>
        <w:t xml:space="preserve">وضع </w:t>
      </w:r>
      <w:r w:rsidRPr="002C14DA">
        <w:t>Santorin,2004)</w:t>
      </w:r>
      <w:r w:rsidRPr="002C14DA">
        <w:rPr>
          <w:rtl/>
        </w:rPr>
        <w:t xml:space="preserve">) أول نموذج تعاقب يسمى </w:t>
      </w:r>
      <w:r w:rsidRPr="002C14DA">
        <w:rPr>
          <w:rFonts w:hint="cs"/>
          <w:rtl/>
        </w:rPr>
        <w:t>(</w:t>
      </w:r>
      <w:r w:rsidRPr="002C14DA">
        <w:t>Relay Succession Planning Model</w:t>
      </w:r>
      <w:r w:rsidRPr="002C14DA">
        <w:rPr>
          <w:rtl/>
        </w:rPr>
        <w:t xml:space="preserve"> نموذج التناوب لتخطيط التعاقب</w:t>
      </w:r>
      <w:r w:rsidRPr="002C14DA">
        <w:rPr>
          <w:rFonts w:hint="cs"/>
          <w:rtl/>
        </w:rPr>
        <w:t>)</w:t>
      </w:r>
      <w:r w:rsidRPr="002C14DA">
        <w:rPr>
          <w:rtl/>
        </w:rPr>
        <w:t xml:space="preserve"> يؤكد في هذا النموذج، أن الرئيس التنفيذي الحالي يجب عليه تمرير العصا إلى المرشح التالي على مدى فترة طويلة من الزمن. قارن</w:t>
      </w:r>
      <w:r>
        <w:rPr>
          <w:rFonts w:hint="cs"/>
          <w:rtl/>
        </w:rPr>
        <w:t xml:space="preserve"> </w:t>
      </w:r>
      <w:r w:rsidRPr="002C14DA">
        <w:t xml:space="preserve"> Santorin</w:t>
      </w:r>
      <w:r w:rsidRPr="002C14DA">
        <w:rPr>
          <w:rtl/>
        </w:rPr>
        <w:t xml:space="preserve">بين الشركات التي تستخدم هذا النموذج وبين الشركات التي لم </w:t>
      </w:r>
      <w:r w:rsidRPr="002C14DA">
        <w:rPr>
          <w:rFonts w:hint="cs"/>
          <w:rtl/>
        </w:rPr>
        <w:t>تطبقه.</w:t>
      </w:r>
      <w:r w:rsidRPr="002C14DA">
        <w:rPr>
          <w:rtl/>
        </w:rPr>
        <w:t xml:space="preserve"> أظهرت النتائج أن المنظمات التي طبقت خطط التعاقب كان اداؤها أفضل لأن المرشحين تعرضوا لتحديات الشركة وتمكنوا من التعامل مع هذه التحديات في مرحلة ما قبل التعا</w:t>
      </w:r>
      <w:r w:rsidRPr="002C14DA">
        <w:rPr>
          <w:rFonts w:hint="cs"/>
          <w:rtl/>
        </w:rPr>
        <w:t>قب.</w:t>
      </w:r>
    </w:p>
    <w:p w14:paraId="5F699CB9" w14:textId="77777777" w:rsidR="00E47B79" w:rsidRDefault="00E47B79" w:rsidP="00E47B79">
      <w:pPr>
        <w:rPr>
          <w:rFonts w:ascii="Sakkal Majalla" w:hAnsi="Sakkal Majalla"/>
          <w:color w:val="002060"/>
          <w:sz w:val="34"/>
          <w:rtl/>
        </w:rPr>
      </w:pPr>
      <w:r>
        <w:rPr>
          <w:noProof/>
        </w:rPr>
        <mc:AlternateContent>
          <mc:Choice Requires="wpg">
            <w:drawing>
              <wp:inline distT="0" distB="0" distL="0" distR="0" wp14:anchorId="12C72931" wp14:editId="7D840939">
                <wp:extent cx="5728316" cy="471805"/>
                <wp:effectExtent l="0" t="0" r="6350" b="4445"/>
                <wp:docPr id="942"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8316" cy="471805"/>
                          <a:chOff x="0" y="0"/>
                          <a:chExt cx="61319" cy="5058"/>
                        </a:xfrm>
                      </wpg:grpSpPr>
                      <wpg:grpSp>
                        <wpg:cNvPr id="943" name="Group 21"/>
                        <wpg:cNvGrpSpPr>
                          <a:grpSpLocks/>
                        </wpg:cNvGrpSpPr>
                        <wpg:grpSpPr bwMode="auto">
                          <a:xfrm>
                            <a:off x="38609" y="0"/>
                            <a:ext cx="22710" cy="5058"/>
                            <a:chOff x="27810" y="0"/>
                            <a:chExt cx="33131" cy="7110"/>
                          </a:xfrm>
                        </wpg:grpSpPr>
                        <wps:wsp>
                          <wps:cNvPr id="944" name="Rectangle: Rounded Corners 55">
                            <a:extLst>
                              <a:ext uri="{C183D7F6-B498-43B3-948B-1728B52AA6E4}">
                                <adec:decorative xmlns:adec="http://schemas.microsoft.com/office/drawing/2017/decorative" val="1"/>
                              </a:ext>
                            </a:extLst>
                          </wps:cNvPr>
                          <wps:cNvSpPr>
                            <a:spLocks noChangeArrowheads="1"/>
                          </wps:cNvSpPr>
                          <wps:spPr bwMode="auto">
                            <a:xfrm>
                              <a:off x="27810" y="0"/>
                              <a:ext cx="33131"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65606667"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 xml:space="preserve">نموذج نظرية </w:t>
                                </w:r>
                                <w:r w:rsidRPr="00E47B79">
                                  <w:rPr>
                                    <w:bCs w:val="0"/>
                                    <w:color w:val="FFFFFF" w:themeColor="background1"/>
                                  </w:rPr>
                                  <w:t>Scharme</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45"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595EC20" w14:textId="77777777" w:rsidR="00E47B79" w:rsidRPr="0056070B" w:rsidRDefault="00E47B79" w:rsidP="00E47B79">
                                <w:pPr>
                                  <w:jc w:val="center"/>
                                  <w:rPr>
                                    <w:color w:val="FFFFFF" w:themeColor="background1"/>
                                    <w:lang w:bidi="ar-SY"/>
                                  </w:rPr>
                                </w:pPr>
                                <w:r>
                                  <w:rPr>
                                    <w:rFonts w:hint="cs"/>
                                    <w:color w:val="FFFFFF" w:themeColor="background1"/>
                                    <w:rtl/>
                                    <w:lang w:bidi="ar-SY"/>
                                  </w:rPr>
                                  <w:t>2</w:t>
                                </w:r>
                              </w:p>
                            </w:txbxContent>
                          </wps:txbx>
                          <wps:bodyPr rot="0" vert="horz" wrap="square" lIns="0" tIns="0" rIns="0" bIns="0" anchor="ctr" anchorCtr="0" upright="1">
                            <a:noAutofit/>
                          </wps:bodyPr>
                        </wps:wsp>
                      </wpg:grpSp>
                      <wps:wsp>
                        <wps:cNvPr id="946"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12C72931" id="_x0000_s1987" style="width:451.05pt;height:37.15pt;mso-position-horizontal-relative:char;mso-position-vertical-relative:line" coordsize="61319,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">
                <v:group id="Group 21" o:spid="_x0000_s1988" style="position:absolute;left:38609;width:22710;height:5058" coordorigin="27810" coordsize="33131,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roundrect id="Rectangle: Rounded Corners 55" o:spid="_x0000_s1989" alt="&quot;&quot;" style="position:absolute;left:27810;width:33131;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" fillcolor="#c00000" stroked="f" strokeweight="1pt">
                    <v:stroke joinstyle="miter"/>
                    <v:textbox inset=",1mm,,1mm">
                      <w:txbxContent>
                        <w:p w14:paraId="65606667"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rPr>
                            <w:t xml:space="preserve">نموذج نظرية </w:t>
                          </w:r>
                          <w:r w:rsidRPr="00E47B79">
                            <w:rPr>
                              <w:bCs w:val="0"/>
                              <w:color w:val="FFFFFF" w:themeColor="background1"/>
                            </w:rPr>
                            <w:t>Scharme</w:t>
                          </w:r>
                          <w:r w:rsidRPr="00E152AC">
                            <w:rPr>
                              <w:rFonts w:hint="cs"/>
                              <w:bCs w:val="0"/>
                              <w:color w:val="FFFFFF" w:themeColor="background1"/>
                              <w:rtl/>
                              <w:lang w:bidi="ar-SY"/>
                            </w:rPr>
                            <w:t>:</w:t>
                          </w:r>
                        </w:p>
                      </w:txbxContent>
                    </v:textbox>
                  </v:roundrect>
                  <v:oval id="Oval 61" o:spid="_x0000_s199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" fillcolor="#272727 [2749]" stroked="f" strokeweight="1pt">
                    <v:stroke joinstyle="miter"/>
                    <v:shadow on="t" color="black" opacity="26213f" origin=",-.5" offset="0,3pt"/>
                    <v:textbox inset="0,0,0,0">
                      <w:txbxContent>
                        <w:p w14:paraId="0595EC20" w14:textId="77777777" w:rsidR="00E47B79" w:rsidRPr="0056070B" w:rsidRDefault="00E47B79" w:rsidP="00E47B79">
                          <w:pPr>
                            <w:jc w:val="center"/>
                            <w:rPr>
                              <w:color w:val="FFFFFF" w:themeColor="background1"/>
                              <w:lang w:bidi="ar-SY"/>
                            </w:rPr>
                          </w:pPr>
                          <w:r>
                            <w:rPr>
                              <w:rFonts w:hint="cs"/>
                              <w:color w:val="FFFFFF" w:themeColor="background1"/>
                              <w:rtl/>
                              <w:lang w:bidi="ar-SY"/>
                            </w:rPr>
                            <w:t>2</w:t>
                          </w:r>
                        </w:p>
                      </w:txbxContent>
                    </v:textbox>
                  </v:oval>
                </v:group>
                <v:rect id="Rectangle 25" o:spid="_x0000_s199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" fillcolor="#c00000" stroked="f" strokeweight="1pt"/>
                <w10:anchorlock/>
              </v:group>
            </w:pict>
          </mc:Fallback>
        </mc:AlternateContent>
      </w:r>
    </w:p>
    <w:p w14:paraId="71AE3C32" w14:textId="77777777" w:rsidR="00E47B79" w:rsidRPr="002C14DA" w:rsidRDefault="00E47B79" w:rsidP="00E47B79">
      <w:pPr>
        <w:rPr>
          <w:color w:val="333333"/>
          <w:rtl/>
        </w:rPr>
      </w:pPr>
      <w:r w:rsidRPr="002C14DA">
        <w:rPr>
          <w:rtl/>
        </w:rPr>
        <w:t>يجب على فريق الإدارة العليا أن يتبنى أولا التغيير، وبعد ذلك يجب أن يعمل من أجل تحقيقه</w:t>
      </w:r>
      <w:r w:rsidRPr="002C14DA">
        <w:rPr>
          <w:rFonts w:hint="cs"/>
          <w:rtl/>
        </w:rPr>
        <w:t>".</w:t>
      </w:r>
      <w:r w:rsidRPr="002C14DA">
        <w:rPr>
          <w:rtl/>
        </w:rPr>
        <w:t xml:space="preserve"> تنظر نظرية </w:t>
      </w:r>
      <w:r>
        <w:rPr>
          <w:rFonts w:hint="cs"/>
          <w:rtl/>
        </w:rPr>
        <w:t>(</w:t>
      </w:r>
      <w:r w:rsidRPr="002C14DA">
        <w:t>Scharmer</w:t>
      </w:r>
      <w:r w:rsidRPr="002C14DA">
        <w:rPr>
          <w:rtl/>
        </w:rPr>
        <w:t xml:space="preserve">) </w:t>
      </w:r>
      <w:r w:rsidRPr="002C14DA">
        <w:rPr>
          <w:rFonts w:hint="cs"/>
          <w:rtl/>
        </w:rPr>
        <w:t>لتخطيط</w:t>
      </w:r>
      <w:r w:rsidRPr="002C14DA">
        <w:rPr>
          <w:rtl/>
        </w:rPr>
        <w:t xml:space="preserve"> التعاقب كقائد للمستقبل ويدعم الفرضية المكونة من خمس حركات التي يمكن أن تجعل التغيير ممكن. هذه الحركات هي </w:t>
      </w:r>
      <w:r w:rsidRPr="00E47B79">
        <w:rPr>
          <w:b/>
          <w:bCs/>
          <w:rtl/>
        </w:rPr>
        <w:t xml:space="preserve">التعاون المشترك، والاستشعار المشترك، </w:t>
      </w:r>
      <w:r w:rsidRPr="00E47B79">
        <w:rPr>
          <w:rFonts w:hint="cs"/>
          <w:b/>
          <w:bCs/>
          <w:rtl/>
        </w:rPr>
        <w:t>والتواجد</w:t>
      </w:r>
      <w:r w:rsidRPr="00E47B79">
        <w:rPr>
          <w:b/>
          <w:bCs/>
          <w:rtl/>
        </w:rPr>
        <w:t xml:space="preserve"> </w:t>
      </w:r>
      <w:r w:rsidRPr="00E47B79">
        <w:rPr>
          <w:rFonts w:hint="cs"/>
          <w:b/>
          <w:bCs/>
          <w:rtl/>
        </w:rPr>
        <w:t>المشترك،</w:t>
      </w:r>
      <w:r w:rsidRPr="00E47B79">
        <w:rPr>
          <w:b/>
          <w:bCs/>
          <w:rtl/>
        </w:rPr>
        <w:t xml:space="preserve"> والمشاركة في الإنشاء والتطور </w:t>
      </w:r>
      <w:r w:rsidRPr="00E47B79">
        <w:rPr>
          <w:rFonts w:hint="cs"/>
          <w:b/>
          <w:bCs/>
          <w:rtl/>
        </w:rPr>
        <w:t>المشترك</w:t>
      </w:r>
      <w:r w:rsidRPr="002C14DA">
        <w:rPr>
          <w:rFonts w:hint="cs"/>
          <w:rtl/>
        </w:rPr>
        <w:t>،</w:t>
      </w:r>
      <w:r w:rsidRPr="002C14DA">
        <w:rPr>
          <w:rtl/>
        </w:rPr>
        <w:t xml:space="preserve"> تساعد المنظمة من خلال تبنيها التغيير </w:t>
      </w:r>
      <w:r w:rsidRPr="002C14DA">
        <w:rPr>
          <w:rFonts w:hint="cs"/>
          <w:rtl/>
        </w:rPr>
        <w:t>واستراتيجيات</w:t>
      </w:r>
      <w:r w:rsidRPr="002C14DA">
        <w:rPr>
          <w:rtl/>
        </w:rPr>
        <w:t xml:space="preserve"> تخطيط التعاقب وممارساته للوصول لمستقبل باهر</w:t>
      </w:r>
      <w:r w:rsidRPr="002C14DA">
        <w:rPr>
          <w:rFonts w:hint="cs"/>
          <w:color w:val="333333"/>
          <w:rtl/>
        </w:rPr>
        <w:t>.</w:t>
      </w:r>
    </w:p>
    <w:p w14:paraId="444845F2" w14:textId="77777777" w:rsidR="00E47B79" w:rsidRDefault="00E47B79" w:rsidP="00E47B79">
      <w:pPr>
        <w:rPr>
          <w:rFonts w:ascii="Sakkal Majalla" w:hAnsi="Sakkal Majalla"/>
          <w:color w:val="002060"/>
          <w:sz w:val="34"/>
          <w:rtl/>
        </w:rPr>
      </w:pPr>
      <w:r>
        <w:rPr>
          <w:noProof/>
        </w:rPr>
        <mc:AlternateContent>
          <mc:Choice Requires="wpg">
            <w:drawing>
              <wp:inline distT="0" distB="0" distL="0" distR="0" wp14:anchorId="4D62DA66" wp14:editId="64615D49">
                <wp:extent cx="5727102" cy="471805"/>
                <wp:effectExtent l="0" t="0" r="6985" b="4445"/>
                <wp:docPr id="947"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7102" cy="471805"/>
                          <a:chOff x="0" y="0"/>
                          <a:chExt cx="61306" cy="5058"/>
                        </a:xfrm>
                      </wpg:grpSpPr>
                      <wpg:grpSp>
                        <wpg:cNvPr id="948" name="Group 21"/>
                        <wpg:cNvGrpSpPr>
                          <a:grpSpLocks/>
                        </wpg:cNvGrpSpPr>
                        <wpg:grpSpPr bwMode="auto">
                          <a:xfrm>
                            <a:off x="34531" y="0"/>
                            <a:ext cx="26775" cy="5058"/>
                            <a:chOff x="21861" y="0"/>
                            <a:chExt cx="39062" cy="7110"/>
                          </a:xfrm>
                        </wpg:grpSpPr>
                        <wps:wsp>
                          <wps:cNvPr id="949" name="Rectangle: Rounded Corners 55">
                            <a:extLst>
                              <a:ext uri="{C183D7F6-B498-43B3-948B-1728B52AA6E4}">
                                <adec:decorative xmlns:adec="http://schemas.microsoft.com/office/drawing/2017/decorative" val="1"/>
                              </a:ext>
                            </a:extLst>
                          </wps:cNvPr>
                          <wps:cNvSpPr>
                            <a:spLocks noChangeArrowheads="1"/>
                          </wps:cNvSpPr>
                          <wps:spPr bwMode="auto">
                            <a:xfrm>
                              <a:off x="21861" y="0"/>
                              <a:ext cx="39062"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308876FD"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lang w:bidi="ar-SY"/>
                                  </w:rPr>
                                  <w:t>نموذج نظرية التعاقب القيادي</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50"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66795AD4" w14:textId="77777777" w:rsidR="00E47B79" w:rsidRPr="0056070B" w:rsidRDefault="00E47B79" w:rsidP="00E47B79">
                                <w:pPr>
                                  <w:jc w:val="center"/>
                                  <w:rPr>
                                    <w:color w:val="FFFFFF" w:themeColor="background1"/>
                                    <w:lang w:bidi="ar-SY"/>
                                  </w:rPr>
                                </w:pPr>
                                <w:r>
                                  <w:rPr>
                                    <w:rFonts w:hint="cs"/>
                                    <w:color w:val="FFFFFF" w:themeColor="background1"/>
                                    <w:rtl/>
                                    <w:lang w:bidi="ar-SY"/>
                                  </w:rPr>
                                  <w:t>3</w:t>
                                </w:r>
                              </w:p>
                            </w:txbxContent>
                          </wps:txbx>
                          <wps:bodyPr rot="0" vert="horz" wrap="square" lIns="0" tIns="0" rIns="0" bIns="0" anchor="ctr" anchorCtr="0" upright="1">
                            <a:noAutofit/>
                          </wps:bodyPr>
                        </wps:wsp>
                      </wpg:grpSp>
                      <wps:wsp>
                        <wps:cNvPr id="951"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4D62DA66" id="_x0000_s1992" style="width:450.95pt;height:37.15pt;mso-position-horizontal-relative:char;mso-position-vertical-relative:line" coordsize="61306,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">
                <v:group id="Group 21" o:spid="_x0000_s1993" style="position:absolute;left:34531;width:26775;height:5058" coordorigin="21861" coordsize="3906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roundrect id="Rectangle: Rounded Corners 55" o:spid="_x0000_s1994" alt="&quot;&quot;" style="position:absolute;left:21861;width:39062;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" fillcolor="#c00000" stroked="f" strokeweight="1pt">
                    <v:stroke joinstyle="miter"/>
                    <v:textbox inset=",1mm,,1mm">
                      <w:txbxContent>
                        <w:p w14:paraId="308876FD" w14:textId="77777777" w:rsidR="00E47B79" w:rsidRPr="00E152AC" w:rsidRDefault="00E47B79" w:rsidP="00E47B79">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E47B79">
                            <w:rPr>
                              <w:bCs w:val="0"/>
                              <w:color w:val="FFFFFF" w:themeColor="background1"/>
                              <w:rtl/>
                              <w:lang w:bidi="ar-SY"/>
                            </w:rPr>
                            <w:t>نموذج نظرية التعاقب القيادي</w:t>
                          </w:r>
                          <w:r w:rsidRPr="00E152AC">
                            <w:rPr>
                              <w:rFonts w:hint="cs"/>
                              <w:bCs w:val="0"/>
                              <w:color w:val="FFFFFF" w:themeColor="background1"/>
                              <w:rtl/>
                              <w:lang w:bidi="ar-SY"/>
                            </w:rPr>
                            <w:t>:</w:t>
                          </w:r>
                        </w:p>
                      </w:txbxContent>
                    </v:textbox>
                  </v:roundrect>
                  <v:oval id="Oval 61" o:spid="_x0000_s1995"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" fillcolor="#272727 [2749]" stroked="f" strokeweight="1pt">
                    <v:stroke joinstyle="miter"/>
                    <v:shadow on="t" color="black" opacity="26213f" origin=",-.5" offset="0,3pt"/>
                    <v:textbox inset="0,0,0,0">
                      <w:txbxContent>
                        <w:p w14:paraId="66795AD4" w14:textId="77777777" w:rsidR="00E47B79" w:rsidRPr="0056070B" w:rsidRDefault="00E47B79" w:rsidP="00E47B79">
                          <w:pPr>
                            <w:jc w:val="center"/>
                            <w:rPr>
                              <w:color w:val="FFFFFF" w:themeColor="background1"/>
                              <w:lang w:bidi="ar-SY"/>
                            </w:rPr>
                          </w:pPr>
                          <w:r>
                            <w:rPr>
                              <w:rFonts w:hint="cs"/>
                              <w:color w:val="FFFFFF" w:themeColor="background1"/>
                              <w:rtl/>
                              <w:lang w:bidi="ar-SY"/>
                            </w:rPr>
                            <w:t>3</w:t>
                          </w:r>
                        </w:p>
                      </w:txbxContent>
                    </v:textbox>
                  </v:oval>
                </v:group>
                <v:rect id="Rectangle 25" o:spid="_x0000_s1996"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" fillcolor="#c00000" stroked="f" strokeweight="1pt"/>
                <w10:anchorlock/>
              </v:group>
            </w:pict>
          </mc:Fallback>
        </mc:AlternateContent>
      </w:r>
    </w:p>
    <w:p w14:paraId="23B03174" w14:textId="77777777" w:rsidR="00E47B79" w:rsidRPr="00E47B79" w:rsidRDefault="00E47B79" w:rsidP="00E47B79">
      <w:pPr>
        <w:rPr>
          <w:color w:val="333333"/>
          <w:rtl/>
          <w:lang w:bidi="ar-SY"/>
        </w:rPr>
      </w:pPr>
      <w:r w:rsidRPr="002C14DA">
        <w:rPr>
          <w:rtl/>
        </w:rPr>
        <w:t xml:space="preserve">يقترح هذا النموذج أنه لكي تضمن المنظمة </w:t>
      </w:r>
      <w:r w:rsidRPr="002C14DA">
        <w:rPr>
          <w:rFonts w:hint="cs"/>
          <w:rtl/>
        </w:rPr>
        <w:t>استمرارية</w:t>
      </w:r>
      <w:r w:rsidRPr="002C14DA">
        <w:rPr>
          <w:rtl/>
        </w:rPr>
        <w:t xml:space="preserve"> تعاقب القيادة </w:t>
      </w:r>
      <w:r w:rsidRPr="002C14DA">
        <w:rPr>
          <w:rFonts w:hint="cs"/>
          <w:rtl/>
        </w:rPr>
        <w:t>فيها،</w:t>
      </w:r>
      <w:r w:rsidRPr="002C14DA">
        <w:rPr>
          <w:rtl/>
        </w:rPr>
        <w:t xml:space="preserve"> يجب عليها التخطيط لمستقبل المديرين التنفيذيين البالغين للسن القانوني عن طريق تعيين مرشحين لهم. إن الشركات </w:t>
      </w:r>
      <w:r w:rsidRPr="002C14DA">
        <w:rPr>
          <w:rtl/>
        </w:rPr>
        <w:lastRenderedPageBreak/>
        <w:t xml:space="preserve">الناجحة تمتلك القدرة على البقاء حيّة على </w:t>
      </w:r>
      <w:r w:rsidRPr="002C14DA">
        <w:rPr>
          <w:rFonts w:hint="cs"/>
          <w:rtl/>
        </w:rPr>
        <w:t>الرغم</w:t>
      </w:r>
      <w:r w:rsidRPr="002C14DA">
        <w:rPr>
          <w:rtl/>
        </w:rPr>
        <w:t xml:space="preserve"> من مفارقة مؤسسيها الأوائل. </w:t>
      </w:r>
      <w:r w:rsidRPr="002C14DA">
        <w:rPr>
          <w:rFonts w:hint="cs"/>
          <w:rtl/>
        </w:rPr>
        <w:t>وسواء</w:t>
      </w:r>
      <w:r w:rsidRPr="002C14DA">
        <w:rPr>
          <w:rtl/>
        </w:rPr>
        <w:t xml:space="preserve"> أكانت تلك الشركات </w:t>
      </w:r>
      <w:r w:rsidRPr="002C14DA">
        <w:rPr>
          <w:rFonts w:hint="cs"/>
          <w:rtl/>
        </w:rPr>
        <w:t>ربحية</w:t>
      </w:r>
      <w:r w:rsidRPr="002C14DA">
        <w:rPr>
          <w:rFonts w:hint="eastAsia"/>
          <w:rtl/>
        </w:rPr>
        <w:t>،</w:t>
      </w:r>
      <w:r w:rsidRPr="002C14DA">
        <w:rPr>
          <w:rtl/>
        </w:rPr>
        <w:t xml:space="preserve"> أم </w:t>
      </w:r>
      <w:r w:rsidRPr="002C14DA">
        <w:rPr>
          <w:rFonts w:hint="cs"/>
          <w:rtl/>
        </w:rPr>
        <w:t>غير ربحية، أم</w:t>
      </w:r>
      <w:r w:rsidRPr="002C14DA">
        <w:rPr>
          <w:rtl/>
        </w:rPr>
        <w:t xml:space="preserve"> منظمات تعاونية فإنها ترسم لنفسها </w:t>
      </w:r>
      <w:r w:rsidRPr="002C14DA">
        <w:rPr>
          <w:rFonts w:hint="cs"/>
          <w:rtl/>
        </w:rPr>
        <w:t>مسارات</w:t>
      </w:r>
      <w:r w:rsidRPr="002C14DA">
        <w:rPr>
          <w:rtl/>
        </w:rPr>
        <w:t xml:space="preserve"> خاصة بها، تحمل صلة الارتباط بمن </w:t>
      </w:r>
      <w:r w:rsidRPr="002C14DA">
        <w:rPr>
          <w:rFonts w:hint="cs"/>
          <w:rtl/>
        </w:rPr>
        <w:t>أنشأها</w:t>
      </w:r>
      <w:r w:rsidRPr="002C14DA">
        <w:rPr>
          <w:rFonts w:hint="eastAsia"/>
          <w:rtl/>
        </w:rPr>
        <w:t>،</w:t>
      </w:r>
      <w:r w:rsidRPr="002C14DA">
        <w:rPr>
          <w:rtl/>
        </w:rPr>
        <w:t xml:space="preserve"> ولكنها منفصلة بذات الوقت عن </w:t>
      </w:r>
      <w:r w:rsidRPr="002C14DA">
        <w:rPr>
          <w:rFonts w:hint="cs"/>
          <w:rtl/>
        </w:rPr>
        <w:t>الافراد</w:t>
      </w:r>
      <w:r w:rsidRPr="002C14DA">
        <w:rPr>
          <w:rtl/>
        </w:rPr>
        <w:t xml:space="preserve"> الذين أوجدوها. هذا النمط من التعاقب ينطوي على الكيفية التي تستمر فيها الشركة في العمل بعد غياب مؤسسيها أو قادتها </w:t>
      </w:r>
      <w:r w:rsidRPr="002C14DA">
        <w:rPr>
          <w:rFonts w:hint="cs"/>
          <w:rtl/>
        </w:rPr>
        <w:t>الأوائل.</w:t>
      </w:r>
      <w:r w:rsidRPr="002C14DA">
        <w:rPr>
          <w:rtl/>
        </w:rPr>
        <w:t xml:space="preserve"> ولأن أنماط القيادة ونماذجها تختلف على نطاق واسع تختلف نماذج التعاقب أيضا على أساس الطريقة التي تدار بها المنظمة</w:t>
      </w:r>
      <w:r w:rsidRPr="002C14DA">
        <w:rPr>
          <w:rFonts w:hint="cs"/>
          <w:rtl/>
        </w:rPr>
        <w:t>.</w:t>
      </w:r>
    </w:p>
    <w:p w14:paraId="3965EF21" w14:textId="77777777" w:rsidR="00E47B79" w:rsidRDefault="00E47B79" w:rsidP="00E47B79">
      <w:pPr>
        <w:jc w:val="center"/>
        <w:rPr>
          <w:rFonts w:ascii="Sakkal Majalla" w:hAnsi="Sakkal Majalla"/>
          <w:color w:val="002060"/>
          <w:sz w:val="34"/>
          <w:rtl/>
          <w:lang w:bidi="ar-SY"/>
        </w:rPr>
      </w:pPr>
      <w:r>
        <w:rPr>
          <w:rFonts w:ascii="Sakkal Majalla" w:hAnsi="Sakkal Majalla"/>
          <w:noProof/>
          <w:color w:val="002060"/>
          <w:sz w:val="34"/>
          <w:rtl/>
        </w:rPr>
        <w:drawing>
          <wp:inline distT="0" distB="0" distL="0" distR="0" wp14:anchorId="06449862" wp14:editId="1096996F">
            <wp:extent cx="4212771" cy="2457450"/>
            <wp:effectExtent l="0" t="0" r="0" b="0"/>
            <wp:docPr id="952" name="Diagram 9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4" r:lo="rId135" r:qs="rId136" r:cs="rId137"/>
              </a:graphicData>
            </a:graphic>
          </wp:inline>
        </w:drawing>
      </w:r>
    </w:p>
    <w:p w14:paraId="1693A37A" w14:textId="77777777" w:rsidR="008701FB" w:rsidRDefault="008701FB" w:rsidP="008701FB">
      <w:pPr>
        <w:keepNext/>
        <w:jc w:val="center"/>
        <w:rPr>
          <w:rFonts w:ascii="Sakkal Majalla" w:hAnsi="Sakkal Majalla"/>
          <w:color w:val="002060"/>
          <w:sz w:val="34"/>
          <w:rtl/>
          <w:lang w:bidi="ar-SY"/>
        </w:rPr>
      </w:pPr>
      <w:r>
        <w:rPr>
          <w:noProof/>
        </w:rPr>
        <mc:AlternateContent>
          <mc:Choice Requires="wpg">
            <w:drawing>
              <wp:inline distT="0" distB="0" distL="0" distR="0" wp14:anchorId="7C88E2C7" wp14:editId="2A70F9FC">
                <wp:extent cx="5726355" cy="471805"/>
                <wp:effectExtent l="0" t="0" r="8255" b="4445"/>
                <wp:docPr id="953" name="Group 34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6355" cy="471805"/>
                          <a:chOff x="0" y="0"/>
                          <a:chExt cx="61298" cy="5058"/>
                        </a:xfrm>
                      </wpg:grpSpPr>
                      <wpg:grpSp>
                        <wpg:cNvPr id="962" name="Group 21"/>
                        <wpg:cNvGrpSpPr>
                          <a:grpSpLocks/>
                        </wpg:cNvGrpSpPr>
                        <wpg:grpSpPr bwMode="auto">
                          <a:xfrm>
                            <a:off x="29228" y="0"/>
                            <a:ext cx="32070" cy="5058"/>
                            <a:chOff x="14126" y="0"/>
                            <a:chExt cx="46788" cy="7110"/>
                          </a:xfrm>
                        </wpg:grpSpPr>
                        <wps:wsp>
                          <wps:cNvPr id="963" name="Rectangle: Rounded Corners 55">
                            <a:extLst>
                              <a:ext uri="{C183D7F6-B498-43B3-948B-1728B52AA6E4}">
                                <adec:decorative xmlns:adec="http://schemas.microsoft.com/office/drawing/2017/decorative" val="1"/>
                              </a:ext>
                            </a:extLst>
                          </wps:cNvPr>
                          <wps:cNvSpPr>
                            <a:spLocks noChangeArrowheads="1"/>
                          </wps:cNvSpPr>
                          <wps:spPr bwMode="auto">
                            <a:xfrm>
                              <a:off x="14126" y="0"/>
                              <a:ext cx="46788" cy="7110"/>
                            </a:xfrm>
                            <a:prstGeom prst="roundRect">
                              <a:avLst>
                                <a:gd name="adj" fmla="val 50000"/>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B53800" w14:textId="77777777" w:rsidR="008701FB" w:rsidRPr="00E152AC" w:rsidRDefault="008701FB" w:rsidP="008701FB">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8701FB">
                                  <w:rPr>
                                    <w:bCs w:val="0"/>
                                    <w:color w:val="FFFFFF" w:themeColor="background1"/>
                                    <w:rtl/>
                                    <w:lang w:bidi="ar-SY"/>
                                  </w:rPr>
                                  <w:t xml:space="preserve">نماذج المقدرة </w:t>
                                </w:r>
                                <w:r w:rsidRPr="008701FB">
                                  <w:rPr>
                                    <w:bCs w:val="0"/>
                                    <w:color w:val="FFFFFF" w:themeColor="background1"/>
                                    <w:lang w:bidi="ar-SY"/>
                                  </w:rPr>
                                  <w:t>competency models</w:t>
                                </w:r>
                                <w:r w:rsidRPr="00E152AC">
                                  <w:rPr>
                                    <w:rFonts w:hint="cs"/>
                                    <w:bCs w:val="0"/>
                                    <w:color w:val="FFFFFF" w:themeColor="background1"/>
                                    <w:rtl/>
                                    <w:lang w:bidi="ar-SY"/>
                                  </w:rPr>
                                  <w:t>:</w:t>
                                </w:r>
                              </w:p>
                            </w:txbxContent>
                          </wps:txbx>
                          <wps:bodyPr rot="0" vert="horz" wrap="square" lIns="91440" tIns="36000" rIns="91440" bIns="36000" anchor="ctr" anchorCtr="0" upright="1">
                            <a:noAutofit/>
                          </wps:bodyPr>
                        </wps:wsp>
                        <wps:wsp>
                          <wps:cNvPr id="964" name="Oval 61">
                            <a:extLst>
                              <a:ext uri="{C183D7F6-B498-43B3-948B-1728B52AA6E4}">
                                <adec:decorative xmlns:adec="http://schemas.microsoft.com/office/drawing/2017/decorative" val="1"/>
                              </a:ext>
                            </a:extLst>
                          </wps:cNvPr>
                          <wps:cNvSpPr>
                            <a:spLocks noChangeArrowheads="1"/>
                          </wps:cNvSpPr>
                          <wps:spPr bwMode="auto">
                            <a:xfrm>
                              <a:off x="53785" y="770"/>
                              <a:ext cx="5715" cy="5715"/>
                            </a:xfrm>
                            <a:prstGeom prst="ellipse">
                              <a:avLst/>
                            </a:prstGeom>
                            <a:solidFill>
                              <a:schemeClr val="tx1">
                                <a:lumMod val="85000"/>
                                <a:lumOff val="15000"/>
                              </a:schemeClr>
                            </a:solidFill>
                            <a:ln>
                              <a:noFill/>
                            </a:ln>
                            <a:effectLst>
                              <a:outerShdw dist="38100" dir="5400000" algn="t" rotWithShape="0">
                                <a:srgbClr val="000000">
                                  <a:alpha val="39998"/>
                                </a:srgbClr>
                              </a:outerShdw>
                            </a:effectLst>
                            <a:extLst>
                              <a:ext uri="{91240B29-F687-4F45-9708-019B960494DF}">
                                <a14:hiddenLine xmlns:a14="http://schemas.microsoft.com/office/drawing/2010/main" w="12700">
                                  <a:solidFill>
                                    <a:srgbClr val="000000"/>
                                  </a:solidFill>
                                  <a:miter lim="800000"/>
                                  <a:headEnd/>
                                  <a:tailEnd/>
                                </a14:hiddenLine>
                              </a:ext>
                            </a:extLst>
                          </wps:spPr>
                          <wps:txbx>
                            <w:txbxContent>
                              <w:p w14:paraId="0F7864BF" w14:textId="77777777" w:rsidR="008701FB" w:rsidRPr="0056070B" w:rsidRDefault="008701FB" w:rsidP="008701FB">
                                <w:pPr>
                                  <w:jc w:val="center"/>
                                  <w:rPr>
                                    <w:color w:val="FFFFFF" w:themeColor="background1"/>
                                    <w:lang w:bidi="ar-SY"/>
                                  </w:rPr>
                                </w:pPr>
                                <w:r>
                                  <w:rPr>
                                    <w:rFonts w:hint="cs"/>
                                    <w:color w:val="FFFFFF" w:themeColor="background1"/>
                                    <w:rtl/>
                                    <w:lang w:bidi="ar-SY"/>
                                  </w:rPr>
                                  <w:t>4</w:t>
                                </w:r>
                              </w:p>
                            </w:txbxContent>
                          </wps:txbx>
                          <wps:bodyPr rot="0" vert="horz" wrap="square" lIns="0" tIns="0" rIns="0" bIns="0" anchor="ctr" anchorCtr="0" upright="1">
                            <a:noAutofit/>
                          </wps:bodyPr>
                        </wps:wsp>
                      </wpg:grpSp>
                      <wps:wsp>
                        <wps:cNvPr id="965" name="Rectangle 25"/>
                        <wps:cNvSpPr>
                          <a:spLocks noChangeArrowheads="1"/>
                        </wps:cNvSpPr>
                        <wps:spPr bwMode="auto">
                          <a:xfrm>
                            <a:off x="0" y="4770"/>
                            <a:ext cx="45720" cy="288"/>
                          </a:xfrm>
                          <a:prstGeom prst="rect">
                            <a:avLst/>
                          </a:prstGeom>
                          <a:solidFill>
                            <a:srgbClr val="C0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inline>
            </w:drawing>
          </mc:Choice>
          <mc:Fallback>
            <w:pict>
              <v:group w14:anchorId="7C88E2C7" id="_x0000_s1997" style="width:450.9pt;height:37.15pt;mso-position-horizontal-relative:char;mso-position-vertical-relative:line" coordsize="61298,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">
                <v:group id="Group 21" o:spid="_x0000_s1998" style="position:absolute;left:29228;width:32070;height:5058" coordorigin="14126" coordsize="46788,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roundrect id="Rectangle: Rounded Corners 55" o:spid="_x0000_s1999" alt="&quot;&quot;" style="position:absolute;left:14126;width:46788;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" fillcolor="#c00000" stroked="f" strokeweight="1pt">
                    <v:stroke joinstyle="miter"/>
                    <v:textbox inset=",1mm,,1mm">
                      <w:txbxContent>
                        <w:p w14:paraId="51B53800" w14:textId="77777777" w:rsidR="008701FB" w:rsidRPr="00E152AC" w:rsidRDefault="008701FB" w:rsidP="008701FB">
                          <w:pPr>
                            <w:pStyle w:val="a7"/>
                            <w:keepNext/>
                            <w:rPr>
                              <w:bCs w:val="0"/>
                              <w:color w:val="FFFFFF" w:themeColor="background1"/>
                              <w:rtl/>
                              <w:lang w:bidi="ar-SY"/>
                            </w:rPr>
                          </w:pPr>
                          <w:r w:rsidRPr="00E152AC">
                            <w:rPr>
                              <w:rFonts w:hint="cs"/>
                              <w:bCs w:val="0"/>
                              <w:color w:val="FFFFFF" w:themeColor="background1"/>
                              <w:rtl/>
                              <w:lang w:bidi="ar-SY"/>
                            </w:rPr>
                            <w:t xml:space="preserve">       </w:t>
                          </w:r>
                          <w:r>
                            <w:rPr>
                              <w:rFonts w:hint="cs"/>
                              <w:bCs w:val="0"/>
                              <w:color w:val="FFFFFF" w:themeColor="background1"/>
                              <w:rtl/>
                              <w:lang w:bidi="ar-SY"/>
                            </w:rPr>
                            <w:t xml:space="preserve"> </w:t>
                          </w:r>
                          <w:r w:rsidRPr="008701FB">
                            <w:rPr>
                              <w:bCs w:val="0"/>
                              <w:color w:val="FFFFFF" w:themeColor="background1"/>
                              <w:rtl/>
                              <w:lang w:bidi="ar-SY"/>
                            </w:rPr>
                            <w:t xml:space="preserve">نماذج المقدرة </w:t>
                          </w:r>
                          <w:r w:rsidRPr="008701FB">
                            <w:rPr>
                              <w:bCs w:val="0"/>
                              <w:color w:val="FFFFFF" w:themeColor="background1"/>
                              <w:lang w:bidi="ar-SY"/>
                            </w:rPr>
                            <w:t>competency models</w:t>
                          </w:r>
                          <w:r w:rsidRPr="00E152AC">
                            <w:rPr>
                              <w:rFonts w:hint="cs"/>
                              <w:bCs w:val="0"/>
                              <w:color w:val="FFFFFF" w:themeColor="background1"/>
                              <w:rtl/>
                              <w:lang w:bidi="ar-SY"/>
                            </w:rPr>
                            <w:t>:</w:t>
                          </w:r>
                        </w:p>
                      </w:txbxContent>
                    </v:textbox>
                  </v:roundrect>
                  <v:oval id="Oval 61" o:spid="_x0000_s2000" alt="&quot;&quot;" style="position:absolute;left:53785;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" fillcolor="#272727 [2749]" stroked="f" strokeweight="1pt">
                    <v:stroke joinstyle="miter"/>
                    <v:shadow on="t" color="black" opacity="26213f" origin=",-.5" offset="0,3pt"/>
                    <v:textbox inset="0,0,0,0">
                      <w:txbxContent>
                        <w:p w14:paraId="0F7864BF" w14:textId="77777777" w:rsidR="008701FB" w:rsidRPr="0056070B" w:rsidRDefault="008701FB" w:rsidP="008701FB">
                          <w:pPr>
                            <w:jc w:val="center"/>
                            <w:rPr>
                              <w:color w:val="FFFFFF" w:themeColor="background1"/>
                              <w:lang w:bidi="ar-SY"/>
                            </w:rPr>
                          </w:pPr>
                          <w:r>
                            <w:rPr>
                              <w:rFonts w:hint="cs"/>
                              <w:color w:val="FFFFFF" w:themeColor="background1"/>
                              <w:rtl/>
                              <w:lang w:bidi="ar-SY"/>
                            </w:rPr>
                            <w:t>4</w:t>
                          </w:r>
                        </w:p>
                      </w:txbxContent>
                    </v:textbox>
                  </v:oval>
                </v:group>
                <v:rect id="Rectangle 25" o:spid="_x0000_s2001" style="position:absolute;top:4770;width:45720;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" fillcolor="#c00000" stroked="f" strokeweight="1pt"/>
                <w10:anchorlock/>
              </v:group>
            </w:pict>
          </mc:Fallback>
        </mc:AlternateContent>
      </w:r>
    </w:p>
    <w:p w14:paraId="38F334AC" w14:textId="77777777" w:rsidR="008701FB" w:rsidRPr="002C14DA" w:rsidRDefault="008701FB" w:rsidP="008701FB">
      <w:r w:rsidRPr="002C14DA">
        <w:rPr>
          <w:rtl/>
        </w:rPr>
        <w:t>لقد تم تطبيق</w:t>
      </w:r>
      <w:r w:rsidR="00AE0F8C">
        <w:t xml:space="preserve"> </w:t>
      </w:r>
      <w:r w:rsidR="00AE0F8C">
        <w:rPr>
          <w:rFonts w:hint="cs"/>
          <w:rtl/>
        </w:rPr>
        <w:t>هذا ال</w:t>
      </w:r>
      <w:r w:rsidR="00AE0F8C">
        <w:rPr>
          <w:rFonts w:hint="cs"/>
          <w:rtl/>
          <w:lang w:bidi="ar-SY"/>
        </w:rPr>
        <w:t>نموذج</w:t>
      </w:r>
      <w:r w:rsidRPr="002C14DA">
        <w:rPr>
          <w:rtl/>
        </w:rPr>
        <w:t xml:space="preserve"> في إدارة الموارد البشرية خلال السنوات الثلاثين الماضية من خلال المقدرة التي تحيط بالمعرفة </w:t>
      </w:r>
      <w:r w:rsidRPr="002C14DA">
        <w:rPr>
          <w:rFonts w:hint="cs"/>
          <w:rtl/>
        </w:rPr>
        <w:t>والمهارات</w:t>
      </w:r>
      <w:r w:rsidRPr="002C14DA">
        <w:rPr>
          <w:rtl/>
        </w:rPr>
        <w:t xml:space="preserve"> </w:t>
      </w:r>
      <w:r w:rsidRPr="002C14DA">
        <w:rPr>
          <w:rFonts w:hint="cs"/>
          <w:rtl/>
        </w:rPr>
        <w:t>والقدرات</w:t>
      </w:r>
      <w:r w:rsidRPr="002C14DA">
        <w:rPr>
          <w:rtl/>
        </w:rPr>
        <w:t xml:space="preserve"> والصفات والسلوكيات للسماح لشخص لأداء مهمة في وظيفة معينة</w:t>
      </w:r>
      <w:r w:rsidR="00AE0F8C">
        <w:rPr>
          <w:rFonts w:hint="cs"/>
          <w:rtl/>
        </w:rPr>
        <w:t>،</w:t>
      </w:r>
      <w:r w:rsidRPr="002C14DA">
        <w:rPr>
          <w:rtl/>
        </w:rPr>
        <w:t xml:space="preserve"> إن نماذج المقدرة ( </w:t>
      </w:r>
      <w:r w:rsidRPr="002C14DA">
        <w:t>Competency Models, CM</w:t>
      </w:r>
      <w:r w:rsidRPr="002C14DA">
        <w:rPr>
          <w:rtl/>
        </w:rPr>
        <w:t xml:space="preserve">) هي بمثابة إطار يحدد مجموعة من </w:t>
      </w:r>
      <w:r w:rsidRPr="002C14DA">
        <w:rPr>
          <w:rFonts w:hint="cs"/>
          <w:rtl/>
        </w:rPr>
        <w:t>المهارات</w:t>
      </w:r>
      <w:r w:rsidRPr="002C14DA">
        <w:rPr>
          <w:rtl/>
        </w:rPr>
        <w:t xml:space="preserve"> والمعرفة والسلوكيات ولإضافة قيمة لهذه النماذج ، يجب أن تتوافق </w:t>
      </w:r>
      <w:r w:rsidRPr="002C14DA">
        <w:rPr>
          <w:rFonts w:hint="cs"/>
          <w:rtl/>
        </w:rPr>
        <w:t>القدرات</w:t>
      </w:r>
      <w:r w:rsidRPr="002C14DA">
        <w:rPr>
          <w:rtl/>
        </w:rPr>
        <w:t xml:space="preserve"> مع احتياجات العمل</w:t>
      </w:r>
      <w:r>
        <w:rPr>
          <w:rFonts w:hint="cs"/>
          <w:rtl/>
        </w:rPr>
        <w:t xml:space="preserve">، </w:t>
      </w:r>
      <w:r w:rsidRPr="002C14DA">
        <w:rPr>
          <w:rtl/>
        </w:rPr>
        <w:t>وتستخدم هذه</w:t>
      </w:r>
      <w:r w:rsidRPr="002C14DA">
        <w:rPr>
          <w:color w:val="333333"/>
          <w:rtl/>
        </w:rPr>
        <w:t xml:space="preserve"> </w:t>
      </w:r>
      <w:r w:rsidRPr="002C14DA">
        <w:rPr>
          <w:rtl/>
        </w:rPr>
        <w:t xml:space="preserve">النماذج أيضا كأساس لتخطيط القوى العاملة </w:t>
      </w:r>
      <w:r w:rsidRPr="002C14DA">
        <w:rPr>
          <w:rFonts w:hint="cs"/>
          <w:rtl/>
        </w:rPr>
        <w:t>الاستراتيجي</w:t>
      </w:r>
      <w:r w:rsidRPr="002C14DA">
        <w:rPr>
          <w:rFonts w:hint="eastAsia"/>
          <w:rtl/>
        </w:rPr>
        <w:t>ة</w:t>
      </w:r>
      <w:r w:rsidRPr="002C14DA">
        <w:rPr>
          <w:rtl/>
        </w:rPr>
        <w:t xml:space="preserve"> وجميع أنشطة إدارة المواهب؛ ولكنها لا توفر تعليمات للقيادة الفعالة، إنما هي محاولة لتشخيص تجارب، ومعرفة القادة ذوي الخبرة لتوفير إطار لمصالح المنظمة.</w:t>
      </w:r>
    </w:p>
    <w:p w14:paraId="65386A8C" w14:textId="77777777" w:rsidR="008701FB" w:rsidRPr="002C14DA" w:rsidRDefault="008701FB" w:rsidP="008701FB">
      <w:r w:rsidRPr="002C14DA">
        <w:rPr>
          <w:rtl/>
        </w:rPr>
        <w:lastRenderedPageBreak/>
        <w:t xml:space="preserve">إذ أن الحصول على صورة عن </w:t>
      </w:r>
      <w:r w:rsidRPr="002C14DA">
        <w:rPr>
          <w:rFonts w:hint="cs"/>
          <w:rtl/>
        </w:rPr>
        <w:t>المهارات والقدرات</w:t>
      </w:r>
      <w:r w:rsidRPr="002C14DA">
        <w:rPr>
          <w:rtl/>
        </w:rPr>
        <w:t xml:space="preserve"> في منظمة، يساعد في تحديد نقاط القوة </w:t>
      </w:r>
      <w:r w:rsidRPr="002C14DA">
        <w:rPr>
          <w:rFonts w:hint="cs"/>
          <w:rtl/>
        </w:rPr>
        <w:t>والضعف</w:t>
      </w:r>
      <w:r w:rsidRPr="002C14DA">
        <w:t xml:space="preserve">. </w:t>
      </w:r>
      <w:r w:rsidRPr="002C14DA">
        <w:rPr>
          <w:rtl/>
        </w:rPr>
        <w:t xml:space="preserve">لقد طورت نماذج المقدرة كأساس </w:t>
      </w:r>
      <w:r w:rsidRPr="002C14DA">
        <w:rPr>
          <w:rFonts w:hint="cs"/>
          <w:rtl/>
        </w:rPr>
        <w:t>لبرامج</w:t>
      </w:r>
      <w:r w:rsidRPr="002C14DA">
        <w:rPr>
          <w:rtl/>
        </w:rPr>
        <w:t xml:space="preserve"> التخطيط لتعاقب </w:t>
      </w:r>
      <w:r w:rsidRPr="002C14DA">
        <w:rPr>
          <w:rFonts w:hint="cs"/>
          <w:rtl/>
        </w:rPr>
        <w:t>الموظفين،</w:t>
      </w:r>
      <w:r w:rsidRPr="002C14DA">
        <w:rPr>
          <w:rtl/>
        </w:rPr>
        <w:t xml:space="preserve"> </w:t>
      </w:r>
      <w:r w:rsidRPr="002C14DA">
        <w:rPr>
          <w:rFonts w:hint="cs"/>
          <w:rtl/>
        </w:rPr>
        <w:t>وبدون</w:t>
      </w:r>
      <w:r w:rsidRPr="002C14DA">
        <w:rPr>
          <w:rtl/>
        </w:rPr>
        <w:t xml:space="preserve"> هذه النماذج، فإن المنظمات </w:t>
      </w:r>
      <w:r w:rsidRPr="002C14DA">
        <w:rPr>
          <w:rFonts w:hint="cs"/>
          <w:rtl/>
        </w:rPr>
        <w:t>نادرا</w:t>
      </w:r>
      <w:r w:rsidRPr="002C14DA">
        <w:rPr>
          <w:rtl/>
        </w:rPr>
        <w:t xml:space="preserve"> ما تكون قادرة على المضي قدما </w:t>
      </w:r>
      <w:r w:rsidRPr="002C14DA">
        <w:rPr>
          <w:rFonts w:hint="cs"/>
          <w:rtl/>
        </w:rPr>
        <w:t>وراء</w:t>
      </w:r>
      <w:r w:rsidRPr="002C14DA">
        <w:rPr>
          <w:rtl/>
        </w:rPr>
        <w:t xml:space="preserve"> النهج البسيط </w:t>
      </w:r>
      <w:r w:rsidRPr="002C14DA">
        <w:rPr>
          <w:rFonts w:hint="cs"/>
          <w:rtl/>
        </w:rPr>
        <w:t>للإحلال</w:t>
      </w:r>
      <w:r w:rsidRPr="002C14DA">
        <w:rPr>
          <w:rtl/>
        </w:rPr>
        <w:t>.</w:t>
      </w:r>
    </w:p>
    <w:p w14:paraId="405C6250" w14:textId="77777777" w:rsidR="008701FB" w:rsidRDefault="008701FB" w:rsidP="00AE0F8C">
      <w:pPr>
        <w:keepNext/>
        <w:rPr>
          <w:rFonts w:ascii="Sakkal Majalla" w:hAnsi="Sakkal Majalla"/>
          <w:color w:val="002060"/>
          <w:sz w:val="34"/>
          <w:rtl/>
          <w:lang w:bidi="ar-SY"/>
        </w:rPr>
      </w:pPr>
      <w:r>
        <w:rPr>
          <w:noProof/>
          <w:rtl/>
        </w:rPr>
        <mc:AlternateContent>
          <mc:Choice Requires="wpg">
            <w:drawing>
              <wp:inline distT="0" distB="0" distL="0" distR="0" wp14:anchorId="4B32FE9B" wp14:editId="7E5E53C6">
                <wp:extent cx="5727700" cy="471805"/>
                <wp:effectExtent l="0" t="0" r="6350" b="61595"/>
                <wp:docPr id="966" name="Group 966"/>
                <wp:cNvGraphicFramePr/>
                <a:graphic xmlns:a="http://schemas.openxmlformats.org/drawingml/2006/main">
                  <a:graphicData uri="http://schemas.microsoft.com/office/word/2010/wordprocessingGroup">
                    <wpg:wgp>
                      <wpg:cNvGrpSpPr/>
                      <wpg:grpSpPr>
                        <a:xfrm>
                          <a:off x="0" y="0"/>
                          <a:ext cx="5727700" cy="471805"/>
                          <a:chOff x="0" y="0"/>
                          <a:chExt cx="5727700" cy="471805"/>
                        </a:xfrm>
                      </wpg:grpSpPr>
                      <wpg:grpSp>
                        <wpg:cNvPr id="967" name="Group 967"/>
                        <wpg:cNvGrpSpPr/>
                        <wpg:grpSpPr>
                          <a:xfrm>
                            <a:off x="0" y="0"/>
                            <a:ext cx="5727700" cy="471805"/>
                            <a:chOff x="0" y="0"/>
                            <a:chExt cx="6131268" cy="505879"/>
                          </a:xfrm>
                        </wpg:grpSpPr>
                        <wpg:grpSp>
                          <wpg:cNvPr id="968" name="Group 968"/>
                          <wpg:cNvGrpSpPr/>
                          <wpg:grpSpPr>
                            <a:xfrm>
                              <a:off x="1910073" y="0"/>
                              <a:ext cx="4221195" cy="505839"/>
                              <a:chOff x="1088136" y="0"/>
                              <a:chExt cx="6158282" cy="711023"/>
                            </a:xfrm>
                          </wpg:grpSpPr>
                          <wps:wsp>
                            <wps:cNvPr id="969" name="Rectangle: Rounded Corners 969">
                              <a:extLst>
                                <a:ext uri="{C183D7F6-B498-43B3-948B-1728B52AA6E4}">
                                  <adec:decorative xmlns:adec="http://schemas.microsoft.com/office/drawing/2017/decorative" val="1"/>
                                </a:ext>
                              </a:extLst>
                            </wps:cNvPr>
                            <wps:cNvSpPr/>
                            <wps:spPr>
                              <a:xfrm>
                                <a:off x="1088136" y="0"/>
                                <a:ext cx="6158282" cy="711023"/>
                              </a:xfrm>
                              <a:prstGeom prst="roundRect">
                                <a:avLst>
                                  <a:gd name="adj" fmla="val 50000"/>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1B56E7" w14:textId="77777777" w:rsidR="008701FB" w:rsidRDefault="008701FB" w:rsidP="008701F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Pr>
                                      <w:rFonts w:ascii="Adobe Arabic" w:hAnsi="Adobe Arabic" w:cs="Adobe Arabic" w:hint="cs"/>
                                      <w:bCs/>
                                      <w:color w:val="auto"/>
                                      <w:sz w:val="36"/>
                                      <w:szCs w:val="36"/>
                                      <w:rtl/>
                                      <w:lang w:bidi="ar-SY"/>
                                    </w:rPr>
                                    <w:t xml:space="preserve"> </w:t>
                                  </w:r>
                                  <w:r w:rsidRPr="008701FB">
                                    <w:rPr>
                                      <w:rFonts w:ascii="Adobe Arabic" w:hAnsi="Adobe Arabic" w:cs="Adobe Arabic"/>
                                      <w:bCs/>
                                      <w:color w:val="auto"/>
                                      <w:sz w:val="36"/>
                                      <w:szCs w:val="36"/>
                                      <w:rtl/>
                                      <w:lang w:bidi="ar-SY"/>
                                    </w:rPr>
                                    <w:t>استبيان قياس مدى المعرفة بتخطيط التعاقب الوظيفي</w:t>
                                  </w:r>
                                  <w:r>
                                    <w:rPr>
                                      <w:rFonts w:ascii="Adobe Arabic" w:hAnsi="Adobe Arabic" w:cs="Adobe Arabic"/>
                                      <w:bCs/>
                                      <w:color w:val="auto"/>
                                      <w:sz w:val="36"/>
                                      <w:szCs w:val="36"/>
                                      <w:rtl/>
                                      <w:lang w:bidi="ar-SY"/>
                                    </w:rPr>
                                    <w:t>:</w:t>
                                  </w:r>
                                </w:p>
                              </w:txbxContent>
                            </wps:txbx>
                            <wps:bodyPr tIns="36000" bIns="36000" rtlCol="0" anchor="ctr"/>
                          </wps:wsp>
                          <wps:wsp>
                            <wps:cNvPr id="970" name="Oval 970">
                              <a:extLst>
                                <a:ext uri="{C183D7F6-B498-43B3-948B-1728B52AA6E4}">
                                  <adec:decorative xmlns:adec="http://schemas.microsoft.com/office/drawing/2017/decorative" val="1"/>
                                </a:ext>
                              </a:extLst>
                            </wps:cNvPr>
                            <wps:cNvSpPr/>
                            <wps:spPr>
                              <a:xfrm>
                                <a:off x="6532149" y="77010"/>
                                <a:ext cx="571500" cy="571500"/>
                              </a:xfrm>
                              <a:prstGeom prst="ellipse">
                                <a:avLst/>
                              </a:prstGeom>
                              <a:solidFill>
                                <a:schemeClr val="tx1">
                                  <a:lumMod val="85000"/>
                                  <a:lumOff val="15000"/>
                                </a:schemeClr>
                              </a:solidFill>
                              <a:ln>
                                <a:no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71" name="Rectangle 971"/>
                          <wps:cNvSpPr/>
                          <wps:spPr>
                            <a:xfrm>
                              <a:off x="0" y="477079"/>
                              <a:ext cx="5054491" cy="288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972" name="Group 972"/>
                        <wpg:cNvGrpSpPr/>
                        <wpg:grpSpPr>
                          <a:xfrm>
                            <a:off x="5343525" y="104775"/>
                            <a:ext cx="209550" cy="249555"/>
                            <a:chOff x="0" y="0"/>
                            <a:chExt cx="273780" cy="327013"/>
                          </a:xfrm>
                          <a:solidFill>
                            <a:schemeClr val="bg1"/>
                          </a:solidFill>
                        </wpg:grpSpPr>
                        <wps:wsp>
                          <wps:cNvPr id="973" name="Google Shape;201;p17"/>
                          <wps:cNvSpPr/>
                          <wps:spPr>
                            <a:xfrm>
                              <a:off x="52703" y="70515"/>
                              <a:ext cx="168374" cy="193541"/>
                            </a:xfrm>
                            <a:custGeom>
                              <a:avLst/>
                              <a:gdLst/>
                              <a:ahLst/>
                              <a:cxnLst/>
                              <a:rect l="l" t="t" r="r" b="b"/>
                              <a:pathLst>
                                <a:path w="5573" h="6406" extrusionOk="0">
                                  <a:moveTo>
                                    <a:pt x="2786" y="0"/>
                                  </a:moveTo>
                                  <a:cubicBezTo>
                                    <a:pt x="1262" y="0"/>
                                    <a:pt x="0" y="1251"/>
                                    <a:pt x="0" y="2786"/>
                                  </a:cubicBezTo>
                                  <a:cubicBezTo>
                                    <a:pt x="0" y="3584"/>
                                    <a:pt x="357" y="4358"/>
                                    <a:pt x="941" y="4870"/>
                                  </a:cubicBezTo>
                                  <a:cubicBezTo>
                                    <a:pt x="1381" y="5311"/>
                                    <a:pt x="1345" y="6251"/>
                                    <a:pt x="1334" y="6263"/>
                                  </a:cubicBezTo>
                                  <a:cubicBezTo>
                                    <a:pt x="1334" y="6311"/>
                                    <a:pt x="1345" y="6334"/>
                                    <a:pt x="1381" y="6370"/>
                                  </a:cubicBezTo>
                                  <a:cubicBezTo>
                                    <a:pt x="1417" y="6406"/>
                                    <a:pt x="1464" y="6406"/>
                                    <a:pt x="1512" y="6406"/>
                                  </a:cubicBezTo>
                                  <a:lnTo>
                                    <a:pt x="4060" y="6406"/>
                                  </a:lnTo>
                                  <a:cubicBezTo>
                                    <a:pt x="4108" y="6406"/>
                                    <a:pt x="4143" y="6406"/>
                                    <a:pt x="4179" y="6370"/>
                                  </a:cubicBezTo>
                                  <a:cubicBezTo>
                                    <a:pt x="4203" y="6346"/>
                                    <a:pt x="4227" y="6311"/>
                                    <a:pt x="4227" y="6251"/>
                                  </a:cubicBezTo>
                                  <a:cubicBezTo>
                                    <a:pt x="4227" y="6239"/>
                                    <a:pt x="4179" y="5311"/>
                                    <a:pt x="4620" y="4870"/>
                                  </a:cubicBezTo>
                                  <a:cubicBezTo>
                                    <a:pt x="4632" y="4858"/>
                                    <a:pt x="4643" y="4846"/>
                                    <a:pt x="4643" y="4846"/>
                                  </a:cubicBezTo>
                                  <a:cubicBezTo>
                                    <a:pt x="5227" y="4310"/>
                                    <a:pt x="5572" y="3560"/>
                                    <a:pt x="5572" y="2786"/>
                                  </a:cubicBezTo>
                                  <a:cubicBezTo>
                                    <a:pt x="5572" y="1251"/>
                                    <a:pt x="4322" y="0"/>
                                    <a:pt x="2786" y="0"/>
                                  </a:cubicBezTo>
                                  <a:close/>
                                </a:path>
                              </a:pathLst>
                            </a:custGeom>
                            <a:noFill/>
                            <a:ln>
                              <a:solidFill>
                                <a:schemeClr val="bg1"/>
                              </a:solidFill>
                            </a:ln>
                          </wps:spPr>
                          <wps:bodyPr spcFirstLastPara="1" wrap="square" lIns="91425" tIns="91425" rIns="91425" bIns="91425" anchor="ctr" anchorCtr="0">
                            <a:noAutofit/>
                          </wps:bodyPr>
                        </wps:wsp>
                        <wps:wsp>
                          <wps:cNvPr id="975" name="Google Shape;202;p17"/>
                          <wps:cNvSpPr/>
                          <wps:spPr>
                            <a:xfrm>
                              <a:off x="90649" y="273024"/>
                              <a:ext cx="92480" cy="22690"/>
                            </a:xfrm>
                            <a:custGeom>
                              <a:avLst/>
                              <a:gdLst/>
                              <a:ahLst/>
                              <a:cxnLst/>
                              <a:rect l="l" t="t" r="r" b="b"/>
                              <a:pathLst>
                                <a:path w="3061" h="751" extrusionOk="0">
                                  <a:moveTo>
                                    <a:pt x="2643" y="1"/>
                                  </a:moveTo>
                                  <a:lnTo>
                                    <a:pt x="417" y="1"/>
                                  </a:lnTo>
                                  <a:cubicBezTo>
                                    <a:pt x="191" y="1"/>
                                    <a:pt x="0" y="143"/>
                                    <a:pt x="0" y="370"/>
                                  </a:cubicBezTo>
                                  <a:cubicBezTo>
                                    <a:pt x="0" y="608"/>
                                    <a:pt x="191" y="751"/>
                                    <a:pt x="417" y="751"/>
                                  </a:cubicBezTo>
                                  <a:lnTo>
                                    <a:pt x="2631" y="751"/>
                                  </a:lnTo>
                                  <a:cubicBezTo>
                                    <a:pt x="2870" y="751"/>
                                    <a:pt x="3060" y="608"/>
                                    <a:pt x="3060" y="370"/>
                                  </a:cubicBezTo>
                                  <a:cubicBezTo>
                                    <a:pt x="3060" y="143"/>
                                    <a:pt x="2870" y="1"/>
                                    <a:pt x="2643" y="1"/>
                                  </a:cubicBezTo>
                                  <a:close/>
                                </a:path>
                              </a:pathLst>
                            </a:custGeom>
                            <a:noFill/>
                            <a:ln>
                              <a:solidFill>
                                <a:schemeClr val="bg1"/>
                              </a:solidFill>
                            </a:ln>
                          </wps:spPr>
                          <wps:bodyPr spcFirstLastPara="1" wrap="square" lIns="91425" tIns="91425" rIns="91425" bIns="91425" anchor="ctr" anchorCtr="0">
                            <a:noAutofit/>
                          </wps:bodyPr>
                        </wps:wsp>
                        <wps:wsp>
                          <wps:cNvPr id="976" name="Google Shape;203;p17"/>
                          <wps:cNvSpPr/>
                          <wps:spPr>
                            <a:xfrm>
                              <a:off x="100725" y="304686"/>
                              <a:ext cx="72329" cy="22327"/>
                            </a:xfrm>
                            <a:custGeom>
                              <a:avLst/>
                              <a:gdLst/>
                              <a:ahLst/>
                              <a:cxnLst/>
                              <a:rect l="l" t="t" r="r" b="b"/>
                              <a:pathLst>
                                <a:path w="2394" h="739" extrusionOk="0">
                                  <a:moveTo>
                                    <a:pt x="1976" y="0"/>
                                  </a:moveTo>
                                  <a:lnTo>
                                    <a:pt x="417" y="0"/>
                                  </a:lnTo>
                                  <a:cubicBezTo>
                                    <a:pt x="191" y="0"/>
                                    <a:pt x="0" y="131"/>
                                    <a:pt x="0" y="369"/>
                                  </a:cubicBezTo>
                                  <a:cubicBezTo>
                                    <a:pt x="0" y="596"/>
                                    <a:pt x="191" y="739"/>
                                    <a:pt x="417" y="739"/>
                                  </a:cubicBezTo>
                                  <a:lnTo>
                                    <a:pt x="1976" y="739"/>
                                  </a:lnTo>
                                  <a:cubicBezTo>
                                    <a:pt x="2203" y="739"/>
                                    <a:pt x="2393" y="596"/>
                                    <a:pt x="2393" y="369"/>
                                  </a:cubicBezTo>
                                  <a:cubicBezTo>
                                    <a:pt x="2393" y="131"/>
                                    <a:pt x="2203" y="0"/>
                                    <a:pt x="1976" y="0"/>
                                  </a:cubicBezTo>
                                  <a:close/>
                                </a:path>
                              </a:pathLst>
                            </a:custGeom>
                            <a:noFill/>
                            <a:ln>
                              <a:solidFill>
                                <a:schemeClr val="bg1"/>
                              </a:solidFill>
                            </a:ln>
                          </wps:spPr>
                          <wps:bodyPr spcFirstLastPara="1" wrap="square" lIns="91425" tIns="91425" rIns="91425" bIns="91425" anchor="ctr" anchorCtr="0">
                            <a:noAutofit/>
                          </wps:bodyPr>
                        </wps:wsp>
                        <wpg:grpSp>
                          <wpg:cNvPr id="977" name="Google Shape;204;p17"/>
                          <wpg:cNvGrpSpPr/>
                          <wpg:grpSpPr>
                            <a:xfrm>
                              <a:off x="0" y="0"/>
                              <a:ext cx="273780" cy="105078"/>
                              <a:chOff x="0" y="0"/>
                              <a:chExt cx="273780" cy="105078"/>
                            </a:xfrm>
                            <a:grpFill/>
                          </wpg:grpSpPr>
                          <wps:wsp>
                            <wps:cNvPr id="978" name="Google Shape;205;p17"/>
                            <wps:cNvSpPr/>
                            <wps:spPr>
                              <a:xfrm>
                                <a:off x="129850" y="0"/>
                                <a:ext cx="13716" cy="45349"/>
                              </a:xfrm>
                              <a:custGeom>
                                <a:avLst/>
                                <a:gdLst/>
                                <a:ahLst/>
                                <a:cxnLst/>
                                <a:rect l="l" t="t" r="r" b="b"/>
                                <a:pathLst>
                                  <a:path w="454" h="1501" extrusionOk="0">
                                    <a:moveTo>
                                      <a:pt x="227" y="1501"/>
                                    </a:moveTo>
                                    <a:cubicBezTo>
                                      <a:pt x="334" y="1501"/>
                                      <a:pt x="453" y="1429"/>
                                      <a:pt x="453" y="1334"/>
                                    </a:cubicBezTo>
                                    <a:lnTo>
                                      <a:pt x="453" y="167"/>
                                    </a:lnTo>
                                    <a:cubicBezTo>
                                      <a:pt x="453" y="84"/>
                                      <a:pt x="322" y="1"/>
                                      <a:pt x="227" y="1"/>
                                    </a:cubicBezTo>
                                    <a:cubicBezTo>
                                      <a:pt x="144" y="1"/>
                                      <a:pt x="1" y="84"/>
                                      <a:pt x="1" y="167"/>
                                    </a:cubicBezTo>
                                    <a:lnTo>
                                      <a:pt x="1" y="1334"/>
                                    </a:lnTo>
                                    <a:cubicBezTo>
                                      <a:pt x="1" y="1429"/>
                                      <a:pt x="144" y="1501"/>
                                      <a:pt x="227" y="1501"/>
                                    </a:cubicBezTo>
                                    <a:close/>
                                  </a:path>
                                </a:pathLst>
                              </a:custGeom>
                              <a:grpFill/>
                              <a:ln>
                                <a:noFill/>
                              </a:ln>
                            </wps:spPr>
                            <wps:bodyPr spcFirstLastPara="1" wrap="square" lIns="91425" tIns="91425" rIns="91425" bIns="91425" anchor="ctr" anchorCtr="0">
                              <a:noAutofit/>
                            </wps:bodyPr>
                          </wps:wsp>
                          <wps:wsp>
                            <wps:cNvPr id="979" name="Google Shape;206;p17"/>
                            <wps:cNvSpPr/>
                            <wps:spPr>
                              <a:xfrm>
                                <a:off x="194261" y="24109"/>
                                <a:ext cx="31300" cy="40303"/>
                              </a:xfrm>
                              <a:custGeom>
                                <a:avLst/>
                                <a:gdLst/>
                                <a:ahLst/>
                                <a:cxnLst/>
                                <a:rect l="l" t="t" r="r" b="b"/>
                                <a:pathLst>
                                  <a:path w="1036" h="1334" extrusionOk="0">
                                    <a:moveTo>
                                      <a:pt x="929" y="60"/>
                                    </a:moveTo>
                                    <a:cubicBezTo>
                                      <a:pt x="846" y="0"/>
                                      <a:pt x="750" y="36"/>
                                      <a:pt x="703" y="108"/>
                                    </a:cubicBezTo>
                                    <a:lnTo>
                                      <a:pt x="60" y="1060"/>
                                    </a:lnTo>
                                    <a:cubicBezTo>
                                      <a:pt x="0" y="1143"/>
                                      <a:pt x="24" y="1251"/>
                                      <a:pt x="95" y="1310"/>
                                    </a:cubicBezTo>
                                    <a:cubicBezTo>
                                      <a:pt x="131" y="1322"/>
                                      <a:pt x="155" y="1334"/>
                                      <a:pt x="191" y="1334"/>
                                    </a:cubicBezTo>
                                    <a:cubicBezTo>
                                      <a:pt x="250" y="1334"/>
                                      <a:pt x="298" y="1310"/>
                                      <a:pt x="334" y="1251"/>
                                    </a:cubicBezTo>
                                    <a:lnTo>
                                      <a:pt x="976" y="298"/>
                                    </a:lnTo>
                                    <a:cubicBezTo>
                                      <a:pt x="1036" y="227"/>
                                      <a:pt x="1012" y="120"/>
                                      <a:pt x="929" y="60"/>
                                    </a:cubicBezTo>
                                    <a:close/>
                                  </a:path>
                                </a:pathLst>
                              </a:custGeom>
                              <a:grpFill/>
                              <a:ln>
                                <a:noFill/>
                              </a:ln>
                            </wps:spPr>
                            <wps:bodyPr spcFirstLastPara="1" wrap="square" lIns="91425" tIns="91425" rIns="91425" bIns="91425" anchor="ctr" anchorCtr="0">
                              <a:noAutofit/>
                            </wps:bodyPr>
                          </wps:wsp>
                          <wps:wsp>
                            <wps:cNvPr id="980" name="Google Shape;207;p17"/>
                            <wps:cNvSpPr/>
                            <wps:spPr>
                              <a:xfrm>
                                <a:off x="50725" y="22659"/>
                                <a:ext cx="30605" cy="40696"/>
                              </a:xfrm>
                              <a:custGeom>
                                <a:avLst/>
                                <a:gdLst/>
                                <a:ahLst/>
                                <a:cxnLst/>
                                <a:rect l="l" t="t" r="r" b="b"/>
                                <a:pathLst>
                                  <a:path w="1013" h="1347" extrusionOk="0">
                                    <a:moveTo>
                                      <a:pt x="822" y="1346"/>
                                    </a:moveTo>
                                    <a:cubicBezTo>
                                      <a:pt x="846" y="1346"/>
                                      <a:pt x="882" y="1334"/>
                                      <a:pt x="905" y="1311"/>
                                    </a:cubicBezTo>
                                    <a:cubicBezTo>
                                      <a:pt x="989" y="1263"/>
                                      <a:pt x="1013" y="1156"/>
                                      <a:pt x="953" y="1072"/>
                                    </a:cubicBezTo>
                                    <a:lnTo>
                                      <a:pt x="334" y="108"/>
                                    </a:lnTo>
                                    <a:cubicBezTo>
                                      <a:pt x="286" y="25"/>
                                      <a:pt x="179" y="1"/>
                                      <a:pt x="96" y="48"/>
                                    </a:cubicBezTo>
                                    <a:cubicBezTo>
                                      <a:pt x="12" y="108"/>
                                      <a:pt x="1" y="215"/>
                                      <a:pt x="48" y="298"/>
                                    </a:cubicBezTo>
                                    <a:lnTo>
                                      <a:pt x="667" y="1263"/>
                                    </a:lnTo>
                                    <a:cubicBezTo>
                                      <a:pt x="703" y="1322"/>
                                      <a:pt x="763" y="1346"/>
                                      <a:pt x="822" y="1346"/>
                                    </a:cubicBezTo>
                                    <a:close/>
                                  </a:path>
                                </a:pathLst>
                              </a:custGeom>
                              <a:grpFill/>
                              <a:ln>
                                <a:noFill/>
                              </a:ln>
                            </wps:spPr>
                            <wps:bodyPr spcFirstLastPara="1" wrap="square" lIns="91425" tIns="91425" rIns="91425" bIns="91425" anchor="ctr" anchorCtr="0">
                              <a:noAutofit/>
                            </wps:bodyPr>
                          </wps:wsp>
                          <wps:wsp>
                            <wps:cNvPr id="981" name="Google Shape;208;p17"/>
                            <wps:cNvSpPr/>
                            <wps:spPr>
                              <a:xfrm>
                                <a:off x="0" y="77343"/>
                                <a:ext cx="42116" cy="27735"/>
                              </a:xfrm>
                              <a:custGeom>
                                <a:avLst/>
                                <a:gdLst/>
                                <a:ahLst/>
                                <a:cxnLst/>
                                <a:rect l="l" t="t" r="r" b="b"/>
                                <a:pathLst>
                                  <a:path w="1394" h="918" extrusionOk="0">
                                    <a:moveTo>
                                      <a:pt x="1287" y="596"/>
                                    </a:moveTo>
                                    <a:lnTo>
                                      <a:pt x="275" y="48"/>
                                    </a:lnTo>
                                    <a:cubicBezTo>
                                      <a:pt x="191" y="1"/>
                                      <a:pt x="84" y="36"/>
                                      <a:pt x="48" y="120"/>
                                    </a:cubicBezTo>
                                    <a:cubicBezTo>
                                      <a:pt x="1" y="191"/>
                                      <a:pt x="25" y="310"/>
                                      <a:pt x="120" y="346"/>
                                    </a:cubicBezTo>
                                    <a:lnTo>
                                      <a:pt x="1132" y="894"/>
                                    </a:lnTo>
                                    <a:cubicBezTo>
                                      <a:pt x="1156" y="905"/>
                                      <a:pt x="1180" y="917"/>
                                      <a:pt x="1203" y="917"/>
                                    </a:cubicBezTo>
                                    <a:cubicBezTo>
                                      <a:pt x="1263" y="917"/>
                                      <a:pt x="1322" y="882"/>
                                      <a:pt x="1358" y="822"/>
                                    </a:cubicBezTo>
                                    <a:cubicBezTo>
                                      <a:pt x="1394" y="751"/>
                                      <a:pt x="1370" y="632"/>
                                      <a:pt x="1287" y="596"/>
                                    </a:cubicBezTo>
                                    <a:close/>
                                  </a:path>
                                </a:pathLst>
                              </a:custGeom>
                              <a:grpFill/>
                              <a:ln>
                                <a:noFill/>
                              </a:ln>
                            </wps:spPr>
                            <wps:bodyPr spcFirstLastPara="1" wrap="square" lIns="91425" tIns="91425" rIns="91425" bIns="91425" anchor="ctr" anchorCtr="0">
                              <a:noAutofit/>
                            </wps:bodyPr>
                          </wps:wsp>
                          <wps:wsp>
                            <wps:cNvPr id="982" name="Google Shape;209;p17"/>
                            <wps:cNvSpPr/>
                            <wps:spPr>
                              <a:xfrm>
                                <a:off x="231301" y="77343"/>
                                <a:ext cx="42479" cy="27735"/>
                              </a:xfrm>
                              <a:custGeom>
                                <a:avLst/>
                                <a:gdLst/>
                                <a:ahLst/>
                                <a:cxnLst/>
                                <a:rect l="l" t="t" r="r" b="b"/>
                                <a:pathLst>
                                  <a:path w="1406" h="918" extrusionOk="0">
                                    <a:moveTo>
                                      <a:pt x="1370" y="120"/>
                                    </a:moveTo>
                                    <a:cubicBezTo>
                                      <a:pt x="1322" y="36"/>
                                      <a:pt x="1215" y="1"/>
                                      <a:pt x="1132" y="48"/>
                                    </a:cubicBezTo>
                                    <a:lnTo>
                                      <a:pt x="120" y="596"/>
                                    </a:lnTo>
                                    <a:cubicBezTo>
                                      <a:pt x="36" y="632"/>
                                      <a:pt x="1" y="751"/>
                                      <a:pt x="48" y="822"/>
                                    </a:cubicBezTo>
                                    <a:cubicBezTo>
                                      <a:pt x="72" y="882"/>
                                      <a:pt x="131" y="917"/>
                                      <a:pt x="191" y="917"/>
                                    </a:cubicBezTo>
                                    <a:cubicBezTo>
                                      <a:pt x="227" y="917"/>
                                      <a:pt x="251" y="905"/>
                                      <a:pt x="274" y="894"/>
                                    </a:cubicBezTo>
                                    <a:lnTo>
                                      <a:pt x="1298" y="346"/>
                                    </a:lnTo>
                                    <a:cubicBezTo>
                                      <a:pt x="1382" y="310"/>
                                      <a:pt x="1405" y="191"/>
                                      <a:pt x="1370" y="120"/>
                                    </a:cubicBezTo>
                                    <a:close/>
                                  </a:path>
                                </a:pathLst>
                              </a:custGeom>
                              <a:grpFill/>
                              <a:ln>
                                <a:noFill/>
                              </a:ln>
                            </wps:spPr>
                            <wps:bodyPr spcFirstLastPara="1" wrap="square" lIns="91425" tIns="91425" rIns="91425" bIns="91425" anchor="ctr" anchorCtr="0">
                              <a:noAutofit/>
                            </wps:bodyPr>
                          </wps:wsp>
                        </wpg:grpSp>
                      </wpg:grpSp>
                    </wpg:wgp>
                  </a:graphicData>
                </a:graphic>
              </wp:inline>
            </w:drawing>
          </mc:Choice>
          <mc:Fallback>
            <w:pict>
              <v:group w14:anchorId="4B32FE9B" id="Group 966" o:spid="_x0000_s2002" style="width:451pt;height:37.15pt;mso-position-horizontal-relative:char;mso-position-vertical-relative:line" coordsize="57277,4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">
                <v:group id="Group 967" o:spid="_x0000_s2003" style="position:absolute;width:57277;height:4718" coordsize="61312,5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group id="Group 968" o:spid="_x0000_s2004" style="position:absolute;left:19100;width:42212;height:5058" coordorigin="10881" coordsize="6158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roundrect id="Rectangle: Rounded Corners 969" o:spid="_x0000_s2005" alt="&quot;&quot;" style="position:absolute;left:10881;width:61583;height:71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" fillcolor="#0070c0" stroked="f" strokeweight="1pt">
                      <v:stroke joinstyle="miter"/>
                      <v:textbox inset=",1mm,,1mm">
                        <w:txbxContent>
                          <w:p w14:paraId="421B56E7" w14:textId="77777777" w:rsidR="008701FB" w:rsidRDefault="008701FB" w:rsidP="008701FB">
                            <w:pPr>
                              <w:jc w:val="left"/>
                              <w:rPr>
                                <w:bCs/>
                              </w:rPr>
                            </w:pPr>
                            <w:r>
                              <w:rPr>
                                <w:rFonts w:ascii="Adobe Arabic" w:hAnsi="Adobe Arabic" w:cs="Adobe Arabic"/>
                                <w:bCs/>
                                <w:color w:val="auto"/>
                                <w:sz w:val="36"/>
                                <w:szCs w:val="36"/>
                                <w:lang w:bidi="ar-SY"/>
                              </w:rPr>
                              <w:t>O</w:t>
                            </w:r>
                            <w:r>
                              <w:rPr>
                                <w:rFonts w:ascii="Adobe Arabic" w:hAnsi="Adobe Arabic" w:cs="Adobe Arabic"/>
                                <w:bCs/>
                                <w:color w:val="auto"/>
                                <w:sz w:val="36"/>
                                <w:szCs w:val="36"/>
                                <w:rtl/>
                                <w:lang w:bidi="ar-SY"/>
                              </w:rPr>
                              <w:t xml:space="preserve">   </w:t>
                            </w:r>
                            <w:r>
                              <w:rPr>
                                <w:rFonts w:ascii="Adobe Arabic" w:hAnsi="Adobe Arabic" w:cs="Adobe Arabic"/>
                                <w:bCs/>
                                <w:color w:val="auto"/>
                                <w:sz w:val="36"/>
                                <w:szCs w:val="36"/>
                                <w:lang w:bidi="ar-SY"/>
                              </w:rPr>
                              <w:t xml:space="preserve"> </w:t>
                            </w:r>
                            <w:r>
                              <w:rPr>
                                <w:rFonts w:ascii="Adobe Arabic" w:hAnsi="Adobe Arabic" w:cs="Adobe Arabic" w:hint="cs"/>
                                <w:bCs/>
                                <w:color w:val="auto"/>
                                <w:sz w:val="36"/>
                                <w:szCs w:val="36"/>
                                <w:rtl/>
                                <w:lang w:bidi="ar-SY"/>
                              </w:rPr>
                              <w:t xml:space="preserve"> </w:t>
                            </w:r>
                            <w:r w:rsidRPr="008701FB">
                              <w:rPr>
                                <w:rFonts w:ascii="Adobe Arabic" w:hAnsi="Adobe Arabic" w:cs="Adobe Arabic"/>
                                <w:bCs/>
                                <w:color w:val="auto"/>
                                <w:sz w:val="36"/>
                                <w:szCs w:val="36"/>
                                <w:rtl/>
                                <w:lang w:bidi="ar-SY"/>
                              </w:rPr>
                              <w:t>استبيان قياس مدى المعرفة بتخطيط التعاقب الوظيفي</w:t>
                            </w:r>
                            <w:r>
                              <w:rPr>
                                <w:rFonts w:ascii="Adobe Arabic" w:hAnsi="Adobe Arabic" w:cs="Adobe Arabic"/>
                                <w:bCs/>
                                <w:color w:val="auto"/>
                                <w:sz w:val="36"/>
                                <w:szCs w:val="36"/>
                                <w:rtl/>
                                <w:lang w:bidi="ar-SY"/>
                              </w:rPr>
                              <w:t>:</w:t>
                            </w:r>
                          </w:p>
                        </w:txbxContent>
                      </v:textbox>
                    </v:roundrect>
                    <v:oval id="Oval 970" o:spid="_x0000_s2006" alt="&quot;&quot;" style="position:absolute;left:65321;top:770;width:5715;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" fillcolor="#272727 [2749]" stroked="f" strokeweight="1pt">
                      <v:stroke joinstyle="miter"/>
                      <v:shadow on="t" color="black" opacity="26214f" origin=",-.5" offset="0,3pt"/>
                    </v:oval>
                  </v:group>
                  <v:rect id="Rectangle 971" o:spid="_x0000_s2007" style="position:absolute;top:4770;width:50544;height: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" fillcolor="#0070c0" stroked="f" strokeweight="1pt"/>
                </v:group>
                <v:group id="Group 972" o:spid="_x0000_s2008" style="position:absolute;left:53435;top:1047;width:2095;height:2496" coordsize="273780,327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shape id="Google Shape;201;p17" o:spid="_x0000_s2009" style="position:absolute;left:52703;top:70515;width:168374;height:193541;visibility:visible;mso-wrap-style:square;v-text-anchor:middle" coordsize="5573,6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" path="m2786,c1262,,,1251,,2786v,798,357,1572,941,2084c1381,5311,1345,6251,1334,6263v,48,11,71,47,107c1417,6406,1464,6406,1512,6406r2548,c4108,6406,4143,6406,4179,6370v24,-24,48,-59,48,-119c4227,6239,4179,5311,4620,4870v12,-12,23,-24,23,-24c5227,4310,5572,3560,5572,2786,5572,1251,4322,,2786,xe" filled="f" strokecolor="white [3212]">
                    <v:path arrowok="t" o:extrusionok="f"/>
                  </v:shape>
                  <v:shape id="Google Shape;202;p17" o:spid="_x0000_s2010" style="position:absolute;left:90649;top:273024;width:92480;height:22690;visibility:visible;mso-wrap-style:square;v-text-anchor:middle" coordsize="306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" path="m2643,1l417,1c191,1,,143,,370,,608,191,751,417,751r2214,c2870,751,3060,608,3060,370,3060,143,2870,1,2643,1xe" filled="f" strokecolor="white [3212]">
                    <v:path arrowok="t" o:extrusionok="f"/>
                  </v:shape>
                  <v:shape id="Google Shape;203;p17" o:spid="_x0000_s2011" style="position:absolute;left:100725;top:304686;width:72329;height:22327;visibility:visible;mso-wrap-style:square;v-text-anchor:middle" coordsize="2394,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" path="m1976,l417,c191,,,131,,369,,596,191,739,417,739r1559,c2203,739,2393,596,2393,369,2393,131,2203,,1976,xe" filled="f" strokecolor="white [3212]">
                    <v:path arrowok="t" o:extrusionok="f"/>
                  </v:shape>
                  <v:group id="Google Shape;204;p17" o:spid="_x0000_s2012" style="position:absolute;width:273780;height:105078" coordsize="273780,105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shape id="Google Shape;205;p17" o:spid="_x0000_s2013" style="position:absolute;left:129850;width:13716;height:45349;visibility:visible;mso-wrap-style:square;v-text-anchor:middle" coordsize="454,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" path="m227,1501v107,,226,-72,226,-167l453,167c453,84,322,1,227,1,144,1,1,84,1,167r,1167c1,1429,144,1501,227,1501xe" filled="f" stroked="f">
                      <v:path arrowok="t" o:extrusionok="f"/>
                    </v:shape>
                    <v:shape id="Google Shape;206;p17" o:spid="_x0000_s2014" style="position:absolute;left:194261;top:24109;width:31300;height:40303;visibility:visible;mso-wrap-style:square;v-text-anchor:middle" coordsize="103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" path="m929,60c846,,750,36,703,108l60,1060c,1143,24,1251,95,1310v36,12,60,24,96,24c250,1334,298,1310,334,1251l976,298v60,-71,36,-178,-47,-238xe" filled="f" stroked="f">
                      <v:path arrowok="t" o:extrusionok="f"/>
                    </v:shape>
                    <v:shape id="Google Shape;207;p17" o:spid="_x0000_s2015" style="position:absolute;left:50725;top:22659;width:30605;height:40696;visibility:visible;mso-wrap-style:square;v-text-anchor:middle" coordsize="1013,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" path="m822,1346v24,,60,-12,83,-35c989,1263,1013,1156,953,1072l334,108c286,25,179,1,96,48,12,108,1,215,48,298r619,965c703,1322,763,1346,822,1346xe" filled="f" stroked="f">
                      <v:path arrowok="t" o:extrusionok="f"/>
                    </v:shape>
                    <v:shape id="Google Shape;208;p17" o:spid="_x0000_s2016" style="position:absolute;top:77343;width:42116;height:27735;visibility:visible;mso-wrap-style:square;v-text-anchor:middle" coordsize="1394,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" path="m1287,596l275,48c191,1,84,36,48,120,1,191,25,310,120,346l1132,894v24,11,48,23,71,23c1263,917,1322,882,1358,822v36,-71,12,-190,-71,-226xe" filled="f" stroked="f">
                      <v:path arrowok="t" o:extrusionok="f"/>
                    </v:shape>
                    <v:shape id="Google Shape;209;p17" o:spid="_x0000_s2017" style="position:absolute;left:231301;top:77343;width:42479;height:27735;visibility:visible;mso-wrap-style:square;v-text-anchor:middle" coordsize="1406,9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" path="m1370,120c1322,36,1215,1,1132,48l120,596c36,632,1,751,48,822v24,60,83,95,143,95c227,917,251,905,274,894l1298,346v84,-36,107,-155,72,-226xe" filled="f" stroked="f">
                      <v:path arrowok="t" o:extrusionok="f"/>
                    </v:shape>
                  </v:group>
                </v:group>
                <w10:anchorlock/>
              </v:group>
            </w:pict>
          </mc:Fallback>
        </mc:AlternateContent>
      </w:r>
    </w:p>
    <w:p w14:paraId="33346EA8" w14:textId="77777777" w:rsidR="008701FB" w:rsidRPr="008701FB" w:rsidRDefault="008701FB">
      <w:pPr>
        <w:pStyle w:val="a5"/>
        <w:numPr>
          <w:ilvl w:val="0"/>
          <w:numId w:val="42"/>
        </w:numPr>
        <w:spacing w:after="0" w:line="276" w:lineRule="auto"/>
        <w:rPr>
          <w:rFonts w:ascii="Sakkal Majalla" w:hAnsi="Sakkal Majalla" w:cs="Sakkal Majalla"/>
          <w:b/>
          <w:bCs/>
          <w:color w:val="C00000"/>
          <w:sz w:val="36"/>
          <w:szCs w:val="36"/>
          <w:rtl/>
        </w:rPr>
      </w:pPr>
      <w:r w:rsidRPr="008701FB">
        <w:rPr>
          <w:rFonts w:ascii="Sakkal Majalla" w:hAnsi="Sakkal Majalla" w:cs="Sakkal Majalla"/>
          <w:b/>
          <w:bCs/>
          <w:color w:val="C00000"/>
          <w:sz w:val="36"/>
          <w:szCs w:val="36"/>
          <w:rtl/>
        </w:rPr>
        <w:t xml:space="preserve">الجزء </w:t>
      </w:r>
      <w:r>
        <w:rPr>
          <w:rFonts w:ascii="Sakkal Majalla" w:hAnsi="Sakkal Majalla" w:cs="Sakkal Majalla" w:hint="cs"/>
          <w:b/>
          <w:bCs/>
          <w:color w:val="C00000"/>
          <w:sz w:val="36"/>
          <w:szCs w:val="36"/>
          <w:rtl/>
        </w:rPr>
        <w:t>الأول:</w:t>
      </w:r>
    </w:p>
    <w:p w14:paraId="7D85E377" w14:textId="77777777" w:rsidR="008701FB" w:rsidRDefault="008701FB" w:rsidP="008701FB">
      <w:pPr>
        <w:rPr>
          <w:rFonts w:ascii="Adobe Arabic" w:hAnsi="Adobe Arabic" w:cs="Adobe Arabic"/>
          <w:b/>
          <w:bCs/>
          <w:color w:val="002060"/>
          <w:sz w:val="32"/>
          <w:szCs w:val="36"/>
          <w:rtl/>
        </w:rPr>
      </w:pPr>
      <w:r w:rsidRPr="008701FB">
        <w:rPr>
          <w:rFonts w:ascii="Adobe Arabic" w:hAnsi="Adobe Arabic" w:cs="Adobe Arabic"/>
          <w:b/>
          <w:bCs/>
          <w:color w:val="002060"/>
          <w:sz w:val="32"/>
          <w:szCs w:val="36"/>
          <w:rtl/>
        </w:rPr>
        <w:t>معلومات عن معبئ الاستبانة</w:t>
      </w:r>
      <w:r>
        <w:rPr>
          <w:rFonts w:ascii="Adobe Arabic" w:hAnsi="Adobe Arabic" w:cs="Adobe Arabic" w:hint="cs"/>
          <w:b/>
          <w:bCs/>
          <w:color w:val="002060"/>
          <w:sz w:val="32"/>
          <w:szCs w:val="36"/>
          <w:rtl/>
        </w:rPr>
        <w:t>:</w:t>
      </w:r>
    </w:p>
    <w:tbl>
      <w:tblPr>
        <w:tblStyle w:val="a6"/>
        <w:bidiVisual/>
        <w:tblW w:w="0" w:type="auto"/>
        <w:tblBorders>
          <w:top w:val="thinThickSmallGap" w:sz="24" w:space="0" w:color="00B050"/>
          <w:left w:val="thinThickSmallGap" w:sz="24" w:space="0" w:color="00B050"/>
          <w:bottom w:val="thinThickSmallGap" w:sz="24" w:space="0" w:color="00B050"/>
          <w:right w:val="thinThickSmallGap" w:sz="24" w:space="0" w:color="00B050"/>
          <w:insideH w:val="single" w:sz="8" w:space="0" w:color="00B050"/>
          <w:insideV w:val="thinThickSmallGap" w:sz="24" w:space="0" w:color="00B050"/>
        </w:tblBorders>
        <w:tblLook w:val="04A0" w:firstRow="1" w:lastRow="0" w:firstColumn="1" w:lastColumn="0" w:noHBand="0" w:noVBand="1"/>
      </w:tblPr>
      <w:tblGrid>
        <w:gridCol w:w="8936"/>
      </w:tblGrid>
      <w:tr w:rsidR="008701FB" w14:paraId="4DDB821A" w14:textId="77777777" w:rsidTr="008701FB">
        <w:tc>
          <w:tcPr>
            <w:tcW w:w="8936" w:type="dxa"/>
          </w:tcPr>
          <w:p w14:paraId="14745487" w14:textId="77777777"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الدائرة:</w:t>
            </w:r>
          </w:p>
        </w:tc>
      </w:tr>
      <w:tr w:rsidR="008701FB" w14:paraId="1E1EB18F" w14:textId="77777777" w:rsidTr="008701FB">
        <w:tc>
          <w:tcPr>
            <w:tcW w:w="8936" w:type="dxa"/>
          </w:tcPr>
          <w:p w14:paraId="791B0F16" w14:textId="77777777"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المديرية:</w:t>
            </w:r>
          </w:p>
        </w:tc>
      </w:tr>
      <w:tr w:rsidR="008701FB" w14:paraId="69622CE6" w14:textId="77777777" w:rsidTr="008701FB">
        <w:tc>
          <w:tcPr>
            <w:tcW w:w="8936" w:type="dxa"/>
          </w:tcPr>
          <w:p w14:paraId="1A8E8A73" w14:textId="77777777"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القسم:</w:t>
            </w:r>
          </w:p>
        </w:tc>
      </w:tr>
      <w:tr w:rsidR="008701FB" w14:paraId="128EB791" w14:textId="77777777" w:rsidTr="008701FB">
        <w:tc>
          <w:tcPr>
            <w:tcW w:w="8936" w:type="dxa"/>
          </w:tcPr>
          <w:p w14:paraId="76616C90" w14:textId="77777777"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اسم الشخص المسؤول عن تعبئة الاستبيان:</w:t>
            </w:r>
          </w:p>
        </w:tc>
      </w:tr>
      <w:tr w:rsidR="008701FB" w14:paraId="0CD1BAAB" w14:textId="77777777" w:rsidTr="008701FB">
        <w:tc>
          <w:tcPr>
            <w:tcW w:w="8936" w:type="dxa"/>
          </w:tcPr>
          <w:p w14:paraId="0824F4D8" w14:textId="77777777"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المسمى الوظيفي:</w:t>
            </w:r>
          </w:p>
        </w:tc>
      </w:tr>
      <w:tr w:rsidR="008701FB" w14:paraId="56B220FE" w14:textId="77777777" w:rsidTr="008701FB">
        <w:tc>
          <w:tcPr>
            <w:tcW w:w="8936" w:type="dxa"/>
          </w:tcPr>
          <w:p w14:paraId="64F2EE70" w14:textId="77777777"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الهاتف:</w:t>
            </w:r>
          </w:p>
        </w:tc>
      </w:tr>
      <w:tr w:rsidR="008701FB" w14:paraId="00933785" w14:textId="77777777" w:rsidTr="008701FB">
        <w:tc>
          <w:tcPr>
            <w:tcW w:w="8936" w:type="dxa"/>
          </w:tcPr>
          <w:p w14:paraId="0AA8961B" w14:textId="77777777"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الجوال:</w:t>
            </w:r>
          </w:p>
        </w:tc>
      </w:tr>
      <w:tr w:rsidR="008701FB" w14:paraId="78F7B69B" w14:textId="77777777" w:rsidTr="008701FB">
        <w:tc>
          <w:tcPr>
            <w:tcW w:w="8936" w:type="dxa"/>
          </w:tcPr>
          <w:p w14:paraId="2AC59527" w14:textId="77777777" w:rsidR="008701FB" w:rsidRDefault="008701FB" w:rsidP="008701FB">
            <w:pPr>
              <w:rPr>
                <w:rFonts w:ascii="Adobe Arabic" w:hAnsi="Adobe Arabic" w:cs="Adobe Arabic"/>
                <w:b/>
                <w:bCs/>
                <w:color w:val="002060"/>
                <w:sz w:val="32"/>
                <w:szCs w:val="36"/>
                <w:rtl/>
              </w:rPr>
            </w:pPr>
            <w:r>
              <w:rPr>
                <w:rFonts w:ascii="Adobe Arabic" w:hAnsi="Adobe Arabic" w:cs="Adobe Arabic" w:hint="cs"/>
                <w:b/>
                <w:bCs/>
                <w:color w:val="002060"/>
                <w:sz w:val="32"/>
                <w:szCs w:val="36"/>
                <w:rtl/>
              </w:rPr>
              <w:t>البريد الإلكتروني:</w:t>
            </w:r>
          </w:p>
        </w:tc>
      </w:tr>
    </w:tbl>
    <w:p w14:paraId="522561EA" w14:textId="77777777" w:rsidR="008701FB" w:rsidRPr="008701FB" w:rsidRDefault="008701FB">
      <w:pPr>
        <w:pStyle w:val="a5"/>
        <w:pageBreakBefore/>
        <w:numPr>
          <w:ilvl w:val="0"/>
          <w:numId w:val="42"/>
        </w:numPr>
        <w:spacing w:after="0" w:line="276" w:lineRule="auto"/>
        <w:rPr>
          <w:rFonts w:ascii="Sakkal Majalla" w:hAnsi="Sakkal Majalla" w:cs="Sakkal Majalla"/>
          <w:b/>
          <w:bCs/>
          <w:color w:val="C00000"/>
          <w:sz w:val="36"/>
          <w:szCs w:val="36"/>
          <w:rtl/>
        </w:rPr>
      </w:pPr>
      <w:r w:rsidRPr="008701FB">
        <w:rPr>
          <w:rFonts w:ascii="Sakkal Majalla" w:hAnsi="Sakkal Majalla" w:cs="Sakkal Majalla" w:hint="cs"/>
          <w:b/>
          <w:bCs/>
          <w:color w:val="C00000"/>
          <w:sz w:val="36"/>
          <w:szCs w:val="36"/>
          <w:rtl/>
        </w:rPr>
        <w:lastRenderedPageBreak/>
        <w:t>ا</w:t>
      </w:r>
      <w:r w:rsidRPr="008701FB">
        <w:rPr>
          <w:rFonts w:ascii="Sakkal Majalla" w:hAnsi="Sakkal Majalla" w:cs="Sakkal Majalla"/>
          <w:b/>
          <w:bCs/>
          <w:color w:val="C00000"/>
          <w:sz w:val="36"/>
          <w:szCs w:val="36"/>
          <w:rtl/>
        </w:rPr>
        <w:t>لجزء الثاني:</w:t>
      </w:r>
    </w:p>
    <w:p w14:paraId="7F2A2B24" w14:textId="77777777" w:rsidR="008701FB" w:rsidRPr="008701FB" w:rsidRDefault="008701FB" w:rsidP="008701FB">
      <w:pPr>
        <w:rPr>
          <w:rFonts w:ascii="Adobe Arabic" w:hAnsi="Adobe Arabic" w:cs="Adobe Arabic"/>
          <w:b/>
          <w:bCs/>
          <w:color w:val="002060"/>
          <w:sz w:val="32"/>
          <w:szCs w:val="36"/>
          <w:rtl/>
        </w:rPr>
      </w:pPr>
      <w:r w:rsidRPr="008701FB">
        <w:rPr>
          <w:rFonts w:ascii="Adobe Arabic" w:hAnsi="Adobe Arabic" w:cs="Adobe Arabic"/>
          <w:b/>
          <w:bCs/>
          <w:color w:val="002060"/>
          <w:sz w:val="32"/>
          <w:szCs w:val="36"/>
          <w:rtl/>
        </w:rPr>
        <w:t>استبيان قياس مستوى المعرفة بتخطيط التعاقب الوظيفي</w:t>
      </w:r>
      <w:r>
        <w:rPr>
          <w:rFonts w:ascii="Adobe Arabic" w:hAnsi="Adobe Arabic" w:cs="Adobe Arabic" w:hint="cs"/>
          <w:b/>
          <w:bCs/>
          <w:color w:val="002060"/>
          <w:sz w:val="32"/>
          <w:szCs w:val="36"/>
          <w:rtl/>
        </w:rPr>
        <w:t>:</w:t>
      </w: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single" w:sz="8" w:space="0" w:color="00B050"/>
        </w:tblBorders>
        <w:tblLook w:val="04A0" w:firstRow="1" w:lastRow="0" w:firstColumn="1" w:lastColumn="0" w:noHBand="0" w:noVBand="1"/>
      </w:tblPr>
      <w:tblGrid>
        <w:gridCol w:w="1078"/>
        <w:gridCol w:w="882"/>
        <w:gridCol w:w="2614"/>
        <w:gridCol w:w="963"/>
        <w:gridCol w:w="919"/>
        <w:gridCol w:w="904"/>
        <w:gridCol w:w="921"/>
        <w:gridCol w:w="961"/>
      </w:tblGrid>
      <w:tr w:rsidR="008701FB" w:rsidRPr="008701FB" w14:paraId="77562078" w14:textId="77777777" w:rsidTr="008701FB">
        <w:tc>
          <w:tcPr>
            <w:tcW w:w="584" w:type="pct"/>
            <w:shd w:val="clear" w:color="auto" w:fill="F2F2F2" w:themeFill="background1" w:themeFillShade="F2"/>
            <w:vAlign w:val="center"/>
          </w:tcPr>
          <w:p w14:paraId="0FC5FBD1"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المحاور</w:t>
            </w:r>
          </w:p>
        </w:tc>
        <w:tc>
          <w:tcPr>
            <w:tcW w:w="477" w:type="pct"/>
            <w:shd w:val="clear" w:color="auto" w:fill="F2F2F2" w:themeFill="background1" w:themeFillShade="F2"/>
            <w:vAlign w:val="center"/>
          </w:tcPr>
          <w:p w14:paraId="395A3E98"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الرقم</w:t>
            </w:r>
          </w:p>
        </w:tc>
        <w:tc>
          <w:tcPr>
            <w:tcW w:w="1414" w:type="pct"/>
            <w:shd w:val="clear" w:color="auto" w:fill="F2F2F2" w:themeFill="background1" w:themeFillShade="F2"/>
            <w:vAlign w:val="center"/>
          </w:tcPr>
          <w:p w14:paraId="56201380"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المؤشر</w:t>
            </w:r>
          </w:p>
        </w:tc>
        <w:tc>
          <w:tcPr>
            <w:tcW w:w="521" w:type="pct"/>
            <w:shd w:val="clear" w:color="auto" w:fill="F2F2F2" w:themeFill="background1" w:themeFillShade="F2"/>
            <w:vAlign w:val="center"/>
          </w:tcPr>
          <w:p w14:paraId="2798FDE0"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غير</w:t>
            </w:r>
            <w:r w:rsidRPr="008701FB">
              <w:rPr>
                <w:rFonts w:ascii="Adobe Arabic" w:hAnsi="Adobe Arabic" w:cs="Adobe Arabic"/>
                <w:b/>
                <w:bCs/>
                <w:color w:val="C00000"/>
                <w:sz w:val="36"/>
                <w:szCs w:val="36"/>
              </w:rPr>
              <w:t xml:space="preserve"> </w:t>
            </w:r>
            <w:r w:rsidRPr="008701FB">
              <w:rPr>
                <w:rFonts w:ascii="Adobe Arabic" w:hAnsi="Adobe Arabic" w:cs="Adobe Arabic"/>
                <w:b/>
                <w:bCs/>
                <w:color w:val="C00000"/>
                <w:sz w:val="36"/>
                <w:szCs w:val="36"/>
                <w:rtl/>
              </w:rPr>
              <w:t>موافق</w:t>
            </w:r>
            <w:r w:rsidRPr="008701FB">
              <w:rPr>
                <w:rFonts w:ascii="Adobe Arabic" w:hAnsi="Adobe Arabic" w:cs="Adobe Arabic"/>
                <w:b/>
                <w:bCs/>
                <w:color w:val="C00000"/>
                <w:sz w:val="36"/>
                <w:szCs w:val="36"/>
              </w:rPr>
              <w:t xml:space="preserve"> </w:t>
            </w:r>
            <w:r w:rsidRPr="008701FB">
              <w:rPr>
                <w:rFonts w:ascii="Adobe Arabic" w:hAnsi="Adobe Arabic" w:cs="Adobe Arabic"/>
                <w:b/>
                <w:bCs/>
                <w:color w:val="C00000"/>
                <w:sz w:val="36"/>
                <w:szCs w:val="36"/>
                <w:rtl/>
              </w:rPr>
              <w:t>بشدة</w:t>
            </w:r>
          </w:p>
        </w:tc>
        <w:tc>
          <w:tcPr>
            <w:tcW w:w="497" w:type="pct"/>
            <w:shd w:val="clear" w:color="auto" w:fill="F2F2F2" w:themeFill="background1" w:themeFillShade="F2"/>
            <w:vAlign w:val="center"/>
          </w:tcPr>
          <w:p w14:paraId="33505530"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غير موافق</w:t>
            </w:r>
          </w:p>
        </w:tc>
        <w:tc>
          <w:tcPr>
            <w:tcW w:w="489" w:type="pct"/>
            <w:shd w:val="clear" w:color="auto" w:fill="F2F2F2" w:themeFill="background1" w:themeFillShade="F2"/>
            <w:vAlign w:val="center"/>
          </w:tcPr>
          <w:p w14:paraId="2BE0F1F9"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محايد</w:t>
            </w:r>
          </w:p>
        </w:tc>
        <w:tc>
          <w:tcPr>
            <w:tcW w:w="498" w:type="pct"/>
            <w:shd w:val="clear" w:color="auto" w:fill="F2F2F2" w:themeFill="background1" w:themeFillShade="F2"/>
            <w:vAlign w:val="center"/>
          </w:tcPr>
          <w:p w14:paraId="6FAFA7A2"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موافق</w:t>
            </w:r>
          </w:p>
        </w:tc>
        <w:tc>
          <w:tcPr>
            <w:tcW w:w="521" w:type="pct"/>
            <w:shd w:val="clear" w:color="auto" w:fill="F2F2F2" w:themeFill="background1" w:themeFillShade="F2"/>
            <w:vAlign w:val="center"/>
          </w:tcPr>
          <w:p w14:paraId="40BEEB50" w14:textId="77777777" w:rsidR="008701FB" w:rsidRPr="008701FB" w:rsidRDefault="008701FB" w:rsidP="008701FB">
            <w:pPr>
              <w:spacing w:line="240" w:lineRule="auto"/>
              <w:ind w:left="57"/>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موافق</w:t>
            </w:r>
            <w:r w:rsidRPr="008701FB">
              <w:rPr>
                <w:rFonts w:ascii="Adobe Arabic" w:hAnsi="Adobe Arabic" w:cs="Adobe Arabic"/>
                <w:b/>
                <w:bCs/>
                <w:color w:val="C00000"/>
                <w:sz w:val="36"/>
                <w:szCs w:val="36"/>
              </w:rPr>
              <w:t xml:space="preserve"> </w:t>
            </w:r>
            <w:r w:rsidRPr="008701FB">
              <w:rPr>
                <w:rFonts w:ascii="Adobe Arabic" w:hAnsi="Adobe Arabic" w:cs="Adobe Arabic"/>
                <w:b/>
                <w:bCs/>
                <w:color w:val="C00000"/>
                <w:sz w:val="36"/>
                <w:szCs w:val="36"/>
                <w:rtl/>
              </w:rPr>
              <w:t>بشدة</w:t>
            </w:r>
          </w:p>
        </w:tc>
      </w:tr>
      <w:tr w:rsidR="008701FB" w:rsidRPr="008701FB" w14:paraId="40DC1E3E" w14:textId="77777777" w:rsidTr="008701FB">
        <w:tc>
          <w:tcPr>
            <w:tcW w:w="584" w:type="pct"/>
            <w:vMerge w:val="restart"/>
            <w:shd w:val="clear" w:color="auto" w:fill="F2F2F2" w:themeFill="background1" w:themeFillShade="F2"/>
            <w:vAlign w:val="center"/>
          </w:tcPr>
          <w:p w14:paraId="3E289594" w14:textId="77777777" w:rsidR="008701FB" w:rsidRPr="008701FB" w:rsidRDefault="008701FB" w:rsidP="008701FB">
            <w:pPr>
              <w:spacing w:line="240" w:lineRule="auto"/>
              <w:ind w:left="57"/>
              <w:jc w:val="center"/>
              <w:rPr>
                <w:rFonts w:ascii="Adobe Arabic" w:hAnsi="Adobe Arabic" w:cs="Adobe Arabic"/>
                <w:color w:val="002060"/>
                <w:szCs w:val="28"/>
                <w:rtl/>
              </w:rPr>
            </w:pPr>
            <w:r w:rsidRPr="008701FB">
              <w:rPr>
                <w:rFonts w:ascii="Adobe Arabic" w:hAnsi="Adobe Arabic" w:cs="Adobe Arabic"/>
                <w:color w:val="002060"/>
                <w:szCs w:val="28"/>
                <w:rtl/>
              </w:rPr>
              <w:t>المفهوم</w:t>
            </w:r>
          </w:p>
        </w:tc>
        <w:tc>
          <w:tcPr>
            <w:tcW w:w="477" w:type="pct"/>
            <w:vAlign w:val="center"/>
          </w:tcPr>
          <w:p w14:paraId="35FF1D84"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w:t>
            </w:r>
          </w:p>
        </w:tc>
        <w:tc>
          <w:tcPr>
            <w:tcW w:w="1414" w:type="pct"/>
            <w:vAlign w:val="center"/>
          </w:tcPr>
          <w:p w14:paraId="171C2720"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لدي</w:t>
            </w:r>
            <w:r w:rsidRPr="008701FB">
              <w:rPr>
                <w:rFonts w:ascii="Adobe Arabic" w:hAnsi="Adobe Arabic" w:cs="Adobe Arabic"/>
                <w:szCs w:val="28"/>
              </w:rPr>
              <w:t xml:space="preserve"> </w:t>
            </w:r>
            <w:r w:rsidRPr="008701FB">
              <w:rPr>
                <w:rFonts w:ascii="Adobe Arabic" w:hAnsi="Adobe Arabic" w:cs="Adobe Arabic"/>
                <w:szCs w:val="28"/>
                <w:rtl/>
              </w:rPr>
              <w:t>المعرفة</w:t>
            </w:r>
            <w:r w:rsidRPr="008701FB">
              <w:rPr>
                <w:rFonts w:ascii="Adobe Arabic" w:hAnsi="Adobe Arabic" w:cs="Adobe Arabic"/>
                <w:szCs w:val="28"/>
              </w:rPr>
              <w:t xml:space="preserve"> </w:t>
            </w:r>
            <w:r w:rsidRPr="008701FB">
              <w:rPr>
                <w:rFonts w:ascii="Adobe Arabic" w:hAnsi="Adobe Arabic" w:cs="Adobe Arabic"/>
                <w:szCs w:val="28"/>
                <w:rtl/>
              </w:rPr>
              <w:t>بمفهوم</w:t>
            </w:r>
            <w:r w:rsidRPr="008701FB">
              <w:rPr>
                <w:rFonts w:ascii="Adobe Arabic" w:hAnsi="Adobe Arabic" w:cs="Adobe Arabic"/>
                <w:szCs w:val="28"/>
              </w:rPr>
              <w:t xml:space="preserve"> </w:t>
            </w:r>
            <w:r w:rsidRPr="008701FB">
              <w:rPr>
                <w:rFonts w:ascii="Adobe Arabic" w:hAnsi="Adobe Arabic" w:cs="Adobe Arabic"/>
                <w:szCs w:val="28"/>
                <w:rtl/>
              </w:rPr>
              <w:t>تخطيط</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2E15A5C2"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0F84C09F"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72DE4FA0"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55A1B259"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743D8AC"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40772EE7" w14:textId="77777777" w:rsidTr="008701FB">
        <w:tc>
          <w:tcPr>
            <w:tcW w:w="584" w:type="pct"/>
            <w:vMerge/>
            <w:shd w:val="clear" w:color="auto" w:fill="F2F2F2" w:themeFill="background1" w:themeFillShade="F2"/>
            <w:vAlign w:val="center"/>
          </w:tcPr>
          <w:p w14:paraId="57810F9B"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0D409A68"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w:t>
            </w:r>
          </w:p>
        </w:tc>
        <w:tc>
          <w:tcPr>
            <w:tcW w:w="1414" w:type="pct"/>
            <w:vAlign w:val="center"/>
          </w:tcPr>
          <w:p w14:paraId="02704D3E"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اميز</w:t>
            </w:r>
            <w:r w:rsidRPr="008701FB">
              <w:rPr>
                <w:rFonts w:ascii="Adobe Arabic" w:hAnsi="Adobe Arabic" w:cs="Adobe Arabic"/>
                <w:szCs w:val="28"/>
              </w:rPr>
              <w:t xml:space="preserve"> </w:t>
            </w:r>
            <w:r w:rsidRPr="008701FB">
              <w:rPr>
                <w:rFonts w:ascii="Adobe Arabic" w:hAnsi="Adobe Arabic" w:cs="Adobe Arabic"/>
                <w:szCs w:val="28"/>
                <w:rtl/>
              </w:rPr>
              <w:t>مراحل</w:t>
            </w:r>
            <w:r w:rsidRPr="008701FB">
              <w:rPr>
                <w:rFonts w:ascii="Adobe Arabic" w:hAnsi="Adobe Arabic" w:cs="Adobe Arabic"/>
                <w:szCs w:val="28"/>
              </w:rPr>
              <w:t xml:space="preserve"> </w:t>
            </w:r>
            <w:r w:rsidRPr="008701FB">
              <w:rPr>
                <w:rFonts w:ascii="Adobe Arabic" w:hAnsi="Adobe Arabic" w:cs="Adobe Arabic"/>
                <w:szCs w:val="28"/>
                <w:rtl/>
              </w:rPr>
              <w:t>تخطيط</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2950059D"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7DF41374"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179B3B8F"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39489E83"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1F5DEF5"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260B80D6" w14:textId="77777777" w:rsidTr="008701FB">
        <w:tc>
          <w:tcPr>
            <w:tcW w:w="584" w:type="pct"/>
            <w:vMerge/>
            <w:shd w:val="clear" w:color="auto" w:fill="F2F2F2" w:themeFill="background1" w:themeFillShade="F2"/>
            <w:vAlign w:val="center"/>
          </w:tcPr>
          <w:p w14:paraId="374F1BDA"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70EC3C0E"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3</w:t>
            </w:r>
          </w:p>
        </w:tc>
        <w:tc>
          <w:tcPr>
            <w:tcW w:w="1414" w:type="pct"/>
            <w:vAlign w:val="center"/>
          </w:tcPr>
          <w:p w14:paraId="31C8D854"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لدي</w:t>
            </w:r>
            <w:r w:rsidRPr="008701FB">
              <w:rPr>
                <w:rFonts w:ascii="Adobe Arabic" w:hAnsi="Adobe Arabic" w:cs="Adobe Arabic"/>
                <w:szCs w:val="28"/>
              </w:rPr>
              <w:t xml:space="preserve"> </w:t>
            </w:r>
            <w:r w:rsidRPr="008701FB">
              <w:rPr>
                <w:rFonts w:ascii="Adobe Arabic" w:hAnsi="Adobe Arabic" w:cs="Adobe Arabic"/>
                <w:szCs w:val="28"/>
                <w:rtl/>
              </w:rPr>
              <w:t>المعرفة</w:t>
            </w:r>
            <w:r w:rsidRPr="008701FB">
              <w:rPr>
                <w:rFonts w:ascii="Adobe Arabic" w:hAnsi="Adobe Arabic" w:cs="Adobe Arabic"/>
                <w:szCs w:val="28"/>
              </w:rPr>
              <w:t xml:space="preserve"> </w:t>
            </w:r>
            <w:r w:rsidRPr="008701FB">
              <w:rPr>
                <w:rFonts w:ascii="Adobe Arabic" w:hAnsi="Adobe Arabic" w:cs="Adobe Arabic"/>
                <w:szCs w:val="28"/>
                <w:rtl/>
              </w:rPr>
              <w:t>بأهمية</w:t>
            </w:r>
            <w:r w:rsidRPr="008701FB">
              <w:rPr>
                <w:rFonts w:ascii="Adobe Arabic" w:hAnsi="Adobe Arabic" w:cs="Adobe Arabic"/>
                <w:szCs w:val="28"/>
              </w:rPr>
              <w:t xml:space="preserve"> </w:t>
            </w:r>
            <w:r w:rsidRPr="008701FB">
              <w:rPr>
                <w:rFonts w:ascii="Adobe Arabic" w:hAnsi="Adobe Arabic" w:cs="Adobe Arabic"/>
                <w:szCs w:val="28"/>
                <w:rtl/>
              </w:rPr>
              <w:t>تخطيط</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011FD015"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3C7E66A2"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583426C0"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3BF6725"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40E4D6A6"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491E5559" w14:textId="77777777" w:rsidTr="008701FB">
        <w:tc>
          <w:tcPr>
            <w:tcW w:w="584" w:type="pct"/>
            <w:vMerge w:val="restart"/>
            <w:shd w:val="clear" w:color="auto" w:fill="F2F2F2" w:themeFill="background1" w:themeFillShade="F2"/>
            <w:vAlign w:val="center"/>
          </w:tcPr>
          <w:p w14:paraId="225A661D" w14:textId="77777777" w:rsidR="008701FB" w:rsidRPr="008701FB" w:rsidRDefault="008701FB" w:rsidP="008701FB">
            <w:pPr>
              <w:spacing w:line="240" w:lineRule="auto"/>
              <w:ind w:left="57"/>
              <w:jc w:val="center"/>
              <w:rPr>
                <w:rFonts w:ascii="Adobe Arabic" w:hAnsi="Adobe Arabic" w:cs="Adobe Arabic"/>
                <w:color w:val="002060"/>
                <w:szCs w:val="28"/>
                <w:rtl/>
              </w:rPr>
            </w:pPr>
            <w:r w:rsidRPr="008701FB">
              <w:rPr>
                <w:rFonts w:ascii="Adobe Arabic" w:hAnsi="Adobe Arabic" w:cs="Adobe Arabic"/>
                <w:color w:val="002060"/>
                <w:szCs w:val="28"/>
                <w:rtl/>
              </w:rPr>
              <w:t>الالتزام</w:t>
            </w:r>
          </w:p>
        </w:tc>
        <w:tc>
          <w:tcPr>
            <w:tcW w:w="477" w:type="pct"/>
            <w:vAlign w:val="center"/>
          </w:tcPr>
          <w:p w14:paraId="010C2E3F"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4</w:t>
            </w:r>
          </w:p>
        </w:tc>
        <w:tc>
          <w:tcPr>
            <w:tcW w:w="1414" w:type="pct"/>
            <w:vAlign w:val="center"/>
          </w:tcPr>
          <w:p w14:paraId="4B56D3D8"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توجه</w:t>
            </w:r>
            <w:r w:rsidRPr="008701FB">
              <w:rPr>
                <w:rFonts w:ascii="Adobe Arabic" w:hAnsi="Adobe Arabic" w:cs="Adobe Arabic"/>
                <w:szCs w:val="28"/>
              </w:rPr>
              <w:t xml:space="preserve"> </w:t>
            </w:r>
            <w:r w:rsidRPr="008701FB">
              <w:rPr>
                <w:rFonts w:ascii="Adobe Arabic" w:hAnsi="Adobe Arabic" w:cs="Adobe Arabic"/>
                <w:szCs w:val="28"/>
                <w:rtl/>
              </w:rPr>
              <w:t>الإدارة</w:t>
            </w:r>
            <w:r w:rsidRPr="008701FB">
              <w:rPr>
                <w:rFonts w:ascii="Adobe Arabic" w:hAnsi="Adobe Arabic" w:cs="Adobe Arabic"/>
                <w:szCs w:val="28"/>
              </w:rPr>
              <w:t xml:space="preserve"> </w:t>
            </w:r>
            <w:r w:rsidRPr="008701FB">
              <w:rPr>
                <w:rFonts w:ascii="Adobe Arabic" w:hAnsi="Adobe Arabic" w:cs="Adobe Arabic"/>
                <w:szCs w:val="28"/>
                <w:rtl/>
              </w:rPr>
              <w:t>العليا</w:t>
            </w:r>
            <w:r w:rsidRPr="008701FB">
              <w:rPr>
                <w:rFonts w:ascii="Adobe Arabic" w:hAnsi="Adobe Arabic" w:cs="Adobe Arabic"/>
                <w:szCs w:val="28"/>
              </w:rPr>
              <w:t xml:space="preserve"> </w:t>
            </w:r>
            <w:r w:rsidRPr="008701FB">
              <w:rPr>
                <w:rFonts w:ascii="Adobe Arabic" w:hAnsi="Adobe Arabic" w:cs="Adobe Arabic"/>
                <w:szCs w:val="28"/>
                <w:rtl/>
              </w:rPr>
              <w:t>وحدة</w:t>
            </w:r>
            <w:r w:rsidRPr="008701FB">
              <w:rPr>
                <w:rFonts w:ascii="Adobe Arabic" w:hAnsi="Adobe Arabic" w:cs="Adobe Arabic"/>
                <w:szCs w:val="28"/>
              </w:rPr>
              <w:t xml:space="preserve"> </w:t>
            </w:r>
            <w:r w:rsidRPr="008701FB">
              <w:rPr>
                <w:rFonts w:ascii="Adobe Arabic" w:hAnsi="Adobe Arabic" w:cs="Adobe Arabic"/>
                <w:szCs w:val="28"/>
                <w:rtl/>
              </w:rPr>
              <w:t>الموارد</w:t>
            </w:r>
            <w:r w:rsidRPr="008701FB">
              <w:rPr>
                <w:rFonts w:ascii="Adobe Arabic" w:hAnsi="Adobe Arabic" w:cs="Adobe Arabic"/>
                <w:szCs w:val="28"/>
              </w:rPr>
              <w:t xml:space="preserve"> </w:t>
            </w:r>
            <w:r w:rsidRPr="008701FB">
              <w:rPr>
                <w:rFonts w:ascii="Adobe Arabic" w:hAnsi="Adobe Arabic" w:cs="Adobe Arabic"/>
                <w:szCs w:val="28"/>
                <w:rtl/>
              </w:rPr>
              <w:t>البشرية</w:t>
            </w:r>
            <w:r w:rsidRPr="008701FB">
              <w:rPr>
                <w:rFonts w:ascii="Adobe Arabic" w:hAnsi="Adobe Arabic" w:cs="Adobe Arabic"/>
                <w:szCs w:val="28"/>
              </w:rPr>
              <w:t xml:space="preserve"> </w:t>
            </w:r>
            <w:r w:rsidRPr="008701FB">
              <w:rPr>
                <w:rFonts w:ascii="Adobe Arabic" w:hAnsi="Adobe Arabic" w:cs="Adobe Arabic"/>
                <w:szCs w:val="28"/>
                <w:rtl/>
              </w:rPr>
              <w:t>في</w:t>
            </w:r>
            <w:r w:rsidRPr="008701FB">
              <w:rPr>
                <w:rFonts w:ascii="Adobe Arabic" w:hAnsi="Adobe Arabic" w:cs="Adobe Arabic"/>
                <w:szCs w:val="28"/>
              </w:rPr>
              <w:t xml:space="preserve"> </w:t>
            </w:r>
            <w:r w:rsidRPr="008701FB">
              <w:rPr>
                <w:rFonts w:ascii="Adobe Arabic" w:hAnsi="Adobe Arabic" w:cs="Adobe Arabic"/>
                <w:szCs w:val="28"/>
                <w:rtl/>
              </w:rPr>
              <w:t>دائرتي</w:t>
            </w:r>
            <w:r w:rsidRPr="008701FB">
              <w:rPr>
                <w:rFonts w:ascii="Adobe Arabic" w:hAnsi="Adobe Arabic" w:cs="Adobe Arabic"/>
                <w:szCs w:val="28"/>
              </w:rPr>
              <w:t xml:space="preserve"> </w:t>
            </w:r>
            <w:r w:rsidRPr="008701FB">
              <w:rPr>
                <w:rFonts w:ascii="Adobe Arabic" w:hAnsi="Adobe Arabic" w:cs="Adobe Arabic"/>
                <w:szCs w:val="28"/>
                <w:rtl/>
              </w:rPr>
              <w:t>لتطبيق مفهوم</w:t>
            </w:r>
            <w:r w:rsidRPr="008701FB">
              <w:rPr>
                <w:rFonts w:ascii="Adobe Arabic" w:hAnsi="Adobe Arabic" w:cs="Adobe Arabic"/>
                <w:szCs w:val="28"/>
              </w:rPr>
              <w:t xml:space="preserve"> </w:t>
            </w:r>
            <w:r w:rsidRPr="008701FB">
              <w:rPr>
                <w:rFonts w:ascii="Adobe Arabic" w:hAnsi="Adobe Arabic" w:cs="Adobe Arabic"/>
                <w:szCs w:val="28"/>
                <w:rtl/>
              </w:rPr>
              <w:t>تخطيط</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5D09DEB5"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5EB1B7DE"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62E7B1FD"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DA417CA"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4B319B44"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033EDAEE" w14:textId="77777777" w:rsidTr="008701FB">
        <w:tc>
          <w:tcPr>
            <w:tcW w:w="584" w:type="pct"/>
            <w:vMerge/>
            <w:shd w:val="clear" w:color="auto" w:fill="F2F2F2" w:themeFill="background1" w:themeFillShade="F2"/>
            <w:vAlign w:val="center"/>
          </w:tcPr>
          <w:p w14:paraId="2BBD0269"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0D125023"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5</w:t>
            </w:r>
          </w:p>
        </w:tc>
        <w:tc>
          <w:tcPr>
            <w:tcW w:w="1414" w:type="pct"/>
            <w:vAlign w:val="center"/>
          </w:tcPr>
          <w:p w14:paraId="129907F7"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تلتزم</w:t>
            </w:r>
            <w:r w:rsidRPr="008701FB">
              <w:rPr>
                <w:rFonts w:ascii="Adobe Arabic" w:hAnsi="Adobe Arabic" w:cs="Adobe Arabic"/>
                <w:szCs w:val="28"/>
              </w:rPr>
              <w:t xml:space="preserve"> </w:t>
            </w:r>
            <w:r w:rsidRPr="008701FB">
              <w:rPr>
                <w:rFonts w:ascii="Adobe Arabic" w:hAnsi="Adobe Arabic" w:cs="Adobe Arabic"/>
                <w:szCs w:val="28"/>
                <w:rtl/>
              </w:rPr>
              <w:t>دائرتي</w:t>
            </w:r>
            <w:r w:rsidRPr="008701FB">
              <w:rPr>
                <w:rFonts w:ascii="Adobe Arabic" w:hAnsi="Adobe Arabic" w:cs="Adobe Arabic"/>
                <w:szCs w:val="28"/>
              </w:rPr>
              <w:t xml:space="preserve"> </w:t>
            </w:r>
            <w:r w:rsidRPr="008701FB">
              <w:rPr>
                <w:rFonts w:ascii="Adobe Arabic" w:hAnsi="Adobe Arabic" w:cs="Adobe Arabic"/>
                <w:szCs w:val="28"/>
                <w:rtl/>
              </w:rPr>
              <w:t>بإعداد</w:t>
            </w:r>
            <w:r w:rsidRPr="008701FB">
              <w:rPr>
                <w:rFonts w:ascii="Adobe Arabic" w:hAnsi="Adobe Arabic" w:cs="Adobe Arabic"/>
                <w:szCs w:val="28"/>
              </w:rPr>
              <w:t xml:space="preserve"> </w:t>
            </w:r>
            <w:r w:rsidRPr="008701FB">
              <w:rPr>
                <w:rFonts w:ascii="Adobe Arabic" w:hAnsi="Adobe Arabic" w:cs="Adobe Arabic"/>
                <w:szCs w:val="28"/>
                <w:rtl/>
              </w:rPr>
              <w:t>خطة</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p>
        </w:tc>
        <w:tc>
          <w:tcPr>
            <w:tcW w:w="521" w:type="pct"/>
            <w:vAlign w:val="center"/>
          </w:tcPr>
          <w:p w14:paraId="13D33984"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29524BEE"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5537AE2B"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5421971D"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27AF182A"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04E66785" w14:textId="77777777" w:rsidTr="008701FB">
        <w:tc>
          <w:tcPr>
            <w:tcW w:w="584" w:type="pct"/>
            <w:vMerge/>
            <w:shd w:val="clear" w:color="auto" w:fill="F2F2F2" w:themeFill="background1" w:themeFillShade="F2"/>
            <w:vAlign w:val="center"/>
          </w:tcPr>
          <w:p w14:paraId="1D617D82"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40189BAD"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6</w:t>
            </w:r>
          </w:p>
        </w:tc>
        <w:tc>
          <w:tcPr>
            <w:tcW w:w="1414" w:type="pct"/>
            <w:vAlign w:val="center"/>
          </w:tcPr>
          <w:p w14:paraId="0B191637"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Pr>
            </w:pPr>
            <w:r w:rsidRPr="008701FB">
              <w:rPr>
                <w:rFonts w:ascii="Adobe Arabic" w:hAnsi="Adobe Arabic" w:cs="Adobe Arabic" w:hint="cs"/>
                <w:szCs w:val="28"/>
                <w:rtl/>
              </w:rPr>
              <w:t>تلتزم</w:t>
            </w:r>
            <w:r w:rsidRPr="008701FB">
              <w:rPr>
                <w:rFonts w:ascii="Adobe Arabic" w:hAnsi="Adobe Arabic" w:cs="Adobe Arabic"/>
                <w:szCs w:val="28"/>
                <w:rtl/>
              </w:rPr>
              <w:t xml:space="preserve"> دائرتي بربط خطة التدريب مع مخرجات خطة التعاقب الوظيفي</w:t>
            </w:r>
          </w:p>
        </w:tc>
        <w:tc>
          <w:tcPr>
            <w:tcW w:w="521" w:type="pct"/>
            <w:vAlign w:val="center"/>
          </w:tcPr>
          <w:p w14:paraId="5C75F1B4"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33C6694C"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5DC25975"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03EEB6F9"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77EE1D49"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1B49D4B0" w14:textId="77777777" w:rsidTr="008701FB">
        <w:tc>
          <w:tcPr>
            <w:tcW w:w="584" w:type="pct"/>
            <w:vMerge/>
            <w:shd w:val="clear" w:color="auto" w:fill="F2F2F2" w:themeFill="background1" w:themeFillShade="F2"/>
            <w:vAlign w:val="center"/>
          </w:tcPr>
          <w:p w14:paraId="161DFF4F"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17D830B3"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7</w:t>
            </w:r>
          </w:p>
        </w:tc>
        <w:tc>
          <w:tcPr>
            <w:tcW w:w="1414" w:type="pct"/>
            <w:vAlign w:val="center"/>
          </w:tcPr>
          <w:p w14:paraId="5BD102F1"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 xml:space="preserve">يعتبر تخطيط التعاقب الوظيفي </w:t>
            </w:r>
            <w:r w:rsidRPr="008701FB">
              <w:rPr>
                <w:rFonts w:ascii="Adobe Arabic" w:hAnsi="Adobe Arabic" w:cs="Adobe Arabic" w:hint="cs"/>
                <w:szCs w:val="28"/>
                <w:rtl/>
                <w:lang w:bidi="ar-SY"/>
              </w:rPr>
              <w:t>أحد</w:t>
            </w:r>
            <w:r w:rsidRPr="008701FB">
              <w:rPr>
                <w:rFonts w:ascii="Adobe Arabic" w:hAnsi="Adobe Arabic" w:cs="Adobe Arabic"/>
                <w:szCs w:val="28"/>
                <w:rtl/>
                <w:lang w:bidi="ar-SY"/>
              </w:rPr>
              <w:t xml:space="preserve"> المهام الاساسية للوحدة الموارد البشرية في دائرتي</w:t>
            </w:r>
          </w:p>
        </w:tc>
        <w:tc>
          <w:tcPr>
            <w:tcW w:w="521" w:type="pct"/>
            <w:vAlign w:val="center"/>
          </w:tcPr>
          <w:p w14:paraId="7C6AAF10"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23CAFF03"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3DA5D5DB"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1E09FC24"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001AB2CB"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421AD3CA" w14:textId="77777777" w:rsidTr="008701FB">
        <w:tc>
          <w:tcPr>
            <w:tcW w:w="584" w:type="pct"/>
            <w:vMerge/>
            <w:shd w:val="clear" w:color="auto" w:fill="F2F2F2" w:themeFill="background1" w:themeFillShade="F2"/>
            <w:vAlign w:val="center"/>
          </w:tcPr>
          <w:p w14:paraId="7A712D97"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62EEF749"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8</w:t>
            </w:r>
          </w:p>
        </w:tc>
        <w:tc>
          <w:tcPr>
            <w:tcW w:w="1414" w:type="pct"/>
            <w:vAlign w:val="center"/>
          </w:tcPr>
          <w:p w14:paraId="0491880F"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rPr>
            </w:pPr>
            <w:r w:rsidRPr="008701FB">
              <w:rPr>
                <w:rFonts w:ascii="Adobe Arabic" w:hAnsi="Adobe Arabic" w:cs="Adobe Arabic"/>
                <w:szCs w:val="28"/>
                <w:rtl/>
              </w:rPr>
              <w:t>تلتزم دائرتي بتطبيق خطة التعاقب الوظيفي لشغل الوظائف القيادية والاشرافية والحيوية</w:t>
            </w:r>
          </w:p>
        </w:tc>
        <w:tc>
          <w:tcPr>
            <w:tcW w:w="521" w:type="pct"/>
            <w:vAlign w:val="center"/>
          </w:tcPr>
          <w:p w14:paraId="5E1D6770"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2916122C"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4EC3FDB2"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4FE87C17"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24ED63CF"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247AD14C" w14:textId="77777777" w:rsidTr="008701FB">
        <w:tc>
          <w:tcPr>
            <w:tcW w:w="584" w:type="pct"/>
            <w:vMerge/>
            <w:shd w:val="clear" w:color="auto" w:fill="F2F2F2" w:themeFill="background1" w:themeFillShade="F2"/>
            <w:vAlign w:val="center"/>
          </w:tcPr>
          <w:p w14:paraId="1A3BD330"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04219402"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9</w:t>
            </w:r>
          </w:p>
        </w:tc>
        <w:tc>
          <w:tcPr>
            <w:tcW w:w="1414" w:type="pct"/>
            <w:vAlign w:val="center"/>
          </w:tcPr>
          <w:p w14:paraId="1737D3B7"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نشر منهجية تخطيط التعاقب الوظيفي لكافة الموظفين بكافة الوسائل المتاحة</w:t>
            </w:r>
          </w:p>
        </w:tc>
        <w:tc>
          <w:tcPr>
            <w:tcW w:w="521" w:type="pct"/>
            <w:vAlign w:val="center"/>
          </w:tcPr>
          <w:p w14:paraId="53C1D5CB"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4E339D12"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2D1D8A97"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15A8E88"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6A1AE2C7"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7199461C" w14:textId="77777777" w:rsidTr="008701FB">
        <w:tc>
          <w:tcPr>
            <w:tcW w:w="584" w:type="pct"/>
            <w:vMerge/>
            <w:shd w:val="clear" w:color="auto" w:fill="F2F2F2" w:themeFill="background1" w:themeFillShade="F2"/>
            <w:vAlign w:val="center"/>
          </w:tcPr>
          <w:p w14:paraId="16BC24C2"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4ADAD947"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10</w:t>
            </w:r>
          </w:p>
        </w:tc>
        <w:tc>
          <w:tcPr>
            <w:tcW w:w="1414" w:type="pct"/>
            <w:vAlign w:val="center"/>
          </w:tcPr>
          <w:p w14:paraId="48CE587A"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lang w:bidi="ar-SY"/>
              </w:rPr>
              <w:t xml:space="preserve">يتم توعية </w:t>
            </w:r>
            <w:r w:rsidRPr="008701FB">
              <w:rPr>
                <w:rFonts w:ascii="Adobe Arabic" w:hAnsi="Adobe Arabic" w:cs="Adobe Arabic" w:hint="cs"/>
                <w:szCs w:val="28"/>
                <w:rtl/>
                <w:lang w:bidi="ar-SY"/>
              </w:rPr>
              <w:t>الموظفين</w:t>
            </w:r>
            <w:r w:rsidRPr="008701FB">
              <w:rPr>
                <w:rFonts w:ascii="Adobe Arabic" w:hAnsi="Adobe Arabic" w:cs="Adobe Arabic"/>
                <w:szCs w:val="28"/>
                <w:rtl/>
                <w:lang w:bidi="ar-SY"/>
              </w:rPr>
              <w:t xml:space="preserve"> في دائرتي حول المخاطر </w:t>
            </w:r>
            <w:r w:rsidRPr="008701FB">
              <w:rPr>
                <w:rFonts w:ascii="Adobe Arabic" w:hAnsi="Adobe Arabic" w:cs="Adobe Arabic" w:hint="cs"/>
                <w:szCs w:val="28"/>
                <w:rtl/>
                <w:lang w:bidi="ar-SY"/>
              </w:rPr>
              <w:t>المحتملة</w:t>
            </w:r>
            <w:r w:rsidRPr="008701FB">
              <w:rPr>
                <w:rFonts w:ascii="Adobe Arabic" w:hAnsi="Adobe Arabic" w:cs="Adobe Arabic"/>
                <w:szCs w:val="28"/>
                <w:rtl/>
                <w:lang w:bidi="ar-SY"/>
              </w:rPr>
              <w:t xml:space="preserve"> جراء عدم تطبيق خطة التعاقب الوظيفي</w:t>
            </w:r>
          </w:p>
        </w:tc>
        <w:tc>
          <w:tcPr>
            <w:tcW w:w="521" w:type="pct"/>
            <w:vAlign w:val="center"/>
          </w:tcPr>
          <w:p w14:paraId="2F251870"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3D274B8B"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2789D895"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E4691BC"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2451CFB0"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1E888E1F" w14:textId="77777777" w:rsidTr="008701FB">
        <w:tc>
          <w:tcPr>
            <w:tcW w:w="584" w:type="pct"/>
            <w:vMerge/>
            <w:shd w:val="clear" w:color="auto" w:fill="F2F2F2" w:themeFill="background1" w:themeFillShade="F2"/>
            <w:vAlign w:val="center"/>
          </w:tcPr>
          <w:p w14:paraId="2023A2B3" w14:textId="77777777" w:rsidR="008701FB" w:rsidRPr="008701FB" w:rsidRDefault="008701FB" w:rsidP="008701FB">
            <w:pPr>
              <w:spacing w:line="240" w:lineRule="auto"/>
              <w:ind w:left="57"/>
              <w:jc w:val="center"/>
              <w:rPr>
                <w:rFonts w:ascii="Adobe Arabic" w:hAnsi="Adobe Arabic" w:cs="Adobe Arabic"/>
                <w:color w:val="002060"/>
                <w:szCs w:val="28"/>
                <w:rtl/>
              </w:rPr>
            </w:pPr>
          </w:p>
        </w:tc>
        <w:tc>
          <w:tcPr>
            <w:tcW w:w="477" w:type="pct"/>
            <w:vAlign w:val="center"/>
          </w:tcPr>
          <w:p w14:paraId="122570B1"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11</w:t>
            </w:r>
          </w:p>
        </w:tc>
        <w:tc>
          <w:tcPr>
            <w:tcW w:w="1414" w:type="pct"/>
            <w:vAlign w:val="center"/>
          </w:tcPr>
          <w:p w14:paraId="4160EA9A"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يتم</w:t>
            </w:r>
            <w:r w:rsidRPr="008701FB">
              <w:rPr>
                <w:rFonts w:ascii="Adobe Arabic" w:hAnsi="Adobe Arabic" w:cs="Adobe Arabic"/>
                <w:szCs w:val="28"/>
              </w:rPr>
              <w:t xml:space="preserve"> </w:t>
            </w:r>
            <w:r w:rsidRPr="008701FB">
              <w:rPr>
                <w:rFonts w:ascii="Adobe Arabic" w:hAnsi="Adobe Arabic" w:cs="Adobe Arabic"/>
                <w:szCs w:val="28"/>
                <w:rtl/>
              </w:rPr>
              <w:t>تعميم</w:t>
            </w:r>
            <w:r w:rsidRPr="008701FB">
              <w:rPr>
                <w:rFonts w:ascii="Adobe Arabic" w:hAnsi="Adobe Arabic" w:cs="Adobe Arabic"/>
                <w:szCs w:val="28"/>
              </w:rPr>
              <w:t xml:space="preserve"> </w:t>
            </w:r>
            <w:r w:rsidRPr="008701FB">
              <w:rPr>
                <w:rFonts w:ascii="Adobe Arabic" w:hAnsi="Adobe Arabic" w:cs="Adobe Arabic"/>
                <w:szCs w:val="28"/>
                <w:rtl/>
              </w:rPr>
              <w:t>خطة</w:t>
            </w:r>
            <w:r w:rsidRPr="008701FB">
              <w:rPr>
                <w:rFonts w:ascii="Adobe Arabic" w:hAnsi="Adobe Arabic" w:cs="Adobe Arabic"/>
                <w:szCs w:val="28"/>
              </w:rPr>
              <w:t xml:space="preserve"> </w:t>
            </w:r>
            <w:r w:rsidRPr="008701FB">
              <w:rPr>
                <w:rFonts w:ascii="Adobe Arabic" w:hAnsi="Adobe Arabic" w:cs="Adobe Arabic"/>
                <w:szCs w:val="28"/>
                <w:rtl/>
              </w:rPr>
              <w:t>التعاقب</w:t>
            </w:r>
            <w:r w:rsidRPr="008701FB">
              <w:rPr>
                <w:rFonts w:ascii="Adobe Arabic" w:hAnsi="Adobe Arabic" w:cs="Adobe Arabic"/>
                <w:szCs w:val="28"/>
              </w:rPr>
              <w:t xml:space="preserve"> </w:t>
            </w:r>
            <w:r w:rsidRPr="008701FB">
              <w:rPr>
                <w:rFonts w:ascii="Adobe Arabic" w:hAnsi="Adobe Arabic" w:cs="Adobe Arabic"/>
                <w:szCs w:val="28"/>
                <w:rtl/>
              </w:rPr>
              <w:t>الوظيفي</w:t>
            </w:r>
            <w:r w:rsidRPr="008701FB">
              <w:rPr>
                <w:rFonts w:ascii="Adobe Arabic" w:hAnsi="Adobe Arabic" w:cs="Adobe Arabic"/>
                <w:szCs w:val="28"/>
              </w:rPr>
              <w:t xml:space="preserve"> </w:t>
            </w:r>
            <w:r w:rsidRPr="008701FB">
              <w:rPr>
                <w:rFonts w:ascii="Adobe Arabic" w:hAnsi="Adobe Arabic" w:cs="Adobe Arabic"/>
                <w:szCs w:val="28"/>
                <w:rtl/>
              </w:rPr>
              <w:t>على</w:t>
            </w:r>
            <w:r w:rsidRPr="008701FB">
              <w:rPr>
                <w:rFonts w:ascii="Adobe Arabic" w:hAnsi="Adobe Arabic" w:cs="Adobe Arabic"/>
                <w:szCs w:val="28"/>
              </w:rPr>
              <w:t xml:space="preserve"> </w:t>
            </w:r>
            <w:r w:rsidRPr="008701FB">
              <w:rPr>
                <w:rFonts w:ascii="Adobe Arabic" w:hAnsi="Adobe Arabic" w:cs="Adobe Arabic"/>
                <w:szCs w:val="28"/>
                <w:rtl/>
              </w:rPr>
              <w:t>كافة</w:t>
            </w:r>
            <w:r w:rsidRPr="008701FB">
              <w:rPr>
                <w:rFonts w:ascii="Adobe Arabic" w:hAnsi="Adobe Arabic" w:cs="Adobe Arabic"/>
                <w:szCs w:val="28"/>
              </w:rPr>
              <w:t xml:space="preserve"> </w:t>
            </w:r>
            <w:r w:rsidRPr="008701FB">
              <w:rPr>
                <w:rFonts w:ascii="Adobe Arabic" w:hAnsi="Adobe Arabic" w:cs="Adobe Arabic"/>
                <w:szCs w:val="28"/>
                <w:rtl/>
              </w:rPr>
              <w:t>الادارات</w:t>
            </w:r>
            <w:r w:rsidRPr="008701FB">
              <w:rPr>
                <w:rFonts w:ascii="Adobe Arabic" w:hAnsi="Adobe Arabic" w:cs="Adobe Arabic"/>
                <w:szCs w:val="28"/>
              </w:rPr>
              <w:t xml:space="preserve"> </w:t>
            </w:r>
            <w:r w:rsidRPr="008701FB">
              <w:rPr>
                <w:rFonts w:ascii="Adobe Arabic" w:hAnsi="Adobe Arabic" w:cs="Adobe Arabic"/>
                <w:szCs w:val="28"/>
                <w:rtl/>
              </w:rPr>
              <w:t>في</w:t>
            </w:r>
            <w:r w:rsidRPr="008701FB">
              <w:rPr>
                <w:rFonts w:ascii="Adobe Arabic" w:hAnsi="Adobe Arabic" w:cs="Adobe Arabic"/>
                <w:szCs w:val="28"/>
              </w:rPr>
              <w:t xml:space="preserve"> </w:t>
            </w:r>
            <w:r w:rsidRPr="008701FB">
              <w:rPr>
                <w:rFonts w:ascii="Adobe Arabic" w:hAnsi="Adobe Arabic" w:cs="Adobe Arabic"/>
                <w:szCs w:val="28"/>
                <w:rtl/>
              </w:rPr>
              <w:t>دائرتي</w:t>
            </w:r>
          </w:p>
        </w:tc>
        <w:tc>
          <w:tcPr>
            <w:tcW w:w="521" w:type="pct"/>
            <w:vAlign w:val="center"/>
          </w:tcPr>
          <w:p w14:paraId="3E14E78B"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430391EB"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7B01B6B7"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0BCB7C3A"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1869665C"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1A1E0E5E" w14:textId="77777777" w:rsidTr="008701FB">
        <w:tc>
          <w:tcPr>
            <w:tcW w:w="584" w:type="pct"/>
            <w:vMerge w:val="restart"/>
            <w:shd w:val="clear" w:color="auto" w:fill="F2F2F2" w:themeFill="background1" w:themeFillShade="F2"/>
            <w:vAlign w:val="center"/>
          </w:tcPr>
          <w:p w14:paraId="77C105AA" w14:textId="77777777" w:rsidR="008701FB" w:rsidRPr="008701FB" w:rsidRDefault="008701FB" w:rsidP="008701FB">
            <w:pPr>
              <w:spacing w:line="240" w:lineRule="auto"/>
              <w:ind w:left="57"/>
              <w:jc w:val="center"/>
              <w:rPr>
                <w:rFonts w:ascii="Adobe Arabic" w:hAnsi="Adobe Arabic" w:cs="Adobe Arabic"/>
                <w:color w:val="002060"/>
                <w:szCs w:val="28"/>
                <w:rtl/>
              </w:rPr>
            </w:pPr>
            <w:r w:rsidRPr="008701FB">
              <w:rPr>
                <w:rFonts w:ascii="Adobe Arabic" w:hAnsi="Adobe Arabic" w:cs="Adobe Arabic"/>
                <w:color w:val="002060"/>
                <w:szCs w:val="28"/>
                <w:rtl/>
              </w:rPr>
              <w:t>التطبيق</w:t>
            </w:r>
          </w:p>
        </w:tc>
        <w:tc>
          <w:tcPr>
            <w:tcW w:w="477" w:type="pct"/>
            <w:vAlign w:val="center"/>
          </w:tcPr>
          <w:p w14:paraId="430332C2"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12</w:t>
            </w:r>
          </w:p>
        </w:tc>
        <w:tc>
          <w:tcPr>
            <w:tcW w:w="1414" w:type="pct"/>
            <w:vAlign w:val="center"/>
          </w:tcPr>
          <w:p w14:paraId="6CBF1ACF"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تحديد الوظائف ذات الاولوية التي سيشملها تخطيط التعاقب الوظيفي في دائرتي</w:t>
            </w:r>
          </w:p>
        </w:tc>
        <w:tc>
          <w:tcPr>
            <w:tcW w:w="521" w:type="pct"/>
            <w:vAlign w:val="center"/>
          </w:tcPr>
          <w:p w14:paraId="7A746B56" w14:textId="77777777" w:rsidR="008701FB" w:rsidRPr="008701FB" w:rsidRDefault="008701FB" w:rsidP="008701FB">
            <w:pPr>
              <w:spacing w:line="240" w:lineRule="auto"/>
              <w:ind w:left="57"/>
              <w:jc w:val="center"/>
              <w:rPr>
                <w:rFonts w:ascii="Adobe Arabic" w:hAnsi="Adobe Arabic" w:cs="Adobe Arabic"/>
                <w:szCs w:val="28"/>
                <w:rtl/>
              </w:rPr>
            </w:pPr>
          </w:p>
        </w:tc>
        <w:tc>
          <w:tcPr>
            <w:tcW w:w="497" w:type="pct"/>
            <w:vAlign w:val="center"/>
          </w:tcPr>
          <w:p w14:paraId="5F46B10F"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36037F2A"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3F324B9E"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078BD2AE"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5CA737E0" w14:textId="77777777" w:rsidTr="008701FB">
        <w:tc>
          <w:tcPr>
            <w:tcW w:w="584" w:type="pct"/>
            <w:vMerge/>
            <w:shd w:val="clear" w:color="auto" w:fill="F2F2F2" w:themeFill="background1" w:themeFillShade="F2"/>
            <w:vAlign w:val="center"/>
          </w:tcPr>
          <w:p w14:paraId="0E19E59F"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128AC474"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13</w:t>
            </w:r>
          </w:p>
        </w:tc>
        <w:tc>
          <w:tcPr>
            <w:tcW w:w="1414" w:type="pct"/>
            <w:vAlign w:val="center"/>
          </w:tcPr>
          <w:p w14:paraId="709F58C0"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تحديد معايير اختيار المرشحين البدلاء في دائرتي</w:t>
            </w:r>
          </w:p>
        </w:tc>
        <w:tc>
          <w:tcPr>
            <w:tcW w:w="521" w:type="pct"/>
            <w:vAlign w:val="center"/>
          </w:tcPr>
          <w:p w14:paraId="2C1CA9F3"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62B08DD7"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2A3E64A6"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36A7EB3A"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62F7EF61"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6656C7D9" w14:textId="77777777" w:rsidTr="008701FB">
        <w:tc>
          <w:tcPr>
            <w:tcW w:w="584" w:type="pct"/>
            <w:vMerge/>
            <w:shd w:val="clear" w:color="auto" w:fill="F2F2F2" w:themeFill="background1" w:themeFillShade="F2"/>
            <w:vAlign w:val="center"/>
          </w:tcPr>
          <w:p w14:paraId="16176BD6"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1B90B3F5"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14</w:t>
            </w:r>
          </w:p>
        </w:tc>
        <w:tc>
          <w:tcPr>
            <w:tcW w:w="1414" w:type="pct"/>
            <w:vAlign w:val="center"/>
          </w:tcPr>
          <w:p w14:paraId="19546EDC"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اعداد قائمة الكفايات الوظيفية المطلوبة للوظائف المحددة</w:t>
            </w:r>
          </w:p>
        </w:tc>
        <w:tc>
          <w:tcPr>
            <w:tcW w:w="521" w:type="pct"/>
            <w:vAlign w:val="center"/>
          </w:tcPr>
          <w:p w14:paraId="572DB1E1"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0F0DFB47"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266D93E8"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54CFFF33"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4A7E3226"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72C915C4" w14:textId="77777777" w:rsidTr="008701FB">
        <w:tc>
          <w:tcPr>
            <w:tcW w:w="584" w:type="pct"/>
            <w:vMerge/>
            <w:shd w:val="clear" w:color="auto" w:fill="F2F2F2" w:themeFill="background1" w:themeFillShade="F2"/>
            <w:vAlign w:val="center"/>
          </w:tcPr>
          <w:p w14:paraId="2A3DCD30"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1FF57FDC"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15</w:t>
            </w:r>
          </w:p>
        </w:tc>
        <w:tc>
          <w:tcPr>
            <w:tcW w:w="1414" w:type="pct"/>
            <w:vAlign w:val="center"/>
          </w:tcPr>
          <w:p w14:paraId="2836D119"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 xml:space="preserve">يتم اعداد قائمة الكفايات الوظيفية المتوفرة لدى </w:t>
            </w:r>
            <w:r w:rsidRPr="008701FB">
              <w:rPr>
                <w:rFonts w:ascii="Adobe Arabic" w:hAnsi="Adobe Arabic" w:cs="Adobe Arabic" w:hint="cs"/>
                <w:szCs w:val="28"/>
                <w:rtl/>
                <w:lang w:bidi="ar-SY"/>
              </w:rPr>
              <w:t>الموظفين</w:t>
            </w:r>
            <w:r w:rsidRPr="008701FB">
              <w:rPr>
                <w:rFonts w:ascii="Adobe Arabic" w:hAnsi="Adobe Arabic" w:cs="Adobe Arabic"/>
                <w:szCs w:val="28"/>
                <w:rtl/>
                <w:lang w:bidi="ar-SY"/>
              </w:rPr>
              <w:t xml:space="preserve"> البدلاء في دائرتي</w:t>
            </w:r>
          </w:p>
        </w:tc>
        <w:tc>
          <w:tcPr>
            <w:tcW w:w="521" w:type="pct"/>
            <w:vAlign w:val="center"/>
          </w:tcPr>
          <w:p w14:paraId="5A006C12"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5D3ECD06"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4D4C3AE4"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007C2342"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5615A11"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535AB01F" w14:textId="77777777" w:rsidTr="008701FB">
        <w:tc>
          <w:tcPr>
            <w:tcW w:w="584" w:type="pct"/>
            <w:vMerge/>
            <w:shd w:val="clear" w:color="auto" w:fill="F2F2F2" w:themeFill="background1" w:themeFillShade="F2"/>
            <w:vAlign w:val="center"/>
          </w:tcPr>
          <w:p w14:paraId="2754F282"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00E82F7C"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16</w:t>
            </w:r>
          </w:p>
        </w:tc>
        <w:tc>
          <w:tcPr>
            <w:tcW w:w="1414" w:type="pct"/>
            <w:vAlign w:val="center"/>
          </w:tcPr>
          <w:p w14:paraId="66725BBF"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تحديد فجوة الكفايات الوظيفية لدى المرشحين في دائرتي (الفارق بين الكفايات والكفايات المطلوبة)</w:t>
            </w:r>
          </w:p>
        </w:tc>
        <w:tc>
          <w:tcPr>
            <w:tcW w:w="521" w:type="pct"/>
            <w:vAlign w:val="center"/>
          </w:tcPr>
          <w:p w14:paraId="4C3694F7"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64FDA038"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70F87209"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063BC07B"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D53CFE1"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5E1F2327" w14:textId="77777777" w:rsidTr="008701FB">
        <w:tc>
          <w:tcPr>
            <w:tcW w:w="584" w:type="pct"/>
            <w:vMerge/>
            <w:shd w:val="clear" w:color="auto" w:fill="F2F2F2" w:themeFill="background1" w:themeFillShade="F2"/>
            <w:vAlign w:val="center"/>
          </w:tcPr>
          <w:p w14:paraId="592376BE"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408F3CED"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17</w:t>
            </w:r>
          </w:p>
        </w:tc>
        <w:tc>
          <w:tcPr>
            <w:tcW w:w="1414" w:type="pct"/>
            <w:vAlign w:val="center"/>
          </w:tcPr>
          <w:p w14:paraId="52212B22"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تعمل دائرتي على ربط خطة التدريب بخطط التعاقب الوظيفي</w:t>
            </w:r>
          </w:p>
        </w:tc>
        <w:tc>
          <w:tcPr>
            <w:tcW w:w="521" w:type="pct"/>
            <w:vAlign w:val="center"/>
          </w:tcPr>
          <w:p w14:paraId="5D80ABCA"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2C4B4890"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5F2B9088"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2554918B"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86036B2"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45376F77" w14:textId="77777777" w:rsidTr="008701FB">
        <w:tc>
          <w:tcPr>
            <w:tcW w:w="584" w:type="pct"/>
            <w:vMerge/>
            <w:shd w:val="clear" w:color="auto" w:fill="F2F2F2" w:themeFill="background1" w:themeFillShade="F2"/>
            <w:vAlign w:val="center"/>
          </w:tcPr>
          <w:p w14:paraId="6B947CDC"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3A870121"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18</w:t>
            </w:r>
          </w:p>
        </w:tc>
        <w:tc>
          <w:tcPr>
            <w:tcW w:w="1414" w:type="pct"/>
            <w:vAlign w:val="center"/>
          </w:tcPr>
          <w:p w14:paraId="6843168B"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اعداد خطة للتعاقب الوظيفي في الدائرة</w:t>
            </w:r>
          </w:p>
        </w:tc>
        <w:tc>
          <w:tcPr>
            <w:tcW w:w="521" w:type="pct"/>
            <w:vAlign w:val="center"/>
          </w:tcPr>
          <w:p w14:paraId="70C4BE3E"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46C33201"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49623657"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57CB899C"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66B15FE"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0A03BE6A" w14:textId="77777777" w:rsidTr="008701FB">
        <w:tc>
          <w:tcPr>
            <w:tcW w:w="584" w:type="pct"/>
            <w:vMerge/>
            <w:shd w:val="clear" w:color="auto" w:fill="F2F2F2" w:themeFill="background1" w:themeFillShade="F2"/>
            <w:vAlign w:val="center"/>
          </w:tcPr>
          <w:p w14:paraId="7ABBF8ED"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18498DFE"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19</w:t>
            </w:r>
          </w:p>
        </w:tc>
        <w:tc>
          <w:tcPr>
            <w:tcW w:w="1414" w:type="pct"/>
            <w:vAlign w:val="center"/>
          </w:tcPr>
          <w:p w14:paraId="58D90058"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اعداد خطة تطوير فردية للمرشحين البدلاء في دائرتي وربطها مع خطة التدريب</w:t>
            </w:r>
          </w:p>
        </w:tc>
        <w:tc>
          <w:tcPr>
            <w:tcW w:w="521" w:type="pct"/>
            <w:vAlign w:val="center"/>
          </w:tcPr>
          <w:p w14:paraId="17EF1D38"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4B409A60"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086F3516"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2D544929"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15877E44"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413F7C80" w14:textId="77777777" w:rsidTr="008701FB">
        <w:tc>
          <w:tcPr>
            <w:tcW w:w="584" w:type="pct"/>
            <w:vMerge w:val="restart"/>
            <w:shd w:val="clear" w:color="auto" w:fill="F2F2F2" w:themeFill="background1" w:themeFillShade="F2"/>
            <w:vAlign w:val="center"/>
          </w:tcPr>
          <w:p w14:paraId="4CAC9577" w14:textId="77777777" w:rsidR="008701FB" w:rsidRPr="008701FB" w:rsidRDefault="008701FB" w:rsidP="008701FB">
            <w:pPr>
              <w:spacing w:line="240" w:lineRule="auto"/>
              <w:ind w:left="57"/>
              <w:jc w:val="center"/>
              <w:rPr>
                <w:rFonts w:ascii="Adobe Arabic" w:hAnsi="Adobe Arabic" w:cs="Adobe Arabic"/>
                <w:color w:val="002060"/>
                <w:szCs w:val="28"/>
                <w:rtl/>
              </w:rPr>
            </w:pPr>
            <w:r w:rsidRPr="008701FB">
              <w:rPr>
                <w:rFonts w:ascii="Adobe Arabic" w:hAnsi="Adobe Arabic" w:cs="Adobe Arabic"/>
                <w:color w:val="002060"/>
                <w:szCs w:val="28"/>
                <w:rtl/>
              </w:rPr>
              <w:t>المتابعة والتقييم</w:t>
            </w:r>
          </w:p>
        </w:tc>
        <w:tc>
          <w:tcPr>
            <w:tcW w:w="477" w:type="pct"/>
            <w:vAlign w:val="center"/>
          </w:tcPr>
          <w:p w14:paraId="13EECF79"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20</w:t>
            </w:r>
          </w:p>
        </w:tc>
        <w:tc>
          <w:tcPr>
            <w:tcW w:w="1414" w:type="pct"/>
            <w:vAlign w:val="center"/>
          </w:tcPr>
          <w:p w14:paraId="4B9A153F"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متابعة خطة التعاقب الوظيفي في دائرتي</w:t>
            </w:r>
          </w:p>
        </w:tc>
        <w:tc>
          <w:tcPr>
            <w:tcW w:w="521" w:type="pct"/>
            <w:vAlign w:val="center"/>
          </w:tcPr>
          <w:p w14:paraId="712DE5E1"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08D8DA55"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023CB072"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D49B66A"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3FE7F8C5"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16DBB2CA" w14:textId="77777777" w:rsidTr="008701FB">
        <w:tc>
          <w:tcPr>
            <w:tcW w:w="584" w:type="pct"/>
            <w:vMerge/>
            <w:shd w:val="clear" w:color="auto" w:fill="F2F2F2" w:themeFill="background1" w:themeFillShade="F2"/>
            <w:vAlign w:val="center"/>
          </w:tcPr>
          <w:p w14:paraId="3B9819A9"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551D3618"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21</w:t>
            </w:r>
          </w:p>
        </w:tc>
        <w:tc>
          <w:tcPr>
            <w:tcW w:w="1414" w:type="pct"/>
            <w:vAlign w:val="center"/>
          </w:tcPr>
          <w:p w14:paraId="5CB11E6B"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تقييم اداء الموظفين الذين تم تعيينهم وفق خطة التعاقب الوظيفي بشكل دوري في دائرتي</w:t>
            </w:r>
          </w:p>
        </w:tc>
        <w:tc>
          <w:tcPr>
            <w:tcW w:w="521" w:type="pct"/>
            <w:vAlign w:val="center"/>
          </w:tcPr>
          <w:p w14:paraId="11E8D7B3"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2CA7A5ED"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36953BE8"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1627FFB6"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1789A716"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435208A6" w14:textId="77777777" w:rsidTr="008701FB">
        <w:tc>
          <w:tcPr>
            <w:tcW w:w="584" w:type="pct"/>
            <w:vMerge/>
            <w:shd w:val="clear" w:color="auto" w:fill="F2F2F2" w:themeFill="background1" w:themeFillShade="F2"/>
            <w:vAlign w:val="center"/>
          </w:tcPr>
          <w:p w14:paraId="0566A0EA"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4D37E6F5"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22</w:t>
            </w:r>
          </w:p>
        </w:tc>
        <w:tc>
          <w:tcPr>
            <w:tcW w:w="1414" w:type="pct"/>
            <w:vAlign w:val="center"/>
          </w:tcPr>
          <w:p w14:paraId="74A41673"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متابعة الوظائف التي ستشغر من قبل وحدة الموارد البشرية في دائرتي لغايات اخضاعها لخطة التعاقب الوظيفي</w:t>
            </w:r>
          </w:p>
        </w:tc>
        <w:tc>
          <w:tcPr>
            <w:tcW w:w="521" w:type="pct"/>
            <w:vAlign w:val="center"/>
          </w:tcPr>
          <w:p w14:paraId="55FE24A0"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11CFE8DE"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70253ED9"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5FE8FF7E"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089E7DF0"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5A232198" w14:textId="77777777" w:rsidTr="008701FB">
        <w:tc>
          <w:tcPr>
            <w:tcW w:w="584" w:type="pct"/>
            <w:vMerge/>
            <w:shd w:val="clear" w:color="auto" w:fill="F2F2F2" w:themeFill="background1" w:themeFillShade="F2"/>
            <w:vAlign w:val="center"/>
          </w:tcPr>
          <w:p w14:paraId="3D22A571"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7531B16C"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23</w:t>
            </w:r>
          </w:p>
        </w:tc>
        <w:tc>
          <w:tcPr>
            <w:tcW w:w="1414" w:type="pct"/>
            <w:vAlign w:val="center"/>
          </w:tcPr>
          <w:p w14:paraId="0E70601E"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يتم تقييم الخطة الخاصة بالتعاقب الوظيفي في دائرتي بشكل دوري</w:t>
            </w:r>
          </w:p>
        </w:tc>
        <w:tc>
          <w:tcPr>
            <w:tcW w:w="521" w:type="pct"/>
            <w:vAlign w:val="center"/>
          </w:tcPr>
          <w:p w14:paraId="08241753"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6B9F7602"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5F7F2708"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2C0944EF"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7AA6554B" w14:textId="77777777" w:rsidR="008701FB" w:rsidRPr="008701FB" w:rsidRDefault="008701FB" w:rsidP="008701FB">
            <w:pPr>
              <w:spacing w:line="240" w:lineRule="auto"/>
              <w:ind w:left="57"/>
              <w:jc w:val="center"/>
              <w:rPr>
                <w:rFonts w:ascii="Adobe Arabic" w:hAnsi="Adobe Arabic" w:cs="Adobe Arabic"/>
                <w:szCs w:val="28"/>
                <w:rtl/>
              </w:rPr>
            </w:pPr>
          </w:p>
        </w:tc>
      </w:tr>
      <w:tr w:rsidR="008701FB" w:rsidRPr="008701FB" w14:paraId="533A7B33" w14:textId="77777777" w:rsidTr="008701FB">
        <w:tc>
          <w:tcPr>
            <w:tcW w:w="584" w:type="pct"/>
            <w:vMerge/>
            <w:shd w:val="clear" w:color="auto" w:fill="F2F2F2" w:themeFill="background1" w:themeFillShade="F2"/>
            <w:vAlign w:val="center"/>
          </w:tcPr>
          <w:p w14:paraId="10CCAE18" w14:textId="77777777" w:rsidR="008701FB" w:rsidRPr="008701FB" w:rsidRDefault="008701FB" w:rsidP="008701FB">
            <w:pPr>
              <w:spacing w:line="240" w:lineRule="auto"/>
              <w:ind w:left="57"/>
              <w:jc w:val="center"/>
              <w:rPr>
                <w:rFonts w:ascii="Adobe Arabic" w:hAnsi="Adobe Arabic" w:cs="Adobe Arabic"/>
                <w:szCs w:val="28"/>
                <w:rtl/>
              </w:rPr>
            </w:pPr>
          </w:p>
        </w:tc>
        <w:tc>
          <w:tcPr>
            <w:tcW w:w="477" w:type="pct"/>
            <w:vAlign w:val="center"/>
          </w:tcPr>
          <w:p w14:paraId="173F9B73" w14:textId="77777777" w:rsidR="008701FB" w:rsidRPr="008701FB" w:rsidRDefault="008701FB" w:rsidP="008701FB">
            <w:pPr>
              <w:spacing w:line="240" w:lineRule="auto"/>
              <w:ind w:left="57"/>
              <w:jc w:val="center"/>
              <w:rPr>
                <w:rFonts w:ascii="Adobe Arabic" w:hAnsi="Adobe Arabic" w:cs="Adobe Arabic"/>
                <w:szCs w:val="28"/>
                <w:rtl/>
              </w:rPr>
            </w:pPr>
            <w:r w:rsidRPr="008701FB">
              <w:rPr>
                <w:rFonts w:ascii="Adobe Arabic" w:hAnsi="Adobe Arabic" w:cs="Adobe Arabic"/>
                <w:szCs w:val="28"/>
                <w:rtl/>
              </w:rPr>
              <w:t>24</w:t>
            </w:r>
          </w:p>
        </w:tc>
        <w:tc>
          <w:tcPr>
            <w:tcW w:w="1414" w:type="pct"/>
            <w:vAlign w:val="center"/>
          </w:tcPr>
          <w:p w14:paraId="7E3B3E40" w14:textId="77777777" w:rsidR="008701FB" w:rsidRPr="008701FB" w:rsidRDefault="008701FB" w:rsidP="008701FB">
            <w:pPr>
              <w:autoSpaceDE w:val="0"/>
              <w:autoSpaceDN w:val="0"/>
              <w:bidi w:val="0"/>
              <w:adjustRightInd w:val="0"/>
              <w:spacing w:line="240" w:lineRule="auto"/>
              <w:ind w:left="57"/>
              <w:jc w:val="center"/>
              <w:rPr>
                <w:rFonts w:ascii="Adobe Arabic" w:hAnsi="Adobe Arabic" w:cs="Adobe Arabic"/>
                <w:szCs w:val="28"/>
                <w:rtl/>
                <w:lang w:bidi="ar-SY"/>
              </w:rPr>
            </w:pPr>
            <w:r w:rsidRPr="008701FB">
              <w:rPr>
                <w:rFonts w:ascii="Adobe Arabic" w:hAnsi="Adobe Arabic" w:cs="Adobe Arabic"/>
                <w:szCs w:val="28"/>
                <w:rtl/>
                <w:lang w:bidi="ar-SY"/>
              </w:rPr>
              <w:t xml:space="preserve">يتم قياس </w:t>
            </w:r>
            <w:r w:rsidRPr="008701FB">
              <w:rPr>
                <w:rFonts w:ascii="Adobe Arabic" w:hAnsi="Adobe Arabic" w:cs="Adobe Arabic" w:hint="cs"/>
                <w:szCs w:val="28"/>
                <w:rtl/>
                <w:lang w:bidi="ar-SY"/>
              </w:rPr>
              <w:t>إثر</w:t>
            </w:r>
            <w:r w:rsidRPr="008701FB">
              <w:rPr>
                <w:rFonts w:ascii="Adobe Arabic" w:hAnsi="Adobe Arabic" w:cs="Adobe Arabic"/>
                <w:szCs w:val="28"/>
                <w:rtl/>
                <w:lang w:bidi="ar-SY"/>
              </w:rPr>
              <w:t xml:space="preserve"> تطبيق خطة التعاقب الوظيفي على مستوى الرضى الوظيفي</w:t>
            </w:r>
          </w:p>
        </w:tc>
        <w:tc>
          <w:tcPr>
            <w:tcW w:w="521" w:type="pct"/>
            <w:vAlign w:val="center"/>
          </w:tcPr>
          <w:p w14:paraId="41D01549" w14:textId="77777777" w:rsidR="008701FB" w:rsidRPr="008701FB" w:rsidRDefault="008701FB" w:rsidP="008701FB">
            <w:pPr>
              <w:spacing w:line="240" w:lineRule="auto"/>
              <w:ind w:left="57"/>
              <w:jc w:val="center"/>
              <w:rPr>
                <w:rFonts w:ascii="Adobe Arabic" w:hAnsi="Adobe Arabic" w:cs="Adobe Arabic"/>
                <w:szCs w:val="28"/>
                <w:rtl/>
                <w:lang w:bidi="ar-SY"/>
              </w:rPr>
            </w:pPr>
          </w:p>
        </w:tc>
        <w:tc>
          <w:tcPr>
            <w:tcW w:w="497" w:type="pct"/>
            <w:vAlign w:val="center"/>
          </w:tcPr>
          <w:p w14:paraId="66CD6B0F" w14:textId="77777777" w:rsidR="008701FB" w:rsidRPr="008701FB" w:rsidRDefault="008701FB" w:rsidP="008701FB">
            <w:pPr>
              <w:spacing w:line="240" w:lineRule="auto"/>
              <w:ind w:left="57"/>
              <w:jc w:val="center"/>
              <w:rPr>
                <w:rFonts w:ascii="Adobe Arabic" w:hAnsi="Adobe Arabic" w:cs="Adobe Arabic"/>
                <w:szCs w:val="28"/>
                <w:rtl/>
              </w:rPr>
            </w:pPr>
          </w:p>
        </w:tc>
        <w:tc>
          <w:tcPr>
            <w:tcW w:w="489" w:type="pct"/>
            <w:vAlign w:val="center"/>
          </w:tcPr>
          <w:p w14:paraId="7190FA9C" w14:textId="77777777" w:rsidR="008701FB" w:rsidRPr="008701FB" w:rsidRDefault="008701FB" w:rsidP="008701FB">
            <w:pPr>
              <w:spacing w:line="240" w:lineRule="auto"/>
              <w:ind w:left="57"/>
              <w:jc w:val="center"/>
              <w:rPr>
                <w:rFonts w:ascii="Adobe Arabic" w:hAnsi="Adobe Arabic" w:cs="Adobe Arabic"/>
                <w:szCs w:val="28"/>
                <w:rtl/>
              </w:rPr>
            </w:pPr>
          </w:p>
        </w:tc>
        <w:tc>
          <w:tcPr>
            <w:tcW w:w="498" w:type="pct"/>
            <w:vAlign w:val="center"/>
          </w:tcPr>
          <w:p w14:paraId="61EB1C8B" w14:textId="77777777" w:rsidR="008701FB" w:rsidRPr="008701FB" w:rsidRDefault="008701FB" w:rsidP="008701FB">
            <w:pPr>
              <w:spacing w:line="240" w:lineRule="auto"/>
              <w:ind w:left="57"/>
              <w:jc w:val="center"/>
              <w:rPr>
                <w:rFonts w:ascii="Adobe Arabic" w:hAnsi="Adobe Arabic" w:cs="Adobe Arabic"/>
                <w:szCs w:val="28"/>
                <w:rtl/>
              </w:rPr>
            </w:pPr>
          </w:p>
        </w:tc>
        <w:tc>
          <w:tcPr>
            <w:tcW w:w="521" w:type="pct"/>
            <w:vAlign w:val="center"/>
          </w:tcPr>
          <w:p w14:paraId="13B2F3AA" w14:textId="77777777" w:rsidR="008701FB" w:rsidRPr="008701FB" w:rsidRDefault="008701FB" w:rsidP="008701FB">
            <w:pPr>
              <w:spacing w:line="240" w:lineRule="auto"/>
              <w:ind w:left="57"/>
              <w:jc w:val="center"/>
              <w:rPr>
                <w:rFonts w:ascii="Adobe Arabic" w:hAnsi="Adobe Arabic" w:cs="Adobe Arabic"/>
                <w:szCs w:val="28"/>
                <w:rtl/>
              </w:rPr>
            </w:pPr>
          </w:p>
        </w:tc>
      </w:tr>
    </w:tbl>
    <w:p w14:paraId="05954772" w14:textId="77777777" w:rsidR="008701FB" w:rsidRDefault="008701FB">
      <w:pPr>
        <w:pStyle w:val="a5"/>
        <w:pageBreakBefore/>
        <w:numPr>
          <w:ilvl w:val="0"/>
          <w:numId w:val="42"/>
        </w:numPr>
        <w:spacing w:after="0" w:line="276" w:lineRule="auto"/>
        <w:rPr>
          <w:rFonts w:ascii="Sakkal Majalla" w:hAnsi="Sakkal Majalla" w:cs="Sakkal Majalla"/>
          <w:b/>
          <w:bCs/>
          <w:color w:val="C00000"/>
          <w:sz w:val="36"/>
          <w:szCs w:val="36"/>
        </w:rPr>
      </w:pPr>
      <w:r w:rsidRPr="008701FB">
        <w:rPr>
          <w:rFonts w:ascii="Sakkal Majalla" w:hAnsi="Sakkal Majalla" w:cs="Sakkal Majalla" w:hint="cs"/>
          <w:b/>
          <w:bCs/>
          <w:color w:val="C00000"/>
          <w:sz w:val="36"/>
          <w:szCs w:val="36"/>
          <w:rtl/>
        </w:rPr>
        <w:lastRenderedPageBreak/>
        <w:t>الجزء</w:t>
      </w:r>
      <w:r w:rsidRPr="008701FB">
        <w:rPr>
          <w:rFonts w:ascii="Sakkal Majalla" w:hAnsi="Sakkal Majalla" w:cs="Sakkal Majalla"/>
          <w:b/>
          <w:bCs/>
          <w:color w:val="C00000"/>
          <w:sz w:val="36"/>
          <w:szCs w:val="36"/>
        </w:rPr>
        <w:t xml:space="preserve"> </w:t>
      </w:r>
      <w:r w:rsidRPr="008701FB">
        <w:rPr>
          <w:rFonts w:ascii="Sakkal Majalla" w:hAnsi="Sakkal Majalla" w:cs="Sakkal Majalla" w:hint="cs"/>
          <w:b/>
          <w:bCs/>
          <w:color w:val="C00000"/>
          <w:sz w:val="36"/>
          <w:szCs w:val="36"/>
          <w:rtl/>
        </w:rPr>
        <w:t>الثال</w:t>
      </w:r>
      <w:r>
        <w:rPr>
          <w:rFonts w:ascii="Sakkal Majalla" w:hAnsi="Sakkal Majalla" w:cs="Sakkal Majalla" w:hint="cs"/>
          <w:b/>
          <w:bCs/>
          <w:color w:val="C00000"/>
          <w:sz w:val="36"/>
          <w:szCs w:val="36"/>
          <w:rtl/>
        </w:rPr>
        <w:t>ث:</w:t>
      </w:r>
    </w:p>
    <w:tbl>
      <w:tblPr>
        <w:tblStyle w:val="a6"/>
        <w:bidiVisual/>
        <w:tblW w:w="0" w:type="auto"/>
        <w:tblBorders>
          <w:top w:val="thinThickSmallGap" w:sz="24" w:space="0" w:color="00B050"/>
          <w:left w:val="thickThinSmallGap" w:sz="24" w:space="0" w:color="00B050"/>
          <w:bottom w:val="thickThinSmallGap" w:sz="24" w:space="0" w:color="00B050"/>
          <w:right w:val="thinThickSmallGap" w:sz="24" w:space="0" w:color="00B050"/>
          <w:insideH w:val="single" w:sz="8" w:space="0" w:color="00B050"/>
          <w:insideV w:val="none" w:sz="0" w:space="0" w:color="auto"/>
        </w:tblBorders>
        <w:tblLook w:val="04A0" w:firstRow="1" w:lastRow="0" w:firstColumn="1" w:lastColumn="0" w:noHBand="0" w:noVBand="1"/>
      </w:tblPr>
      <w:tblGrid>
        <w:gridCol w:w="745"/>
        <w:gridCol w:w="8271"/>
      </w:tblGrid>
      <w:tr w:rsidR="008701FB" w:rsidRPr="008701FB" w14:paraId="714D83A0" w14:textId="77777777" w:rsidTr="008701FB">
        <w:tc>
          <w:tcPr>
            <w:tcW w:w="9016" w:type="dxa"/>
            <w:gridSpan w:val="2"/>
            <w:shd w:val="clear" w:color="auto" w:fill="F2F2F2" w:themeFill="background1" w:themeFillShade="F2"/>
            <w:vAlign w:val="center"/>
          </w:tcPr>
          <w:p w14:paraId="4AE293D1" w14:textId="77777777" w:rsidR="008701FB" w:rsidRPr="008701FB" w:rsidRDefault="008701FB" w:rsidP="008701FB">
            <w:pPr>
              <w:jc w:val="center"/>
              <w:rPr>
                <w:rFonts w:ascii="Adobe Arabic" w:hAnsi="Adobe Arabic" w:cs="Adobe Arabic"/>
                <w:b/>
                <w:bCs/>
                <w:color w:val="C00000"/>
                <w:sz w:val="36"/>
                <w:szCs w:val="36"/>
                <w:rtl/>
              </w:rPr>
            </w:pPr>
            <w:r w:rsidRPr="008701FB">
              <w:rPr>
                <w:rFonts w:ascii="Adobe Arabic" w:hAnsi="Adobe Arabic" w:cs="Adobe Arabic"/>
                <w:b/>
                <w:bCs/>
                <w:color w:val="C00000"/>
                <w:sz w:val="36"/>
                <w:szCs w:val="36"/>
                <w:rtl/>
              </w:rPr>
              <w:t>اذكر أهم المعوقات في تطبيق تخطيط التعاقب الوظيفي في الدائرة</w:t>
            </w:r>
          </w:p>
        </w:tc>
      </w:tr>
      <w:tr w:rsidR="008701FB" w:rsidRPr="008701FB" w14:paraId="34AEF078" w14:textId="77777777" w:rsidTr="008701FB">
        <w:tc>
          <w:tcPr>
            <w:tcW w:w="745" w:type="dxa"/>
            <w:shd w:val="clear" w:color="auto" w:fill="F2F2F2" w:themeFill="background1" w:themeFillShade="F2"/>
            <w:vAlign w:val="center"/>
          </w:tcPr>
          <w:p w14:paraId="45BF9500" w14:textId="77777777" w:rsidR="008701FB" w:rsidRPr="008701FB" w:rsidRDefault="008701FB" w:rsidP="008701FB">
            <w:pPr>
              <w:jc w:val="center"/>
              <w:rPr>
                <w:rFonts w:ascii="Adobe Arabic" w:hAnsi="Adobe Arabic" w:cs="Adobe Arabic"/>
                <w:b/>
                <w:bCs/>
                <w:color w:val="002060"/>
                <w:sz w:val="36"/>
                <w:szCs w:val="36"/>
                <w:rtl/>
              </w:rPr>
            </w:pPr>
            <w:r w:rsidRPr="008701FB">
              <w:rPr>
                <w:rFonts w:ascii="Adobe Arabic" w:hAnsi="Adobe Arabic" w:cs="Adobe Arabic"/>
                <w:b/>
                <w:bCs/>
                <w:color w:val="002060"/>
                <w:sz w:val="36"/>
                <w:szCs w:val="36"/>
                <w:rtl/>
              </w:rPr>
              <w:t>1</w:t>
            </w:r>
          </w:p>
        </w:tc>
        <w:tc>
          <w:tcPr>
            <w:tcW w:w="8271" w:type="dxa"/>
          </w:tcPr>
          <w:p w14:paraId="61C3EED9" w14:textId="77777777" w:rsidR="008701FB" w:rsidRPr="008701FB" w:rsidRDefault="008701FB" w:rsidP="008701FB">
            <w:pPr>
              <w:rPr>
                <w:rFonts w:ascii="Adobe Arabic" w:hAnsi="Adobe Arabic" w:cs="Adobe Arabic"/>
                <w:b/>
                <w:bCs/>
                <w:color w:val="C00000"/>
                <w:sz w:val="36"/>
                <w:szCs w:val="36"/>
                <w:rtl/>
              </w:rPr>
            </w:pPr>
          </w:p>
        </w:tc>
      </w:tr>
      <w:tr w:rsidR="008701FB" w:rsidRPr="008701FB" w14:paraId="1519FE30" w14:textId="77777777" w:rsidTr="008701FB">
        <w:tc>
          <w:tcPr>
            <w:tcW w:w="745" w:type="dxa"/>
            <w:shd w:val="clear" w:color="auto" w:fill="F2F2F2" w:themeFill="background1" w:themeFillShade="F2"/>
            <w:vAlign w:val="center"/>
          </w:tcPr>
          <w:p w14:paraId="364C0C2D" w14:textId="77777777" w:rsidR="008701FB" w:rsidRPr="008701FB" w:rsidRDefault="008701FB" w:rsidP="008701FB">
            <w:pPr>
              <w:jc w:val="center"/>
              <w:rPr>
                <w:rFonts w:ascii="Adobe Arabic" w:hAnsi="Adobe Arabic" w:cs="Adobe Arabic"/>
                <w:b/>
                <w:bCs/>
                <w:color w:val="002060"/>
                <w:sz w:val="36"/>
                <w:szCs w:val="36"/>
                <w:rtl/>
              </w:rPr>
            </w:pPr>
            <w:r w:rsidRPr="008701FB">
              <w:rPr>
                <w:rFonts w:ascii="Adobe Arabic" w:hAnsi="Adobe Arabic" w:cs="Adobe Arabic"/>
                <w:b/>
                <w:bCs/>
                <w:color w:val="002060"/>
                <w:sz w:val="36"/>
                <w:szCs w:val="36"/>
                <w:rtl/>
              </w:rPr>
              <w:t>2</w:t>
            </w:r>
          </w:p>
        </w:tc>
        <w:tc>
          <w:tcPr>
            <w:tcW w:w="8271" w:type="dxa"/>
          </w:tcPr>
          <w:p w14:paraId="1E7BF95C" w14:textId="77777777" w:rsidR="008701FB" w:rsidRPr="008701FB" w:rsidRDefault="008701FB" w:rsidP="008701FB">
            <w:pPr>
              <w:rPr>
                <w:rFonts w:ascii="Adobe Arabic" w:hAnsi="Adobe Arabic" w:cs="Adobe Arabic"/>
                <w:b/>
                <w:bCs/>
                <w:color w:val="C00000"/>
                <w:sz w:val="36"/>
                <w:szCs w:val="36"/>
                <w:rtl/>
              </w:rPr>
            </w:pPr>
          </w:p>
        </w:tc>
      </w:tr>
      <w:tr w:rsidR="008701FB" w:rsidRPr="008701FB" w14:paraId="4A200659" w14:textId="77777777" w:rsidTr="008701FB">
        <w:tc>
          <w:tcPr>
            <w:tcW w:w="745" w:type="dxa"/>
            <w:shd w:val="clear" w:color="auto" w:fill="F2F2F2" w:themeFill="background1" w:themeFillShade="F2"/>
            <w:vAlign w:val="center"/>
          </w:tcPr>
          <w:p w14:paraId="21394105" w14:textId="77777777" w:rsidR="008701FB" w:rsidRPr="008701FB" w:rsidRDefault="008701FB" w:rsidP="008701FB">
            <w:pPr>
              <w:jc w:val="center"/>
              <w:rPr>
                <w:rFonts w:ascii="Adobe Arabic" w:hAnsi="Adobe Arabic" w:cs="Adobe Arabic"/>
                <w:b/>
                <w:bCs/>
                <w:color w:val="002060"/>
                <w:sz w:val="36"/>
                <w:szCs w:val="36"/>
                <w:rtl/>
              </w:rPr>
            </w:pPr>
            <w:r w:rsidRPr="008701FB">
              <w:rPr>
                <w:rFonts w:ascii="Adobe Arabic" w:hAnsi="Adobe Arabic" w:cs="Adobe Arabic"/>
                <w:b/>
                <w:bCs/>
                <w:color w:val="002060"/>
                <w:sz w:val="36"/>
                <w:szCs w:val="36"/>
                <w:rtl/>
              </w:rPr>
              <w:t>3</w:t>
            </w:r>
          </w:p>
        </w:tc>
        <w:tc>
          <w:tcPr>
            <w:tcW w:w="8271" w:type="dxa"/>
          </w:tcPr>
          <w:p w14:paraId="2C801E88" w14:textId="77777777" w:rsidR="008701FB" w:rsidRPr="008701FB" w:rsidRDefault="008701FB" w:rsidP="008701FB">
            <w:pPr>
              <w:rPr>
                <w:rFonts w:ascii="Adobe Arabic" w:hAnsi="Adobe Arabic" w:cs="Adobe Arabic"/>
                <w:b/>
                <w:bCs/>
                <w:color w:val="C00000"/>
                <w:sz w:val="36"/>
                <w:szCs w:val="36"/>
                <w:rtl/>
              </w:rPr>
            </w:pPr>
          </w:p>
        </w:tc>
      </w:tr>
    </w:tbl>
    <w:p w14:paraId="49A04DFC" w14:textId="77777777" w:rsidR="00691535" w:rsidRPr="00880BA1" w:rsidRDefault="00691535" w:rsidP="008701FB">
      <w:pPr>
        <w:keepNext/>
        <w:pageBreakBefore/>
        <w:jc w:val="center"/>
        <w:rPr>
          <w:sz w:val="40"/>
          <w:szCs w:val="44"/>
          <w:rtl/>
          <w:lang w:bidi="ar-SY"/>
        </w:rPr>
      </w:pPr>
      <w:r w:rsidRPr="00880BA1">
        <w:rPr>
          <w:rFonts w:hint="cs"/>
          <w:sz w:val="40"/>
          <w:szCs w:val="44"/>
          <w:rtl/>
          <w:lang w:bidi="ar-SY"/>
        </w:rPr>
        <w:lastRenderedPageBreak/>
        <w:t>المراجع</w:t>
      </w:r>
    </w:p>
    <w:p w14:paraId="25DCAB98" w14:textId="77777777" w:rsidR="00691535" w:rsidRDefault="00691535" w:rsidP="00691535">
      <w:pPr>
        <w:keepNext/>
        <w:rPr>
          <w:rFonts w:asciiTheme="majorBidi" w:hAnsiTheme="majorBidi" w:cstheme="majorBidi"/>
          <w:szCs w:val="28"/>
          <w:rtl/>
          <w:lang w:bidi="ar-SY"/>
        </w:rPr>
      </w:pPr>
    </w:p>
    <w:p w14:paraId="1DAFA10A" w14:textId="77777777" w:rsidR="00691535" w:rsidRPr="00465841" w:rsidRDefault="00691535" w:rsidP="00691535">
      <w:pPr>
        <w:rPr>
          <w:rFonts w:asciiTheme="majorBidi" w:hAnsiTheme="majorBidi" w:cstheme="majorBidi"/>
          <w:szCs w:val="28"/>
          <w:rtl/>
          <w:lang w:bidi="ar-SY"/>
        </w:rPr>
      </w:pPr>
    </w:p>
    <w:p w14:paraId="75C1C6A9" w14:textId="77777777" w:rsidR="00AE0F8C" w:rsidRPr="00AE0F8C" w:rsidRDefault="00AE0F8C">
      <w:pPr>
        <w:pStyle w:val="a5"/>
        <w:numPr>
          <w:ilvl w:val="1"/>
          <w:numId w:val="37"/>
        </w:numPr>
        <w:tabs>
          <w:tab w:val="clear" w:pos="1440"/>
        </w:tabs>
        <w:spacing w:after="0" w:line="240" w:lineRule="auto"/>
        <w:ind w:left="84"/>
        <w:jc w:val="both"/>
        <w:rPr>
          <w:rFonts w:ascii="Sakkal Majalla" w:hAnsi="Sakkal Majalla" w:cs="Sakkal Majalla"/>
          <w:sz w:val="36"/>
          <w:szCs w:val="36"/>
          <w:rtl/>
        </w:rPr>
      </w:pPr>
      <w:r w:rsidRPr="00AE0F8C">
        <w:rPr>
          <w:rFonts w:ascii="Sakkal Majalla" w:hAnsi="Sakkal Majalla" w:cs="Sakkal Majalla"/>
          <w:sz w:val="36"/>
          <w:szCs w:val="36"/>
          <w:rtl/>
        </w:rPr>
        <w:t xml:space="preserve">سعد </w:t>
      </w:r>
      <w:r w:rsidRPr="00AE0F8C">
        <w:rPr>
          <w:rFonts w:ascii="Sakkal Majalla" w:hAnsi="Sakkal Majalla" w:cs="Sakkal Majalla" w:hint="cs"/>
          <w:sz w:val="36"/>
          <w:szCs w:val="36"/>
          <w:rtl/>
        </w:rPr>
        <w:t>الطويل،</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إيمان،</w:t>
      </w:r>
      <w:r w:rsidRPr="00AE0F8C">
        <w:rPr>
          <w:rFonts w:ascii="Sakkal Majalla" w:hAnsi="Sakkal Majalla" w:cs="Sakkal Majalla"/>
          <w:sz w:val="36"/>
          <w:szCs w:val="36"/>
          <w:rtl/>
        </w:rPr>
        <w:t xml:space="preserve"> فايز عبد العزيز </w:t>
      </w:r>
      <w:r w:rsidRPr="00AE0F8C">
        <w:rPr>
          <w:rFonts w:ascii="Sakkal Majalla" w:hAnsi="Sakkal Majalla" w:cs="Sakkal Majalla" w:hint="cs"/>
          <w:sz w:val="36"/>
          <w:szCs w:val="36"/>
          <w:rtl/>
        </w:rPr>
        <w:t>الفايز،</w:t>
      </w:r>
      <w:r w:rsidRPr="00AE0F8C">
        <w:rPr>
          <w:rFonts w:ascii="Sakkal Majalla" w:hAnsi="Sakkal Majalla" w:cs="Sakkal Majalla"/>
          <w:sz w:val="36"/>
          <w:szCs w:val="36"/>
          <w:rtl/>
        </w:rPr>
        <w:t xml:space="preserve"> </w:t>
      </w:r>
      <w:r>
        <w:rPr>
          <w:rFonts w:ascii="Sakkal Majalla" w:hAnsi="Sakkal Majalla" w:cs="Sakkal Majalla" w:hint="cs"/>
          <w:sz w:val="36"/>
          <w:szCs w:val="36"/>
          <w:rtl/>
        </w:rPr>
        <w:t>و</w:t>
      </w:r>
      <w:r w:rsidRPr="00AE0F8C">
        <w:rPr>
          <w:rFonts w:ascii="Sakkal Majalla" w:hAnsi="Sakkal Majalla" w:cs="Sakkal Majalla" w:hint="cs"/>
          <w:sz w:val="36"/>
          <w:szCs w:val="36"/>
          <w:rtl/>
        </w:rPr>
        <w:t>فايز</w:t>
      </w:r>
      <w:r w:rsidRPr="00AE0F8C">
        <w:rPr>
          <w:rFonts w:ascii="Sakkal Majalla" w:hAnsi="Sakkal Majalla" w:cs="Sakkal Majalla"/>
          <w:sz w:val="36"/>
          <w:szCs w:val="36"/>
          <w:rtl/>
        </w:rPr>
        <w:t xml:space="preserve">. "تطوير أداء القيادات الإدارية في الجامعات السعودية في ضوء مدخل القيادة الموزعة." مجلة </w:t>
      </w:r>
      <w:r w:rsidR="0079518F">
        <w:rPr>
          <w:rFonts w:ascii="Sakkal Majalla" w:hAnsi="Sakkal Majalla" w:cs="Sakkal Majalla" w:hint="cs"/>
          <w:sz w:val="36"/>
          <w:szCs w:val="36"/>
          <w:rtl/>
        </w:rPr>
        <w:t>كلية</w:t>
      </w:r>
      <w:r w:rsidRPr="00AE0F8C">
        <w:rPr>
          <w:rFonts w:ascii="Sakkal Majalla" w:hAnsi="Sakkal Majalla" w:cs="Sakkal Majalla"/>
          <w:sz w:val="36"/>
          <w:szCs w:val="36"/>
          <w:rtl/>
        </w:rPr>
        <w:t xml:space="preserve"> التربية (أسيوط) 38.2 (2022): 88-135.</w:t>
      </w:r>
    </w:p>
    <w:p w14:paraId="25EF2CEB" w14:textId="77777777" w:rsidR="00AE0F8C" w:rsidRPr="00AE0F8C" w:rsidRDefault="00AE0F8C">
      <w:pPr>
        <w:pStyle w:val="a5"/>
        <w:numPr>
          <w:ilvl w:val="1"/>
          <w:numId w:val="37"/>
        </w:numPr>
        <w:tabs>
          <w:tab w:val="clear" w:pos="1440"/>
        </w:tabs>
        <w:spacing w:after="0" w:line="240" w:lineRule="auto"/>
        <w:ind w:left="84"/>
        <w:jc w:val="both"/>
        <w:rPr>
          <w:rFonts w:ascii="Sakkal Majalla" w:hAnsi="Sakkal Majalla" w:cs="Sakkal Majalla"/>
          <w:sz w:val="36"/>
          <w:szCs w:val="36"/>
        </w:rPr>
      </w:pPr>
      <w:r w:rsidRPr="00AE0F8C">
        <w:rPr>
          <w:rFonts w:ascii="Sakkal Majalla" w:hAnsi="Sakkal Majalla" w:cs="Sakkal Majalla"/>
          <w:sz w:val="36"/>
          <w:szCs w:val="36"/>
          <w:rtl/>
        </w:rPr>
        <w:t xml:space="preserve">احمد ابراهيم </w:t>
      </w:r>
      <w:r w:rsidRPr="00AE0F8C">
        <w:rPr>
          <w:rFonts w:ascii="Sakkal Majalla" w:hAnsi="Sakkal Majalla" w:cs="Sakkal Majalla" w:hint="cs"/>
          <w:sz w:val="36"/>
          <w:szCs w:val="36"/>
          <w:rtl/>
        </w:rPr>
        <w:t>الجاسر،</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عبد الل</w:t>
      </w:r>
      <w:r w:rsidRPr="00AE0F8C">
        <w:rPr>
          <w:rFonts w:ascii="Sakkal Majalla" w:hAnsi="Sakkal Majalla" w:cs="Sakkal Majalla" w:hint="eastAsia"/>
          <w:sz w:val="36"/>
          <w:szCs w:val="36"/>
          <w:rtl/>
        </w:rPr>
        <w:t>ه</w:t>
      </w:r>
      <w:r w:rsidRPr="00AE0F8C">
        <w:rPr>
          <w:rFonts w:ascii="Sakkal Majalla" w:hAnsi="Sakkal Majalla" w:cs="Sakkal Majalla"/>
          <w:sz w:val="36"/>
          <w:szCs w:val="36"/>
          <w:rtl/>
        </w:rPr>
        <w:t xml:space="preserve">. (2022). إدارة المواهب </w:t>
      </w:r>
      <w:r w:rsidRPr="00AE0F8C">
        <w:rPr>
          <w:rFonts w:ascii="Sakkal Majalla" w:hAnsi="Sakkal Majalla" w:cs="Sakkal Majalla" w:hint="cs"/>
          <w:sz w:val="36"/>
          <w:szCs w:val="36"/>
          <w:rtl/>
        </w:rPr>
        <w:t>المتكاملة</w:t>
      </w:r>
      <w:r w:rsidRPr="00AE0F8C">
        <w:rPr>
          <w:rFonts w:ascii="Sakkal Majalla" w:hAnsi="Sakkal Majalla" w:cs="Sakkal Majalla"/>
          <w:sz w:val="36"/>
          <w:szCs w:val="36"/>
          <w:rtl/>
        </w:rPr>
        <w:t xml:space="preserve"> مدخل لتطوير القيادات </w:t>
      </w:r>
      <w:r w:rsidRPr="00AE0F8C">
        <w:rPr>
          <w:rFonts w:ascii="Sakkal Majalla" w:hAnsi="Sakkal Majalla" w:cs="Sakkal Majalla" w:hint="cs"/>
          <w:sz w:val="36"/>
          <w:szCs w:val="36"/>
          <w:rtl/>
        </w:rPr>
        <w:t>الأكاديمية</w:t>
      </w:r>
      <w:r w:rsidRPr="00AE0F8C">
        <w:rPr>
          <w:rFonts w:ascii="Sakkal Majalla" w:hAnsi="Sakkal Majalla" w:cs="Sakkal Majalla"/>
          <w:sz w:val="36"/>
          <w:szCs w:val="36"/>
          <w:rtl/>
        </w:rPr>
        <w:t xml:space="preserve"> بالجامعات السعودية في ضوء النماذج العالمية. مجلة </w:t>
      </w:r>
      <w:r w:rsidR="0079518F">
        <w:rPr>
          <w:rFonts w:ascii="Sakkal Majalla" w:hAnsi="Sakkal Majalla" w:cs="Sakkal Majalla" w:hint="cs"/>
          <w:sz w:val="36"/>
          <w:szCs w:val="36"/>
          <w:rtl/>
        </w:rPr>
        <w:t>كلية</w:t>
      </w:r>
      <w:r w:rsidRPr="00AE0F8C">
        <w:rPr>
          <w:rFonts w:ascii="Sakkal Majalla" w:hAnsi="Sakkal Majalla" w:cs="Sakkal Majalla"/>
          <w:sz w:val="36"/>
          <w:szCs w:val="36"/>
          <w:rtl/>
        </w:rPr>
        <w:t xml:space="preserve"> التربية (أسيوط), 38(</w:t>
      </w:r>
      <w:r w:rsidRPr="00AE0F8C">
        <w:rPr>
          <w:rFonts w:ascii="Sakkal Majalla" w:hAnsi="Sakkal Majalla" w:cs="Sakkal Majalla" w:hint="cs"/>
          <w:sz w:val="36"/>
          <w:szCs w:val="36"/>
          <w:rtl/>
        </w:rPr>
        <w:t xml:space="preserve">4.2) </w:t>
      </w:r>
      <w:r w:rsidRPr="00AE0F8C">
        <w:rPr>
          <w:rFonts w:ascii="Sakkal Majalla" w:hAnsi="Sakkal Majalla" w:cs="Sakkal Majalla"/>
          <w:sz w:val="36"/>
          <w:szCs w:val="36"/>
          <w:rtl/>
        </w:rPr>
        <w:t>, 81-105.</w:t>
      </w:r>
    </w:p>
    <w:p w14:paraId="639B0005" w14:textId="77777777" w:rsidR="00AE0F8C" w:rsidRPr="00AE0F8C" w:rsidRDefault="00AE0F8C">
      <w:pPr>
        <w:pStyle w:val="a5"/>
        <w:numPr>
          <w:ilvl w:val="1"/>
          <w:numId w:val="37"/>
        </w:numPr>
        <w:tabs>
          <w:tab w:val="clear" w:pos="1440"/>
        </w:tabs>
        <w:spacing w:after="0" w:line="240" w:lineRule="auto"/>
        <w:ind w:left="84"/>
        <w:jc w:val="both"/>
        <w:rPr>
          <w:rFonts w:ascii="Sakkal Majalla" w:hAnsi="Sakkal Majalla" w:cs="Sakkal Majalla"/>
          <w:sz w:val="36"/>
          <w:szCs w:val="36"/>
        </w:rPr>
      </w:pPr>
      <w:r w:rsidRPr="00AE0F8C">
        <w:rPr>
          <w:rFonts w:ascii="Sakkal Majalla" w:hAnsi="Sakkal Majalla" w:cs="Sakkal Majalla" w:hint="cs"/>
          <w:sz w:val="36"/>
          <w:szCs w:val="36"/>
          <w:rtl/>
        </w:rPr>
        <w:t>النجار،</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أحمد،</w:t>
      </w:r>
      <w:r w:rsidRPr="00AE0F8C">
        <w:rPr>
          <w:rFonts w:ascii="Sakkal Majalla" w:hAnsi="Sakkal Majalla" w:cs="Sakkal Majalla"/>
          <w:sz w:val="36"/>
          <w:szCs w:val="36"/>
          <w:rtl/>
        </w:rPr>
        <w:t xml:space="preserve"> &amp; أبو طالب. (2022). تطوير أداء القيادات الإدارية في شركات السياحة المصرية في ضوء عملية تخطيط التعاقب الوظيفي. المجلة الدولية للتراث والسياحة والضيافة</w:t>
      </w:r>
      <w:r w:rsidRPr="00AE0F8C">
        <w:rPr>
          <w:rFonts w:ascii="Sakkal Majalla" w:hAnsi="Sakkal Majalla" w:cs="Sakkal Majalla"/>
          <w:sz w:val="36"/>
          <w:szCs w:val="36"/>
          <w:cs/>
        </w:rPr>
        <w:t>‎</w:t>
      </w:r>
      <w:r w:rsidRPr="00AE0F8C">
        <w:rPr>
          <w:rFonts w:ascii="Sakkal Majalla" w:hAnsi="Sakkal Majalla" w:cs="Sakkal Majalla"/>
          <w:sz w:val="36"/>
          <w:szCs w:val="36"/>
        </w:rPr>
        <w:t>, 16(3) , 1-22</w:t>
      </w:r>
      <w:r w:rsidRPr="00AE0F8C">
        <w:rPr>
          <w:rFonts w:ascii="Sakkal Majalla" w:hAnsi="Sakkal Majalla" w:cs="Sakkal Majalla"/>
          <w:sz w:val="36"/>
          <w:szCs w:val="36"/>
          <w:rtl/>
        </w:rPr>
        <w:t>.‏</w:t>
      </w:r>
    </w:p>
    <w:p w14:paraId="4C5CB90D" w14:textId="77777777" w:rsidR="00AE0F8C" w:rsidRPr="00AE0F8C" w:rsidRDefault="00AE0F8C">
      <w:pPr>
        <w:pStyle w:val="a5"/>
        <w:numPr>
          <w:ilvl w:val="1"/>
          <w:numId w:val="37"/>
        </w:numPr>
        <w:tabs>
          <w:tab w:val="clear" w:pos="1440"/>
        </w:tabs>
        <w:spacing w:after="0" w:line="240" w:lineRule="auto"/>
        <w:ind w:left="84"/>
        <w:jc w:val="both"/>
        <w:rPr>
          <w:rFonts w:ascii="Sakkal Majalla" w:hAnsi="Sakkal Majalla" w:cs="Sakkal Majalla"/>
          <w:sz w:val="36"/>
          <w:szCs w:val="36"/>
        </w:rPr>
      </w:pPr>
      <w:r w:rsidRPr="00AE0F8C">
        <w:rPr>
          <w:rFonts w:ascii="Sakkal Majalla" w:hAnsi="Sakkal Majalla" w:cs="Sakkal Majalla"/>
          <w:sz w:val="36"/>
          <w:szCs w:val="36"/>
          <w:rtl/>
        </w:rPr>
        <w:t xml:space="preserve">سعد </w:t>
      </w:r>
      <w:r w:rsidRPr="00AE0F8C">
        <w:rPr>
          <w:rFonts w:ascii="Sakkal Majalla" w:hAnsi="Sakkal Majalla" w:cs="Sakkal Majalla" w:hint="cs"/>
          <w:sz w:val="36"/>
          <w:szCs w:val="36"/>
          <w:rtl/>
        </w:rPr>
        <w:t>خليل نبيل،</w:t>
      </w:r>
      <w:r w:rsidRPr="00AE0F8C">
        <w:rPr>
          <w:rFonts w:ascii="Sakkal Majalla" w:hAnsi="Sakkal Majalla" w:cs="Sakkal Majalla"/>
          <w:sz w:val="36"/>
          <w:szCs w:val="36"/>
          <w:rtl/>
        </w:rPr>
        <w:t xml:space="preserve"> محمد أحمد عبد </w:t>
      </w:r>
      <w:r w:rsidRPr="00AE0F8C">
        <w:rPr>
          <w:rFonts w:ascii="Sakkal Majalla" w:hAnsi="Sakkal Majalla" w:cs="Sakkal Majalla" w:hint="cs"/>
          <w:sz w:val="36"/>
          <w:szCs w:val="36"/>
          <w:rtl/>
        </w:rPr>
        <w:t>العال،</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عنتر،</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عبد العظي</w:t>
      </w:r>
      <w:r w:rsidRPr="00AE0F8C">
        <w:rPr>
          <w:rFonts w:ascii="Sakkal Majalla" w:hAnsi="Sakkal Majalla" w:cs="Sakkal Majalla" w:hint="eastAsia"/>
          <w:sz w:val="36"/>
          <w:szCs w:val="36"/>
          <w:rtl/>
        </w:rPr>
        <w:t>م</w:t>
      </w:r>
      <w:r w:rsidRPr="00AE0F8C">
        <w:rPr>
          <w:rFonts w:ascii="Sakkal Majalla" w:hAnsi="Sakkal Majalla" w:cs="Sakkal Majalla"/>
          <w:sz w:val="36"/>
          <w:szCs w:val="36"/>
          <w:rtl/>
        </w:rPr>
        <w:t xml:space="preserve"> </w:t>
      </w:r>
      <w:r w:rsidRPr="00AE0F8C">
        <w:rPr>
          <w:rFonts w:ascii="Sakkal Majalla" w:hAnsi="Sakkal Majalla" w:cs="Sakkal Majalla" w:hint="cs"/>
          <w:sz w:val="36"/>
          <w:szCs w:val="36"/>
          <w:rtl/>
        </w:rPr>
        <w:t>عبد المجي</w:t>
      </w:r>
      <w:r w:rsidRPr="00AE0F8C">
        <w:rPr>
          <w:rFonts w:ascii="Sakkal Majalla" w:hAnsi="Sakkal Majalla" w:cs="Sakkal Majalla" w:hint="eastAsia"/>
          <w:sz w:val="36"/>
          <w:szCs w:val="36"/>
          <w:rtl/>
        </w:rPr>
        <w:t>د</w:t>
      </w:r>
      <w:r w:rsidRPr="00AE0F8C">
        <w:rPr>
          <w:rFonts w:ascii="Sakkal Majalla" w:hAnsi="Sakkal Majalla" w:cs="Sakkal Majalla" w:hint="cs"/>
          <w:sz w:val="36"/>
          <w:szCs w:val="36"/>
          <w:rtl/>
        </w:rPr>
        <w:t>،</w:t>
      </w:r>
      <w:r w:rsidRPr="00AE0F8C">
        <w:rPr>
          <w:rFonts w:ascii="Sakkal Majalla" w:hAnsi="Sakkal Majalla" w:cs="Sakkal Majalla"/>
          <w:sz w:val="36"/>
          <w:szCs w:val="36"/>
          <w:rtl/>
        </w:rPr>
        <w:t xml:space="preserve"> &amp; محمد. (2022). تخطيط التعاقب القيادي كآلية لبناء القيادات الجامعية. مجلة شباب الباحثين في العلوم التربوية للدراسات العليا بسوهاج, 13(</w:t>
      </w:r>
      <w:r w:rsidRPr="00AE0F8C">
        <w:rPr>
          <w:rFonts w:ascii="Sakkal Majalla" w:hAnsi="Sakkal Majalla" w:cs="Sakkal Majalla" w:hint="cs"/>
          <w:sz w:val="36"/>
          <w:szCs w:val="36"/>
          <w:rtl/>
        </w:rPr>
        <w:t xml:space="preserve">13) </w:t>
      </w:r>
      <w:r w:rsidRPr="00AE0F8C">
        <w:rPr>
          <w:rFonts w:ascii="Sakkal Majalla" w:hAnsi="Sakkal Majalla" w:cs="Sakkal Majalla"/>
          <w:sz w:val="36"/>
          <w:szCs w:val="36"/>
          <w:rtl/>
        </w:rPr>
        <w:t>, 683-726.</w:t>
      </w:r>
    </w:p>
    <w:p w14:paraId="1C33FD85" w14:textId="77777777" w:rsidR="00691535" w:rsidRPr="00AE0F8C" w:rsidRDefault="00691535" w:rsidP="00691535">
      <w:pPr>
        <w:rPr>
          <w:rFonts w:asciiTheme="majorBidi" w:hAnsiTheme="majorBidi" w:cstheme="majorBidi"/>
          <w:szCs w:val="28"/>
          <w:rtl/>
          <w:lang w:bidi="ar-SY"/>
        </w:rPr>
      </w:pPr>
    </w:p>
    <w:p w14:paraId="119189F9" w14:textId="77777777" w:rsidR="00691535" w:rsidRDefault="00691535" w:rsidP="00691535">
      <w:pPr>
        <w:rPr>
          <w:rFonts w:asciiTheme="majorBidi" w:hAnsiTheme="majorBidi" w:cstheme="majorBidi"/>
          <w:szCs w:val="28"/>
          <w:rtl/>
          <w:lang w:bidi="ar-SY"/>
        </w:rPr>
      </w:pPr>
    </w:p>
    <w:p w14:paraId="1766C0D8" w14:textId="77777777" w:rsidR="008741E1" w:rsidRPr="00AE0F8C" w:rsidRDefault="00691535" w:rsidP="00AE0F8C">
      <w:pPr>
        <w:jc w:val="center"/>
        <w:rPr>
          <w:rFonts w:asciiTheme="majorBidi" w:hAnsiTheme="majorBidi" w:cstheme="majorBidi"/>
          <w:szCs w:val="28"/>
          <w:rtl/>
          <w:lang w:bidi="ar-SY"/>
        </w:rPr>
      </w:pPr>
      <w:r>
        <w:rPr>
          <w:rFonts w:asciiTheme="majorBidi" w:hAnsiTheme="majorBidi" w:cstheme="majorBidi"/>
          <w:noProof/>
          <w:szCs w:val="28"/>
          <w:rtl/>
        </w:rPr>
        <w:drawing>
          <wp:inline distT="0" distB="0" distL="0" distR="0" wp14:anchorId="03C0E079" wp14:editId="19703A15">
            <wp:extent cx="3765702" cy="3095136"/>
            <wp:effectExtent l="0" t="0" r="6350" b="0"/>
            <wp:docPr id="254285" name="Picture 25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765702" cy="3095136"/>
                    </a:xfrm>
                    <a:prstGeom prst="rect">
                      <a:avLst/>
                    </a:prstGeom>
                  </pic:spPr>
                </pic:pic>
              </a:graphicData>
            </a:graphic>
          </wp:inline>
        </w:drawing>
      </w:r>
    </w:p>
    <w:p w14:paraId="5C00D876" w14:textId="1B603D6E" w:rsidR="008741E1" w:rsidRPr="00465841" w:rsidRDefault="008741E1" w:rsidP="00465841">
      <w:pPr>
        <w:bidi w:val="0"/>
        <w:spacing w:after="160" w:line="259" w:lineRule="auto"/>
        <w:jc w:val="left"/>
      </w:pPr>
    </w:p>
    <w:sectPr w:rsidR="008741E1" w:rsidRPr="00465841" w:rsidSect="00227842">
      <w:headerReference w:type="default" r:id="rId140"/>
      <w:footerReference w:type="default" r:id="rId141"/>
      <w:pgSz w:w="11906" w:h="16838" w:code="9"/>
      <w:pgMar w:top="1440" w:right="1440" w:bottom="1440" w:left="1440" w:header="720" w:footer="397"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EC6ABE" w14:textId="77777777" w:rsidR="00D55A63" w:rsidRDefault="00D55A63" w:rsidP="00F53D08">
      <w:pPr>
        <w:spacing w:line="240" w:lineRule="auto"/>
      </w:pPr>
      <w:r>
        <w:separator/>
      </w:r>
    </w:p>
  </w:endnote>
  <w:endnote w:type="continuationSeparator" w:id="0">
    <w:p w14:paraId="580AE453" w14:textId="77777777" w:rsidR="00D55A63" w:rsidRDefault="00D55A63"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Arabic">
    <w:panose1 w:val="02040503050201020203"/>
    <w:charset w:val="00"/>
    <w:family w:val="roman"/>
    <w:notTrueType/>
    <w:pitch w:val="variable"/>
    <w:sig w:usb0="8000202F" w:usb1="8000A04A" w:usb2="00000008" w:usb3="00000000" w:csb0="00000041"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onotype Koufi">
    <w:panose1 w:val="00000000000000000000"/>
    <w:charset w:val="B2"/>
    <w:family w:val="auto"/>
    <w:pitch w:val="variable"/>
    <w:sig w:usb0="02942001" w:usb1="03D40006" w:usb2="02620000" w:usb3="00000000" w:csb0="00000040" w:csb1="00000000"/>
  </w:font>
  <w:font w:name="Dubai">
    <w:panose1 w:val="020B0503030403030204"/>
    <w:charset w:val="00"/>
    <w:family w:val="swiss"/>
    <w:pitch w:val="variable"/>
    <w:sig w:usb0="80002067" w:usb1="80000000" w:usb2="00000008" w:usb3="00000000" w:csb0="00000041" w:csb1="00000000"/>
  </w:font>
  <w:font w:name="PT Bold Heading">
    <w:panose1 w:val="02010400000000000000"/>
    <w:charset w:val="B2"/>
    <w:family w:val="auto"/>
    <w:pitch w:val="variable"/>
    <w:sig w:usb0="00002001" w:usb1="80000000" w:usb2="00000008" w:usb3="00000000" w:csb0="00000040" w:csb1="00000000"/>
  </w:font>
  <w:font w:name="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4F54F" w14:textId="77777777" w:rsidR="003A18C7" w:rsidRDefault="003A18C7">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197DF" w14:textId="77777777" w:rsidR="003A18C7" w:rsidRDefault="003A18C7">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2101709106"/>
      <w:docPartObj>
        <w:docPartGallery w:val="Page Numbers (Bottom of Page)"/>
        <w:docPartUnique/>
      </w:docPartObj>
    </w:sdtPr>
    <w:sdtEndPr>
      <w:rPr>
        <w:noProof/>
      </w:rPr>
    </w:sdtEndPr>
    <w:sdtContent>
      <w:p w14:paraId="0B38E1BE" w14:textId="77777777" w:rsidR="00B91772" w:rsidRPr="000F243F" w:rsidRDefault="00B91772">
        <w:pPr>
          <w:pStyle w:val="a4"/>
          <w:jc w:val="center"/>
          <w:rPr>
            <w:color w:val="FFFFFF" w:themeColor="background1"/>
          </w:rPr>
        </w:pPr>
        <w:r w:rsidRPr="000F243F">
          <w:rPr>
            <w:noProof/>
            <w:color w:val="FFFFFF" w:themeColor="background1"/>
          </w:rPr>
          <mc:AlternateContent>
            <mc:Choice Requires="wpg">
              <w:drawing>
                <wp:anchor distT="0" distB="0" distL="114300" distR="114300" simplePos="0" relativeHeight="251693056" behindDoc="1" locked="0" layoutInCell="1" allowOverlap="1" wp14:anchorId="0CE86C67" wp14:editId="4B9370E0">
                  <wp:simplePos x="0" y="0"/>
                  <wp:positionH relativeFrom="page">
                    <wp:posOffset>0</wp:posOffset>
                  </wp:positionH>
                  <wp:positionV relativeFrom="paragraph">
                    <wp:posOffset>-23495</wp:posOffset>
                  </wp:positionV>
                  <wp:extent cx="7761600" cy="410400"/>
                  <wp:effectExtent l="0" t="0" r="0" b="8890"/>
                  <wp:wrapNone/>
                  <wp:docPr id="48" name="Group 48"/>
                  <wp:cNvGraphicFramePr/>
                  <a:graphic xmlns:a="http://schemas.openxmlformats.org/drawingml/2006/main">
                    <a:graphicData uri="http://schemas.microsoft.com/office/word/2010/wordprocessingGroup">
                      <wpg:wgp>
                        <wpg:cNvGrpSpPr/>
                        <wpg:grpSpPr>
                          <a:xfrm>
                            <a:off x="0" y="0"/>
                            <a:ext cx="7761600" cy="410400"/>
                            <a:chOff x="0" y="0"/>
                            <a:chExt cx="7762875" cy="409575"/>
                          </a:xfrm>
                        </wpg:grpSpPr>
                        <wps:wsp>
                          <wps:cNvPr id="49" name="Rectangle 49"/>
                          <wps:cNvSpPr/>
                          <wps:spPr>
                            <a:xfrm>
                              <a:off x="0" y="0"/>
                              <a:ext cx="7762875" cy="342900"/>
                            </a:xfrm>
                            <a:prstGeom prst="rect">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50"/>
                          <wps:cNvSpPr/>
                          <wps:spPr>
                            <a:xfrm>
                              <a:off x="0" y="66675"/>
                              <a:ext cx="7762875" cy="342900"/>
                            </a:xfrm>
                            <a:prstGeom prst="rect">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C0F27F4" id="Group 48" o:spid="_x0000_s1026" style="position:absolute;margin-left:0;margin-top:-1.85pt;width:611.15pt;height:32.3pt;z-index:-251623424;mso-position-horizontal-relative:page;mso-width-relative:margin;mso-height-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">
                  <v:rect id="Rectangle 49"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" fillcolor="gray [1629]" stroked="f" strokeweight="1pt"/>
                  <v:rect id="Rectangle 50"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" fillcolor="#00b050" stroked="f" strokeweight="1pt"/>
                  <w10:wrap anchorx="page"/>
                </v:group>
              </w:pict>
            </mc:Fallback>
          </mc:AlternateContent>
        </w:r>
        <w:r w:rsidRPr="000F243F">
          <w:rPr>
            <w:color w:val="FFFFFF" w:themeColor="background1"/>
          </w:rPr>
          <w:fldChar w:fldCharType="begin"/>
        </w:r>
        <w:r w:rsidRPr="000F243F">
          <w:rPr>
            <w:color w:val="FFFFFF" w:themeColor="background1"/>
          </w:rPr>
          <w:instrText xml:space="preserve"> PAGE   \* MERGEFORMAT </w:instrText>
        </w:r>
        <w:r w:rsidRPr="000F243F">
          <w:rPr>
            <w:color w:val="FFFFFF" w:themeColor="background1"/>
          </w:rPr>
          <w:fldChar w:fldCharType="separate"/>
        </w:r>
        <w:r w:rsidRPr="000F243F">
          <w:rPr>
            <w:noProof/>
            <w:color w:val="FFFFFF" w:themeColor="background1"/>
          </w:rPr>
          <w:t>2</w:t>
        </w:r>
        <w:r w:rsidRPr="000F243F">
          <w:rPr>
            <w:noProof/>
            <w:color w:val="FFFFFF" w:themeColor="background1"/>
          </w:rPr>
          <w:fldChar w:fldCharType="end"/>
        </w:r>
      </w:p>
    </w:sdtContent>
  </w:sdt>
  <w:p w14:paraId="2038F69D" w14:textId="77777777" w:rsidR="00B91772" w:rsidRPr="000F243F" w:rsidRDefault="00B91772" w:rsidP="000F243F">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480003796"/>
      <w:docPartObj>
        <w:docPartGallery w:val="Page Numbers (Bottom of Page)"/>
        <w:docPartUnique/>
      </w:docPartObj>
    </w:sdtPr>
    <w:sdtEndPr>
      <w:rPr>
        <w:noProof/>
        <w:color w:val="FFFFFF" w:themeColor="background1"/>
        <w:sz w:val="32"/>
      </w:rPr>
    </w:sdtEndPr>
    <w:sdtContent>
      <w:p w14:paraId="01C930C8" w14:textId="77777777" w:rsidR="00B4310C" w:rsidRDefault="0050179E">
        <w:pPr>
          <w:pStyle w:val="a4"/>
          <w:jc w:val="center"/>
        </w:pPr>
        <w:r>
          <w:rPr>
            <w:noProof/>
          </w:rPr>
          <mc:AlternateContent>
            <mc:Choice Requires="wpg">
              <w:drawing>
                <wp:anchor distT="0" distB="0" distL="114300" distR="114300" simplePos="0" relativeHeight="251691008" behindDoc="1" locked="0" layoutInCell="1" allowOverlap="1" wp14:anchorId="01461E73" wp14:editId="7A0AD1E1">
                  <wp:simplePos x="0" y="0"/>
                  <wp:positionH relativeFrom="margin">
                    <wp:align>center</wp:align>
                  </wp:positionH>
                  <wp:positionV relativeFrom="paragraph">
                    <wp:posOffset>172720</wp:posOffset>
                  </wp:positionV>
                  <wp:extent cx="7760970" cy="410210"/>
                  <wp:effectExtent l="0" t="0" r="0" b="889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0970" cy="410210"/>
                            <a:chOff x="0" y="0"/>
                            <a:chExt cx="7762875" cy="409575"/>
                          </a:xfrm>
                        </wpg:grpSpPr>
                        <wps:wsp>
                          <wps:cNvPr id="19" name="Rectangle 19"/>
                          <wps:cNvSpPr/>
                          <wps:spPr>
                            <a:xfrm>
                              <a:off x="0" y="0"/>
                              <a:ext cx="7762875" cy="342900"/>
                            </a:xfrm>
                            <a:prstGeom prst="rect">
                              <a:avLst/>
                            </a:prstGeom>
                            <a:solidFill>
                              <a:srgbClr val="C1D4D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0" y="66675"/>
                              <a:ext cx="7762875" cy="342900"/>
                            </a:xfrm>
                            <a:prstGeom prst="rect">
                              <a:avLst/>
                            </a:prstGeom>
                            <a:solidFill>
                              <a:srgbClr val="4472C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0AE15AF" id="Group 13" o:spid="_x0000_s1026" style="position:absolute;margin-left:0;margin-top:13.6pt;width:611.1pt;height:32.3pt;z-index:-251625472;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">
                  <v:rect id="Rectangle 19"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" fillcolor="#c1d4d9" stroked="f" strokeweight="1pt"/>
                  <v:rect id="Rectangle 20"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" fillcolor="#4472c4" stroked="f" strokeweight="1pt"/>
                  <w10:wrap anchorx="margin"/>
                </v:group>
              </w:pict>
            </mc:Fallback>
          </mc:AlternateContent>
        </w:r>
      </w:p>
      <w:p w14:paraId="1E610A74" w14:textId="77777777" w:rsidR="00B4310C" w:rsidRPr="00C96A98" w:rsidRDefault="00B4310C" w:rsidP="00881264">
        <w:pPr>
          <w:pStyle w:val="a4"/>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79518F">
          <w:rPr>
            <w:noProof/>
            <w:color w:val="FFFFFF" w:themeColor="background1"/>
            <w:sz w:val="32"/>
            <w:rtl/>
          </w:rPr>
          <w:t>24</w:t>
        </w:r>
        <w:r w:rsidRPr="00C96A98">
          <w:rPr>
            <w:noProof/>
            <w:color w:val="FFFFFF" w:themeColor="background1"/>
            <w:sz w:val="32"/>
          </w:rPr>
          <w:fldChar w:fldCharType="end"/>
        </w:r>
      </w:p>
    </w:sdtContent>
  </w:sdt>
  <w:p w14:paraId="0BDAB48D" w14:textId="77777777" w:rsidR="00B4310C" w:rsidRDefault="00B4310C">
    <w:pPr>
      <w:pStyle w:val="a4"/>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685139019"/>
      <w:docPartObj>
        <w:docPartGallery w:val="Page Numbers (Bottom of Page)"/>
        <w:docPartUnique/>
      </w:docPartObj>
    </w:sdtPr>
    <w:sdtEndPr>
      <w:rPr>
        <w:noProof/>
      </w:rPr>
    </w:sdtEndPr>
    <w:sdtContent>
      <w:p w14:paraId="0D2BE0B6" w14:textId="77777777" w:rsidR="002B1600" w:rsidRPr="000F243F" w:rsidRDefault="002B1600">
        <w:pPr>
          <w:pStyle w:val="a4"/>
          <w:jc w:val="center"/>
          <w:rPr>
            <w:color w:val="FFFFFF" w:themeColor="background1"/>
          </w:rPr>
        </w:pPr>
        <w:r w:rsidRPr="000F243F">
          <w:rPr>
            <w:noProof/>
            <w:color w:val="FFFFFF" w:themeColor="background1"/>
          </w:rPr>
          <mc:AlternateContent>
            <mc:Choice Requires="wpg">
              <w:drawing>
                <wp:anchor distT="0" distB="0" distL="114300" distR="114300" simplePos="0" relativeHeight="251696128" behindDoc="1" locked="0" layoutInCell="1" allowOverlap="1" wp14:anchorId="0C22961C" wp14:editId="25E56872">
                  <wp:simplePos x="0" y="0"/>
                  <wp:positionH relativeFrom="page">
                    <wp:posOffset>0</wp:posOffset>
                  </wp:positionH>
                  <wp:positionV relativeFrom="paragraph">
                    <wp:posOffset>-23495</wp:posOffset>
                  </wp:positionV>
                  <wp:extent cx="7761600" cy="410400"/>
                  <wp:effectExtent l="0" t="0" r="0" b="8890"/>
                  <wp:wrapNone/>
                  <wp:docPr id="16" name="Group 16"/>
                  <wp:cNvGraphicFramePr/>
                  <a:graphic xmlns:a="http://schemas.openxmlformats.org/drawingml/2006/main">
                    <a:graphicData uri="http://schemas.microsoft.com/office/word/2010/wordprocessingGroup">
                      <wpg:wgp>
                        <wpg:cNvGrpSpPr/>
                        <wpg:grpSpPr>
                          <a:xfrm>
                            <a:off x="0" y="0"/>
                            <a:ext cx="7761600" cy="410400"/>
                            <a:chOff x="0" y="0"/>
                            <a:chExt cx="7762875" cy="409575"/>
                          </a:xfrm>
                        </wpg:grpSpPr>
                        <wps:wsp>
                          <wps:cNvPr id="17" name="Rectangle 17"/>
                          <wps:cNvSpPr/>
                          <wps:spPr>
                            <a:xfrm>
                              <a:off x="0" y="0"/>
                              <a:ext cx="7762875" cy="342900"/>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0" y="66675"/>
                              <a:ext cx="7762875" cy="342900"/>
                            </a:xfrm>
                            <a:prstGeom prst="rect">
                              <a:avLst/>
                            </a:prstGeom>
                            <a:solidFill>
                              <a:srgbClr val="4472C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5C426A" id="Group 16" o:spid="_x0000_s1026" style="position:absolute;margin-left:0;margin-top:-1.85pt;width:611.15pt;height:32.3pt;z-index:-251620352;mso-position-horizontal-relative:page;mso-width-relative:margin;mso-height-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">
                  <v:rect id="Rectangle 17"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" fillcolor="#d8d8d8 [2732]" stroked="f" strokeweight="1pt"/>
                  <v:rect id="Rectangle 18"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" fillcolor="#4472c4" stroked="f" strokeweight="1pt"/>
                  <w10:wrap anchorx="page"/>
                </v:group>
              </w:pict>
            </mc:Fallback>
          </mc:AlternateContent>
        </w:r>
        <w:r w:rsidRPr="000F243F">
          <w:rPr>
            <w:color w:val="FFFFFF" w:themeColor="background1"/>
          </w:rPr>
          <w:fldChar w:fldCharType="begin"/>
        </w:r>
        <w:r w:rsidRPr="000F243F">
          <w:rPr>
            <w:color w:val="FFFFFF" w:themeColor="background1"/>
          </w:rPr>
          <w:instrText xml:space="preserve"> PAGE   \* MERGEFORMAT </w:instrText>
        </w:r>
        <w:r w:rsidRPr="000F243F">
          <w:rPr>
            <w:color w:val="FFFFFF" w:themeColor="background1"/>
          </w:rPr>
          <w:fldChar w:fldCharType="separate"/>
        </w:r>
        <w:r w:rsidR="0079518F">
          <w:rPr>
            <w:noProof/>
            <w:color w:val="FFFFFF" w:themeColor="background1"/>
            <w:rtl/>
          </w:rPr>
          <w:t>1</w:t>
        </w:r>
        <w:r w:rsidRPr="000F243F">
          <w:rPr>
            <w:noProof/>
            <w:color w:val="FFFFFF" w:themeColor="background1"/>
          </w:rPr>
          <w:fldChar w:fldCharType="end"/>
        </w:r>
      </w:p>
    </w:sdtContent>
  </w:sdt>
  <w:p w14:paraId="675865CE" w14:textId="77777777" w:rsidR="002B1600" w:rsidRPr="000F243F" w:rsidRDefault="002B1600" w:rsidP="000F243F">
    <w:pPr>
      <w:pStyle w:val="a4"/>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483896695"/>
      <w:docPartObj>
        <w:docPartGallery w:val="Page Numbers (Bottom of Page)"/>
        <w:docPartUnique/>
      </w:docPartObj>
    </w:sdtPr>
    <w:sdtEndPr>
      <w:rPr>
        <w:noProof/>
      </w:rPr>
    </w:sdtEndPr>
    <w:sdtContent>
      <w:p w14:paraId="02EABCF1" w14:textId="77777777" w:rsidR="004359CF" w:rsidRPr="000F243F" w:rsidRDefault="004359CF">
        <w:pPr>
          <w:pStyle w:val="a4"/>
          <w:jc w:val="center"/>
          <w:rPr>
            <w:color w:val="FFFFFF" w:themeColor="background1"/>
          </w:rPr>
        </w:pPr>
        <w:r w:rsidRPr="000F243F">
          <w:rPr>
            <w:color w:val="FFFFFF" w:themeColor="background1"/>
          </w:rPr>
          <w:fldChar w:fldCharType="begin"/>
        </w:r>
        <w:r w:rsidRPr="000F243F">
          <w:rPr>
            <w:color w:val="FFFFFF" w:themeColor="background1"/>
          </w:rPr>
          <w:instrText xml:space="preserve"> PAGE   \* MERGEFORMAT </w:instrText>
        </w:r>
        <w:r w:rsidRPr="000F243F">
          <w:rPr>
            <w:color w:val="FFFFFF" w:themeColor="background1"/>
          </w:rPr>
          <w:fldChar w:fldCharType="separate"/>
        </w:r>
        <w:r w:rsidR="0079518F">
          <w:rPr>
            <w:noProof/>
            <w:color w:val="FFFFFF" w:themeColor="background1"/>
            <w:rtl/>
          </w:rPr>
          <w:t>55</w:t>
        </w:r>
        <w:r w:rsidRPr="000F243F">
          <w:rPr>
            <w:noProof/>
            <w:color w:val="FFFFFF" w:themeColor="background1"/>
          </w:rPr>
          <w:fldChar w:fldCharType="end"/>
        </w:r>
      </w:p>
    </w:sdtContent>
  </w:sdt>
  <w:p w14:paraId="025F20A1" w14:textId="77777777" w:rsidR="004359CF" w:rsidRPr="000F243F" w:rsidRDefault="004359CF" w:rsidP="000F243F">
    <w:pPr>
      <w:pStyle w:val="a4"/>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357930420"/>
      <w:docPartObj>
        <w:docPartGallery w:val="Page Numbers (Bottom of Page)"/>
        <w:docPartUnique/>
      </w:docPartObj>
    </w:sdtPr>
    <w:sdtEndPr>
      <w:rPr>
        <w:noProof/>
        <w:color w:val="FFFFFF" w:themeColor="background1"/>
        <w:sz w:val="32"/>
      </w:rPr>
    </w:sdtEndPr>
    <w:sdtContent>
      <w:p w14:paraId="16BDF7EA" w14:textId="77777777" w:rsidR="00227842" w:rsidRDefault="0050179E">
        <w:pPr>
          <w:pStyle w:val="a4"/>
          <w:jc w:val="center"/>
        </w:pPr>
        <w:r>
          <w:rPr>
            <w:noProof/>
          </w:rPr>
          <mc:AlternateContent>
            <mc:Choice Requires="wpg">
              <w:drawing>
                <wp:anchor distT="0" distB="0" distL="114300" distR="114300" simplePos="0" relativeHeight="251674624" behindDoc="1" locked="0" layoutInCell="1" allowOverlap="1" wp14:anchorId="50924196" wp14:editId="15EAFD8C">
                  <wp:simplePos x="0" y="0"/>
                  <wp:positionH relativeFrom="margin">
                    <wp:align>center</wp:align>
                  </wp:positionH>
                  <wp:positionV relativeFrom="paragraph">
                    <wp:posOffset>172720</wp:posOffset>
                  </wp:positionV>
                  <wp:extent cx="7760970" cy="410210"/>
                  <wp:effectExtent l="0" t="0" r="0" b="0"/>
                  <wp:wrapNone/>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0970" cy="410210"/>
                            <a:chOff x="0" y="0"/>
                            <a:chExt cx="7762875" cy="409575"/>
                          </a:xfrm>
                        </wpg:grpSpPr>
                        <wps:wsp>
                          <wps:cNvPr id="24" name="Rectangle 24"/>
                          <wps:cNvSpPr/>
                          <wps:spPr>
                            <a:xfrm>
                              <a:off x="0" y="0"/>
                              <a:ext cx="7762875" cy="342900"/>
                            </a:xfrm>
                            <a:prstGeom prst="rect">
                              <a:avLst/>
                            </a:prstGeom>
                            <a:solidFill>
                              <a:srgbClr val="91622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0" y="66675"/>
                              <a:ext cx="7762875" cy="342900"/>
                            </a:xfrm>
                            <a:prstGeom prst="rect">
                              <a:avLst/>
                            </a:prstGeom>
                            <a:solidFill>
                              <a:srgbClr val="CA965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D93F1F6" id="Group 9" o:spid="_x0000_s1026" style="position:absolute;margin-left:0;margin-top:13.6pt;width:611.1pt;height:32.3pt;z-index:-251641856;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">
                  <v:rect id="Rectangle 24"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" fillcolor="#91622f" stroked="f" strokeweight="1pt"/>
                  <v:rect id="Rectangle 25"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" fillcolor="#ca965c" stroked="f" strokeweight="1pt"/>
                  <w10:wrap anchorx="margin"/>
                </v:group>
              </w:pict>
            </mc:Fallback>
          </mc:AlternateContent>
        </w:r>
      </w:p>
      <w:p w14:paraId="10DC9BE2" w14:textId="77777777" w:rsidR="00227842" w:rsidRPr="00C96A98" w:rsidRDefault="00227842" w:rsidP="00881264">
        <w:pPr>
          <w:pStyle w:val="a4"/>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79518F">
          <w:rPr>
            <w:noProof/>
            <w:color w:val="FFFFFF" w:themeColor="background1"/>
            <w:sz w:val="32"/>
            <w:rtl/>
          </w:rPr>
          <w:t>44</w:t>
        </w:r>
        <w:r w:rsidRPr="00C96A98">
          <w:rPr>
            <w:noProof/>
            <w:color w:val="FFFFFF" w:themeColor="background1"/>
            <w:sz w:val="32"/>
          </w:rPr>
          <w:fldChar w:fldCharType="end"/>
        </w:r>
      </w:p>
    </w:sdtContent>
  </w:sdt>
  <w:p w14:paraId="7A54F8B3" w14:textId="77777777" w:rsidR="00227842" w:rsidRDefault="00227842">
    <w:pPr>
      <w:pStyle w:val="a4"/>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500439047"/>
      <w:docPartObj>
        <w:docPartGallery w:val="Page Numbers (Bottom of Page)"/>
        <w:docPartUnique/>
      </w:docPartObj>
    </w:sdtPr>
    <w:sdtEndPr>
      <w:rPr>
        <w:noProof/>
        <w:color w:val="FFFFFF" w:themeColor="background1"/>
        <w:sz w:val="32"/>
      </w:rPr>
    </w:sdtEndPr>
    <w:sdtContent>
      <w:p w14:paraId="38CA1858" w14:textId="77777777" w:rsidR="00AA0F2A" w:rsidRDefault="0050179E">
        <w:pPr>
          <w:pStyle w:val="a4"/>
          <w:jc w:val="center"/>
        </w:pPr>
        <w:r>
          <w:rPr>
            <w:noProof/>
          </w:rPr>
          <mc:AlternateContent>
            <mc:Choice Requires="wpg">
              <w:drawing>
                <wp:anchor distT="0" distB="0" distL="114300" distR="114300" simplePos="0" relativeHeight="251678720" behindDoc="1" locked="0" layoutInCell="1" allowOverlap="1" wp14:anchorId="4EF46B50" wp14:editId="11C5A951">
                  <wp:simplePos x="0" y="0"/>
                  <wp:positionH relativeFrom="margin">
                    <wp:align>center</wp:align>
                  </wp:positionH>
                  <wp:positionV relativeFrom="paragraph">
                    <wp:posOffset>172720</wp:posOffset>
                  </wp:positionV>
                  <wp:extent cx="7760970" cy="410210"/>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0970" cy="410210"/>
                            <a:chOff x="0" y="0"/>
                            <a:chExt cx="7762875" cy="409575"/>
                          </a:xfrm>
                        </wpg:grpSpPr>
                        <wps:wsp>
                          <wps:cNvPr id="1909" name="Rectangle 1909"/>
                          <wps:cNvSpPr/>
                          <wps:spPr>
                            <a:xfrm>
                              <a:off x="0" y="0"/>
                              <a:ext cx="7762875" cy="342900"/>
                            </a:xfrm>
                            <a:prstGeom prst="rect">
                              <a:avLst/>
                            </a:prstGeom>
                            <a:solidFill>
                              <a:srgbClr val="468C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0" name="Rectangle 1910"/>
                          <wps:cNvSpPr/>
                          <wps:spPr>
                            <a:xfrm>
                              <a:off x="0" y="66675"/>
                              <a:ext cx="7762875" cy="342900"/>
                            </a:xfrm>
                            <a:prstGeom prst="rect">
                              <a:avLst/>
                            </a:prstGeom>
                            <a:solidFill>
                              <a:srgbClr val="6AA68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80E35C0" id="Group 7" o:spid="_x0000_s1026" style="position:absolute;margin-left:0;margin-top:13.6pt;width:611.1pt;height:32.3pt;z-index:-251637760;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">
                  <v:rect id="Rectangle 1909"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" fillcolor="#468c65" stroked="f" strokeweight="1pt"/>
                  <v:rect id="Rectangle 1910"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" fillcolor="#6aa684" stroked="f" strokeweight="1pt"/>
                  <w10:wrap anchorx="margin"/>
                </v:group>
              </w:pict>
            </mc:Fallback>
          </mc:AlternateContent>
        </w:r>
      </w:p>
      <w:p w14:paraId="3C14B5E5" w14:textId="77777777" w:rsidR="00AA0F2A" w:rsidRPr="00C96A98" w:rsidRDefault="00AA0F2A" w:rsidP="00881264">
        <w:pPr>
          <w:pStyle w:val="a4"/>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79518F">
          <w:rPr>
            <w:noProof/>
            <w:color w:val="FFFFFF" w:themeColor="background1"/>
            <w:sz w:val="32"/>
            <w:rtl/>
          </w:rPr>
          <w:t>54</w:t>
        </w:r>
        <w:r w:rsidRPr="00C96A98">
          <w:rPr>
            <w:noProof/>
            <w:color w:val="FFFFFF" w:themeColor="background1"/>
            <w:sz w:val="32"/>
          </w:rPr>
          <w:fldChar w:fldCharType="end"/>
        </w:r>
      </w:p>
    </w:sdtContent>
  </w:sdt>
  <w:p w14:paraId="0192E870" w14:textId="77777777" w:rsidR="00AA0F2A" w:rsidRDefault="00AA0F2A">
    <w:pPr>
      <w:pStyle w:val="a4"/>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8177E" w14:textId="4AA0CD2D" w:rsidR="003A18C7" w:rsidRDefault="003A18C7">
    <w:pPr>
      <w:pStyle w:val="a4"/>
      <w:jc w:val="center"/>
      <w:rPr>
        <w:rtl/>
      </w:rPr>
    </w:pPr>
  </w:p>
  <w:sdt>
    <w:sdtPr>
      <w:rPr>
        <w:rtl/>
      </w:rPr>
      <w:id w:val="1521968962"/>
      <w:docPartObj>
        <w:docPartGallery w:val="Page Numbers (Bottom of Page)"/>
        <w:docPartUnique/>
      </w:docPartObj>
    </w:sdtPr>
    <w:sdtEndPr>
      <w:rPr>
        <w:noProof/>
        <w:color w:val="FFFFFF" w:themeColor="background1"/>
        <w:sz w:val="32"/>
      </w:rPr>
    </w:sdtEndPr>
    <w:sdtContent>
      <w:p w14:paraId="0ED3637A" w14:textId="3B7275DD" w:rsidR="00AA0F2A" w:rsidRDefault="003A18C7">
        <w:pPr>
          <w:pStyle w:val="a4"/>
          <w:jc w:val="center"/>
        </w:pPr>
        <w:r>
          <w:rPr>
            <w:noProof/>
          </w:rPr>
          <mc:AlternateContent>
            <mc:Choice Requires="wps">
              <w:drawing>
                <wp:anchor distT="0" distB="0" distL="114300" distR="114300" simplePos="0" relativeHeight="251823616" behindDoc="0" locked="0" layoutInCell="1" allowOverlap="1" wp14:anchorId="79383B9C" wp14:editId="59B93786">
                  <wp:simplePos x="0" y="0"/>
                  <wp:positionH relativeFrom="column">
                    <wp:posOffset>-671195</wp:posOffset>
                  </wp:positionH>
                  <wp:positionV relativeFrom="page">
                    <wp:posOffset>9941560</wp:posOffset>
                  </wp:positionV>
                  <wp:extent cx="1377950" cy="282575"/>
                  <wp:effectExtent l="0" t="0" r="0" b="3175"/>
                  <wp:wrapNone/>
                  <wp:docPr id="1183666318" name="مستطيل 1183666318"/>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1041C02" w14:textId="77777777" w:rsidR="003A18C7" w:rsidRPr="007C020A" w:rsidRDefault="003A18C7" w:rsidP="003A18C7">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383B9C" id="مستطيل 1183666318" o:spid="_x0000_s2023" style="position:absolute;left:0;text-align:left;margin-left:-52.85pt;margin-top:782.8pt;width:108.5pt;height:22.25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" filled="f" stroked="f" strokeweight="1pt">
                  <v:textbox>
                    <w:txbxContent>
                      <w:p w14:paraId="71041C02" w14:textId="77777777" w:rsidR="003A18C7" w:rsidRPr="007C020A" w:rsidRDefault="003A18C7" w:rsidP="003A18C7">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760128" behindDoc="0" locked="0" layoutInCell="1" allowOverlap="1" wp14:anchorId="3C745474" wp14:editId="2EA4F97E">
                  <wp:simplePos x="0" y="0"/>
                  <wp:positionH relativeFrom="column">
                    <wp:posOffset>5184140</wp:posOffset>
                  </wp:positionH>
                  <wp:positionV relativeFrom="paragraph">
                    <wp:posOffset>210490</wp:posOffset>
                  </wp:positionV>
                  <wp:extent cx="1323975" cy="304800"/>
                  <wp:effectExtent l="0" t="0" r="0" b="0"/>
                  <wp:wrapNone/>
                  <wp:docPr id="873883682" name="مربع نص 873883682"/>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27341F" w14:textId="77777777" w:rsidR="003A18C7" w:rsidRPr="00721BE9" w:rsidRDefault="003A18C7" w:rsidP="003A18C7">
                              <w:pPr>
                                <w:spacing w:line="240" w:lineRule="auto"/>
                                <w:jc w:val="center"/>
                                <w:rPr>
                                  <w:rFonts w:ascii="Sakkal Majalla" w:hAnsi="Sakkal Majalla"/>
                                  <w:b/>
                                  <w:bCs/>
                                  <w:color w:val="A8D08D" w:themeColor="accent6" w:themeTint="99"/>
                                  <w:sz w:val="20"/>
                                  <w:szCs w:val="22"/>
                                  <w:lang w:bidi="ar-JO"/>
                                </w:rPr>
                              </w:pPr>
                              <w:r w:rsidRPr="00721BE9">
                                <w:rPr>
                                  <w:rFonts w:ascii="Sakkal Majalla" w:hAnsi="Sakkal Majalla"/>
                                  <w:b/>
                                  <w:bCs/>
                                  <w:color w:val="A8D08D" w:themeColor="accent6" w:themeTint="99"/>
                                  <w:sz w:val="20"/>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C745474" id="_x0000_t202" coordsize="21600,21600" o:spt="202" path="m,l,21600r21600,l21600,xe">
                  <v:stroke joinstyle="miter"/>
                  <v:path gradientshapeok="t" o:connecttype="rect"/>
                </v:shapetype>
                <v:shape id="مربع نص 873883682" o:spid="_x0000_s2024" type="#_x0000_t202" style="position:absolute;left:0;text-align:left;margin-left:408.2pt;margin-top:16.55pt;width:104.25pt;height:24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" filled="f" stroked="f" strokeweight=".5pt">
                  <v:textbox>
                    <w:txbxContent>
                      <w:p w14:paraId="3A27341F" w14:textId="77777777" w:rsidR="003A18C7" w:rsidRPr="00721BE9" w:rsidRDefault="003A18C7" w:rsidP="003A18C7">
                        <w:pPr>
                          <w:spacing w:line="240" w:lineRule="auto"/>
                          <w:jc w:val="center"/>
                          <w:rPr>
                            <w:rFonts w:ascii="Sakkal Majalla" w:hAnsi="Sakkal Majalla"/>
                            <w:b/>
                            <w:bCs/>
                            <w:color w:val="A8D08D" w:themeColor="accent6" w:themeTint="99"/>
                            <w:sz w:val="20"/>
                            <w:szCs w:val="22"/>
                            <w:lang w:bidi="ar-JO"/>
                          </w:rPr>
                        </w:pPr>
                        <w:r w:rsidRPr="00721BE9">
                          <w:rPr>
                            <w:rFonts w:ascii="Sakkal Majalla" w:hAnsi="Sakkal Majalla"/>
                            <w:b/>
                            <w:bCs/>
                            <w:color w:val="A8D08D" w:themeColor="accent6" w:themeTint="99"/>
                            <w:sz w:val="20"/>
                            <w:szCs w:val="22"/>
                            <w:rtl/>
                            <w:lang w:bidi="ar-JO"/>
                          </w:rPr>
                          <w:t>مركز أبحاث الدولية للتدريب</w:t>
                        </w:r>
                      </w:p>
                    </w:txbxContent>
                  </v:textbox>
                </v:shape>
              </w:pict>
            </mc:Fallback>
          </mc:AlternateContent>
        </w:r>
        <w:r w:rsidR="0050179E">
          <w:rPr>
            <w:noProof/>
          </w:rPr>
          <mc:AlternateContent>
            <mc:Choice Requires="wpg">
              <w:drawing>
                <wp:anchor distT="0" distB="0" distL="114300" distR="114300" simplePos="0" relativeHeight="251561472" behindDoc="1" locked="0" layoutInCell="1" allowOverlap="1" wp14:anchorId="3C769F0C" wp14:editId="40319C13">
                  <wp:simplePos x="0" y="0"/>
                  <wp:positionH relativeFrom="margin">
                    <wp:align>center</wp:align>
                  </wp:positionH>
                  <wp:positionV relativeFrom="paragraph">
                    <wp:posOffset>172720</wp:posOffset>
                  </wp:positionV>
                  <wp:extent cx="7760970" cy="410210"/>
                  <wp:effectExtent l="0" t="0" r="0" b="889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0970" cy="410210"/>
                            <a:chOff x="0" y="0"/>
                            <a:chExt cx="7762875" cy="409575"/>
                          </a:xfrm>
                        </wpg:grpSpPr>
                        <wps:wsp>
                          <wps:cNvPr id="171" name="Rectangle 171"/>
                          <wps:cNvSpPr/>
                          <wps:spPr>
                            <a:xfrm>
                              <a:off x="0" y="0"/>
                              <a:ext cx="7762875" cy="342900"/>
                            </a:xfrm>
                            <a:prstGeom prst="rect">
                              <a:avLst/>
                            </a:prstGeom>
                            <a:solidFill>
                              <a:srgbClr val="468C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2" name="Rectangle 172"/>
                          <wps:cNvSpPr/>
                          <wps:spPr>
                            <a:xfrm>
                              <a:off x="0" y="66675"/>
                              <a:ext cx="7762875" cy="342900"/>
                            </a:xfrm>
                            <a:prstGeom prst="rect">
                              <a:avLst/>
                            </a:prstGeom>
                            <a:solidFill>
                              <a:srgbClr val="6AA68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9184BA9" id="Group 3" o:spid="_x0000_s1026" style="position:absolute;margin-left:0;margin-top:13.6pt;width:611.1pt;height:32.3pt;z-index:-251755008;mso-position-horizontal:center;mso-position-horizontal-relative:margin" coordsize="77628,4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">
                  <v:rect id="Rectangle 171" o:spid="_x0000_s1027" style="position:absolute;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" fillcolor="#468c65" stroked="f" strokeweight="1pt"/>
                  <v:rect id="Rectangle 172" o:spid="_x0000_s1028" style="position:absolute;top:666;width:7762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" fillcolor="#6aa684" stroked="f" strokeweight="1pt"/>
                  <w10:wrap anchorx="margin"/>
                </v:group>
              </w:pict>
            </mc:Fallback>
          </mc:AlternateContent>
        </w:r>
      </w:p>
      <w:p w14:paraId="5E9BEA1A" w14:textId="0CB27C86" w:rsidR="00AA0F2A" w:rsidRPr="00C96A98" w:rsidRDefault="00AA0F2A" w:rsidP="00881264">
        <w:pPr>
          <w:pStyle w:val="a4"/>
          <w:jc w:val="center"/>
          <w:rPr>
            <w:color w:val="FFFFFF" w:themeColor="background1"/>
            <w:sz w:val="32"/>
          </w:rPr>
        </w:pPr>
        <w:r w:rsidRPr="00C96A98">
          <w:rPr>
            <w:color w:val="FFFFFF" w:themeColor="background1"/>
            <w:sz w:val="32"/>
          </w:rPr>
          <w:fldChar w:fldCharType="begin"/>
        </w:r>
        <w:r w:rsidRPr="00C96A98">
          <w:rPr>
            <w:color w:val="FFFFFF" w:themeColor="background1"/>
            <w:sz w:val="32"/>
          </w:rPr>
          <w:instrText xml:space="preserve"> PAGE    \* MERGEFORMAT </w:instrText>
        </w:r>
        <w:r w:rsidRPr="00C96A98">
          <w:rPr>
            <w:color w:val="FFFFFF" w:themeColor="background1"/>
            <w:sz w:val="32"/>
          </w:rPr>
          <w:fldChar w:fldCharType="separate"/>
        </w:r>
        <w:r w:rsidR="0079518F">
          <w:rPr>
            <w:noProof/>
            <w:color w:val="FFFFFF" w:themeColor="background1"/>
            <w:sz w:val="32"/>
            <w:rtl/>
          </w:rPr>
          <w:t>64</w:t>
        </w:r>
        <w:r w:rsidRPr="00C96A98">
          <w:rPr>
            <w:noProof/>
            <w:color w:val="FFFFFF" w:themeColor="background1"/>
            <w:sz w:val="32"/>
          </w:rPr>
          <w:fldChar w:fldCharType="end"/>
        </w:r>
      </w:p>
    </w:sdtContent>
  </w:sdt>
  <w:p w14:paraId="1E70DCC9" w14:textId="718385CB" w:rsidR="00AA0F2A" w:rsidRDefault="003A18C7">
    <w:pPr>
      <w:pStyle w:val="a4"/>
    </w:pPr>
    <w:r>
      <w:rPr>
        <w:rFonts w:ascii="Sakkal Majalla" w:hAnsi="Sakkal Majalla"/>
        <w:b/>
        <w:bCs/>
        <w:noProof/>
        <w:color w:val="002060"/>
        <w:sz w:val="34"/>
        <w:rtl/>
      </w:rPr>
      <mc:AlternateContent>
        <mc:Choice Requires="wps">
          <w:drawing>
            <wp:anchor distT="0" distB="0" distL="114300" distR="114300" simplePos="0" relativeHeight="251696640" behindDoc="0" locked="0" layoutInCell="1" allowOverlap="1" wp14:anchorId="03CCC41F" wp14:editId="5EF37B15">
              <wp:simplePos x="0" y="0"/>
              <wp:positionH relativeFrom="column">
                <wp:posOffset>1674495</wp:posOffset>
              </wp:positionH>
              <wp:positionV relativeFrom="paragraph">
                <wp:posOffset>357835</wp:posOffset>
              </wp:positionV>
              <wp:extent cx="2374265" cy="1402715"/>
              <wp:effectExtent l="0" t="0" r="0" b="0"/>
              <wp:wrapNone/>
              <wp:docPr id="433284630"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905045" w14:textId="77777777" w:rsidR="003A18C7" w:rsidRPr="00DC31A5" w:rsidRDefault="003A18C7" w:rsidP="003A18C7">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D641945" w14:textId="77777777" w:rsidR="003A18C7" w:rsidRPr="00DC31A5" w:rsidRDefault="003A18C7" w:rsidP="003A18C7">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742A3A5D" w14:textId="77777777" w:rsidR="003A18C7" w:rsidRPr="00DC31A5" w:rsidRDefault="003A18C7" w:rsidP="003A18C7">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130DFADF" w14:textId="77777777" w:rsidR="003A18C7" w:rsidRPr="00DC31A5" w:rsidRDefault="003A18C7" w:rsidP="003A18C7">
                          <w:pPr>
                            <w:spacing w:line="240" w:lineRule="auto"/>
                            <w:jc w:val="center"/>
                            <w:rPr>
                              <w:rFonts w:ascii="Sakkal Majalla" w:hAnsi="Sakkal Majalla"/>
                              <w:b/>
                              <w:bCs/>
                            </w:rPr>
                          </w:pPr>
                          <w:r w:rsidRPr="00DC31A5">
                            <w:rPr>
                              <w:rFonts w:ascii="Sakkal Majalla" w:hAnsi="Sakkal Majalla"/>
                              <w:b/>
                              <w:bCs/>
                            </w:rPr>
                            <w:t>Mobile &amp; whatssup:</w:t>
                          </w:r>
                        </w:p>
                        <w:p w14:paraId="1A5E04DF" w14:textId="77777777" w:rsidR="003A18C7" w:rsidRDefault="003A18C7" w:rsidP="003A18C7">
                          <w:pPr>
                            <w:spacing w:line="240" w:lineRule="auto"/>
                            <w:jc w:val="center"/>
                            <w:rPr>
                              <w:rFonts w:ascii="Sakkal Majalla" w:hAnsi="Sakkal Majalla"/>
                              <w:b/>
                              <w:bCs/>
                              <w:rtl/>
                            </w:rPr>
                          </w:pPr>
                          <w:r w:rsidRPr="00DC31A5">
                            <w:rPr>
                              <w:rFonts w:ascii="Sakkal Majalla" w:hAnsi="Sakkal Majalla"/>
                              <w:b/>
                              <w:bCs/>
                            </w:rPr>
                            <w:t>00962779222666</w:t>
                          </w:r>
                        </w:p>
                        <w:p w14:paraId="23ED99E8" w14:textId="77777777" w:rsidR="003A18C7" w:rsidRPr="00DC31A5" w:rsidRDefault="003A18C7" w:rsidP="003A18C7">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CC41F" id="مستطيل 38" o:spid="_x0000_s2025" style="position:absolute;left:0;text-align:left;margin-left:131.85pt;margin-top:28.2pt;width:186.95pt;height:110.4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" filled="f" stroked="f" strokeweight="1pt">
              <v:textbox>
                <w:txbxContent>
                  <w:p w14:paraId="1A905045" w14:textId="77777777" w:rsidR="003A18C7" w:rsidRPr="00DC31A5" w:rsidRDefault="003A18C7" w:rsidP="003A18C7">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2D641945" w14:textId="77777777" w:rsidR="003A18C7" w:rsidRPr="00DC31A5" w:rsidRDefault="003A18C7" w:rsidP="003A18C7">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742A3A5D" w14:textId="77777777" w:rsidR="003A18C7" w:rsidRPr="00DC31A5" w:rsidRDefault="003A18C7" w:rsidP="003A18C7">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130DFADF" w14:textId="77777777" w:rsidR="003A18C7" w:rsidRPr="00DC31A5" w:rsidRDefault="003A18C7" w:rsidP="003A18C7">
                    <w:pPr>
                      <w:spacing w:line="240" w:lineRule="auto"/>
                      <w:jc w:val="center"/>
                      <w:rPr>
                        <w:rFonts w:ascii="Sakkal Majalla" w:hAnsi="Sakkal Majalla"/>
                        <w:b/>
                        <w:bCs/>
                      </w:rPr>
                    </w:pPr>
                    <w:r w:rsidRPr="00DC31A5">
                      <w:rPr>
                        <w:rFonts w:ascii="Sakkal Majalla" w:hAnsi="Sakkal Majalla"/>
                        <w:b/>
                        <w:bCs/>
                      </w:rPr>
                      <w:t>Mobile &amp; whatssup:</w:t>
                    </w:r>
                  </w:p>
                  <w:p w14:paraId="1A5E04DF" w14:textId="77777777" w:rsidR="003A18C7" w:rsidRDefault="003A18C7" w:rsidP="003A18C7">
                    <w:pPr>
                      <w:spacing w:line="240" w:lineRule="auto"/>
                      <w:jc w:val="center"/>
                      <w:rPr>
                        <w:rFonts w:ascii="Sakkal Majalla" w:hAnsi="Sakkal Majalla"/>
                        <w:b/>
                        <w:bCs/>
                        <w:rtl/>
                      </w:rPr>
                    </w:pPr>
                    <w:r w:rsidRPr="00DC31A5">
                      <w:rPr>
                        <w:rFonts w:ascii="Sakkal Majalla" w:hAnsi="Sakkal Majalla"/>
                        <w:b/>
                        <w:bCs/>
                      </w:rPr>
                      <w:t>00962779222666</w:t>
                    </w:r>
                  </w:p>
                  <w:p w14:paraId="23ED99E8" w14:textId="77777777" w:rsidR="003A18C7" w:rsidRPr="00DC31A5" w:rsidRDefault="003A18C7" w:rsidP="003A18C7">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r>
      <w:rPr>
        <w:rFonts w:ascii="Sakkal Majalla" w:hAnsi="Sakkal Majalla"/>
        <w:b/>
        <w:bCs/>
        <w:noProof/>
        <w:color w:val="002060"/>
        <w:sz w:val="34"/>
        <w:rtl/>
      </w:rPr>
      <mc:AlternateContent>
        <mc:Choice Requires="wps">
          <w:drawing>
            <wp:anchor distT="0" distB="0" distL="114300" distR="114300" simplePos="0" relativeHeight="251631104" behindDoc="0" locked="0" layoutInCell="1" allowOverlap="1" wp14:anchorId="30CDD973" wp14:editId="73F5972F">
              <wp:simplePos x="0" y="0"/>
              <wp:positionH relativeFrom="column">
                <wp:posOffset>1674749</wp:posOffset>
              </wp:positionH>
              <wp:positionV relativeFrom="paragraph">
                <wp:posOffset>417830</wp:posOffset>
              </wp:positionV>
              <wp:extent cx="2374265" cy="1402715"/>
              <wp:effectExtent l="0" t="0" r="0" b="0"/>
              <wp:wrapNone/>
              <wp:docPr id="1962322537"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DC857E" w14:textId="77777777" w:rsidR="003A18C7" w:rsidRPr="00DC31A5" w:rsidRDefault="003A18C7" w:rsidP="003A18C7">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10FA29D6" w14:textId="77777777" w:rsidR="003A18C7" w:rsidRPr="00DC31A5" w:rsidRDefault="003A18C7" w:rsidP="003A18C7">
                          <w:pPr>
                            <w:spacing w:line="240" w:lineRule="auto"/>
                            <w:jc w:val="center"/>
                            <w:rPr>
                              <w:rFonts w:ascii="Sakkal Majalla" w:hAnsi="Sakkal Majalla"/>
                              <w:b/>
                              <w:bCs/>
                            </w:rPr>
                          </w:pPr>
                          <w:hyperlink r:id="rId3" w:history="1">
                            <w:r w:rsidRPr="00DC31A5">
                              <w:rPr>
                                <w:rStyle w:val="Hyperlink"/>
                                <w:rFonts w:ascii="Sakkal Majalla" w:hAnsi="Sakkal Majalla"/>
                                <w:b/>
                                <w:bCs/>
                              </w:rPr>
                              <w:t>www.dawliatraining.com</w:t>
                            </w:r>
                          </w:hyperlink>
                        </w:p>
                        <w:p w14:paraId="6823C258" w14:textId="77777777" w:rsidR="003A18C7" w:rsidRPr="00DC31A5" w:rsidRDefault="003A18C7" w:rsidP="003A18C7">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3EE38E60" w14:textId="77777777" w:rsidR="003A18C7" w:rsidRPr="00DC31A5" w:rsidRDefault="003A18C7" w:rsidP="003A18C7">
                          <w:pPr>
                            <w:spacing w:line="240" w:lineRule="auto"/>
                            <w:jc w:val="center"/>
                            <w:rPr>
                              <w:rFonts w:ascii="Sakkal Majalla" w:hAnsi="Sakkal Majalla"/>
                              <w:b/>
                              <w:bCs/>
                            </w:rPr>
                          </w:pPr>
                          <w:r w:rsidRPr="00DC31A5">
                            <w:rPr>
                              <w:rFonts w:ascii="Sakkal Majalla" w:hAnsi="Sakkal Majalla"/>
                              <w:b/>
                              <w:bCs/>
                            </w:rPr>
                            <w:t>Mobile &amp; whatssup:</w:t>
                          </w:r>
                        </w:p>
                        <w:p w14:paraId="3AD9BBA3" w14:textId="77777777" w:rsidR="003A18C7" w:rsidRDefault="003A18C7" w:rsidP="003A18C7">
                          <w:pPr>
                            <w:spacing w:line="240" w:lineRule="auto"/>
                            <w:jc w:val="center"/>
                            <w:rPr>
                              <w:rFonts w:ascii="Sakkal Majalla" w:hAnsi="Sakkal Majalla"/>
                              <w:b/>
                              <w:bCs/>
                              <w:rtl/>
                            </w:rPr>
                          </w:pPr>
                          <w:r w:rsidRPr="00DC31A5">
                            <w:rPr>
                              <w:rFonts w:ascii="Sakkal Majalla" w:hAnsi="Sakkal Majalla"/>
                              <w:b/>
                              <w:bCs/>
                            </w:rPr>
                            <w:t>00962779222666</w:t>
                          </w:r>
                        </w:p>
                        <w:p w14:paraId="4E002FFC" w14:textId="77777777" w:rsidR="003A18C7" w:rsidRPr="00DC31A5" w:rsidRDefault="003A18C7" w:rsidP="003A18C7">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CDD973" id="_x0000_s2026" style="position:absolute;left:0;text-align:left;margin-left:131.85pt;margin-top:32.9pt;width:186.95pt;height:110.4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" filled="f" stroked="f" strokeweight="1pt">
              <v:textbox>
                <w:txbxContent>
                  <w:p w14:paraId="72DC857E" w14:textId="77777777" w:rsidR="003A18C7" w:rsidRPr="00DC31A5" w:rsidRDefault="003A18C7" w:rsidP="003A18C7">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10FA29D6" w14:textId="77777777" w:rsidR="003A18C7" w:rsidRPr="00DC31A5" w:rsidRDefault="003A18C7" w:rsidP="003A18C7">
                    <w:pPr>
                      <w:spacing w:line="240" w:lineRule="auto"/>
                      <w:jc w:val="center"/>
                      <w:rPr>
                        <w:rFonts w:ascii="Sakkal Majalla" w:hAnsi="Sakkal Majalla"/>
                        <w:b/>
                        <w:bCs/>
                      </w:rPr>
                    </w:pPr>
                    <w:hyperlink r:id="rId4" w:history="1">
                      <w:r w:rsidRPr="00DC31A5">
                        <w:rPr>
                          <w:rStyle w:val="Hyperlink"/>
                          <w:rFonts w:ascii="Sakkal Majalla" w:hAnsi="Sakkal Majalla"/>
                          <w:b/>
                          <w:bCs/>
                        </w:rPr>
                        <w:t>www.dawliatraining.com</w:t>
                      </w:r>
                    </w:hyperlink>
                  </w:p>
                  <w:p w14:paraId="6823C258" w14:textId="77777777" w:rsidR="003A18C7" w:rsidRPr="00DC31A5" w:rsidRDefault="003A18C7" w:rsidP="003A18C7">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3EE38E60" w14:textId="77777777" w:rsidR="003A18C7" w:rsidRPr="00DC31A5" w:rsidRDefault="003A18C7" w:rsidP="003A18C7">
                    <w:pPr>
                      <w:spacing w:line="240" w:lineRule="auto"/>
                      <w:jc w:val="center"/>
                      <w:rPr>
                        <w:rFonts w:ascii="Sakkal Majalla" w:hAnsi="Sakkal Majalla"/>
                        <w:b/>
                        <w:bCs/>
                      </w:rPr>
                    </w:pPr>
                    <w:r w:rsidRPr="00DC31A5">
                      <w:rPr>
                        <w:rFonts w:ascii="Sakkal Majalla" w:hAnsi="Sakkal Majalla"/>
                        <w:b/>
                        <w:bCs/>
                      </w:rPr>
                      <w:t>Mobile &amp; whatssup:</w:t>
                    </w:r>
                  </w:p>
                  <w:p w14:paraId="3AD9BBA3" w14:textId="77777777" w:rsidR="003A18C7" w:rsidRDefault="003A18C7" w:rsidP="003A18C7">
                    <w:pPr>
                      <w:spacing w:line="240" w:lineRule="auto"/>
                      <w:jc w:val="center"/>
                      <w:rPr>
                        <w:rFonts w:ascii="Sakkal Majalla" w:hAnsi="Sakkal Majalla"/>
                        <w:b/>
                        <w:bCs/>
                        <w:rtl/>
                      </w:rPr>
                    </w:pPr>
                    <w:r w:rsidRPr="00DC31A5">
                      <w:rPr>
                        <w:rFonts w:ascii="Sakkal Majalla" w:hAnsi="Sakkal Majalla"/>
                        <w:b/>
                        <w:bCs/>
                      </w:rPr>
                      <w:t>00962779222666</w:t>
                    </w:r>
                  </w:p>
                  <w:p w14:paraId="4E002FFC" w14:textId="77777777" w:rsidR="003A18C7" w:rsidRPr="00DC31A5" w:rsidRDefault="003A18C7" w:rsidP="003A18C7">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3E1FA2" w14:textId="77777777" w:rsidR="00D55A63" w:rsidRDefault="00D55A63" w:rsidP="00F53D08">
      <w:pPr>
        <w:spacing w:line="240" w:lineRule="auto"/>
      </w:pPr>
      <w:r>
        <w:separator/>
      </w:r>
    </w:p>
  </w:footnote>
  <w:footnote w:type="continuationSeparator" w:id="0">
    <w:p w14:paraId="533281C8" w14:textId="77777777" w:rsidR="00D55A63" w:rsidRDefault="00D55A63"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EA315" w14:textId="77777777" w:rsidR="003A18C7" w:rsidRDefault="003A18C7">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84556D" w14:textId="77777777" w:rsidR="003A18C7" w:rsidRDefault="003A18C7">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0CFBE" w14:textId="77777777" w:rsidR="00B91772" w:rsidRPr="00902465" w:rsidRDefault="00B91772" w:rsidP="001E1BF1">
    <w:pPr>
      <w:pStyle w:val="a3"/>
      <w:jc w:val="left"/>
      <w:rPr>
        <w:rFonts w:ascii="Dubai" w:hAnsi="Dubai" w:cs="Dubai"/>
        <w:sz w:val="32"/>
      </w:rPr>
    </w:pPr>
    <w:r w:rsidRPr="0095038E">
      <w:rPr>
        <w:rFonts w:ascii="Dubai" w:hAnsi="Dubai" w:cs="Dubai" w:hint="cs"/>
        <w:b/>
        <w:bCs/>
        <w:noProof/>
        <w:color w:val="FFFFFF" w:themeColor="background1"/>
        <w:sz w:val="32"/>
        <w:rtl/>
      </w:rPr>
      <mc:AlternateContent>
        <mc:Choice Requires="wps">
          <w:drawing>
            <wp:anchor distT="0" distB="0" distL="114300" distR="114300" simplePos="0" relativeHeight="251694080" behindDoc="1" locked="0" layoutInCell="1" allowOverlap="1" wp14:anchorId="7AF40470" wp14:editId="7E5B3AB7">
              <wp:simplePos x="0" y="0"/>
              <wp:positionH relativeFrom="margin">
                <wp:align>center</wp:align>
              </wp:positionH>
              <wp:positionV relativeFrom="paragraph">
                <wp:posOffset>-451485</wp:posOffset>
              </wp:positionV>
              <wp:extent cx="6057900" cy="630000"/>
              <wp:effectExtent l="38100" t="38100" r="95250" b="93980"/>
              <wp:wrapNone/>
              <wp:docPr id="219" name="Rectangle: Rounded Corners 219"/>
              <wp:cNvGraphicFramePr/>
              <a:graphic xmlns:a="http://schemas.openxmlformats.org/drawingml/2006/main">
                <a:graphicData uri="http://schemas.microsoft.com/office/word/2010/wordprocessingShape">
                  <wps:wsp>
                    <wps:cNvSpPr/>
                    <wps:spPr>
                      <a:xfrm>
                        <a:off x="0" y="0"/>
                        <a:ext cx="6057900" cy="630000"/>
                      </a:xfrm>
                      <a:prstGeom prst="roundRect">
                        <a:avLst/>
                      </a:prstGeom>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52A858F" w14:textId="77777777" w:rsidR="00B91772" w:rsidRPr="008E7A9C" w:rsidRDefault="00A964BD" w:rsidP="00220C53">
                          <w:pPr>
                            <w:jc w:val="center"/>
                            <w:rPr>
                              <w:sz w:val="32"/>
                              <w14:shadow w14:blurRad="50800" w14:dist="38100" w14:dir="5400000" w14:sx="100000" w14:sy="100000" w14:kx="0" w14:ky="0" w14:algn="t">
                                <w14:srgbClr w14:val="000000">
                                  <w14:alpha w14:val="60000"/>
                                </w14:srgbClr>
                              </w14:shadow>
                            </w:rPr>
                          </w:pPr>
                          <w:r w:rsidRPr="00DA1B6F">
                            <w:rPr>
                              <w:rFonts w:ascii="Dubai" w:hAnsi="Dubai" w:cs="Dubai"/>
                              <w:color w:val="FFFFFF" w:themeColor="background1"/>
                              <w:sz w:val="32"/>
                              <w:szCs w:val="32"/>
                              <w:rtl/>
                            </w:rPr>
                            <w:t xml:space="preserve">تطوير القيادة الإدارية </w:t>
                          </w:r>
                          <w:r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B91772" w:rsidRPr="008E7A9C">
                            <w:rPr>
                              <w:rFonts w:ascii="Dubai" w:hAnsi="Dubai" w:cs="Dubai"/>
                              <w:color w:val="FFFFFF" w:themeColor="background1"/>
                              <w:sz w:val="32"/>
                              <w:rtl/>
                              <w14:shadow w14:blurRad="50800" w14:dist="38100" w14:dir="5400000" w14:sx="100000" w14:sy="100000" w14:kx="0" w14:ky="0" w14:algn="t">
                                <w14:srgbClr w14:val="000000">
                                  <w14:alpha w14:val="60000"/>
                                </w14:srgbClr>
                              </w14:shadow>
                            </w:rPr>
                            <w:t xml:space="preserve"> –</w:t>
                          </w:r>
                          <w:r w:rsidR="00B91772" w:rsidRPr="008E7A9C">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 xml:space="preserve"> </w:t>
                          </w:r>
                          <w:r>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دليل الم</w:t>
                          </w:r>
                          <w:r w:rsidR="003D183B">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ت</w:t>
                          </w:r>
                          <w:r>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درب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F40470" id="Rectangle: Rounded Corners 219" o:spid="_x0000_s2018" style="position:absolute;left:0;text-align:left;margin-left:0;margin-top:-35.55pt;width:477pt;height:49.6pt;z-index:-2516224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" fillcolor="#4472c4 [3204]" stroked="f" strokeweight="1pt">
              <v:stroke joinstyle="miter"/>
              <v:shadow on="t" color="black" opacity="26214f" origin="-.5,-.5" offset=".74836mm,.74836mm"/>
              <v:textbox>
                <w:txbxContent>
                  <w:p w14:paraId="752A858F" w14:textId="77777777" w:rsidR="00B91772" w:rsidRPr="008E7A9C" w:rsidRDefault="00A964BD" w:rsidP="00220C53">
                    <w:pPr>
                      <w:jc w:val="center"/>
                      <w:rPr>
                        <w:sz w:val="32"/>
                        <w14:shadow w14:blurRad="50800" w14:dist="38100" w14:dir="5400000" w14:sx="100000" w14:sy="100000" w14:kx="0" w14:ky="0" w14:algn="t">
                          <w14:srgbClr w14:val="000000">
                            <w14:alpha w14:val="60000"/>
                          </w14:srgbClr>
                        </w14:shadow>
                      </w:rPr>
                    </w:pPr>
                    <w:r w:rsidRPr="00DA1B6F">
                      <w:rPr>
                        <w:rFonts w:ascii="Dubai" w:hAnsi="Dubai" w:cs="Dubai"/>
                        <w:color w:val="FFFFFF" w:themeColor="background1"/>
                        <w:sz w:val="32"/>
                        <w:szCs w:val="32"/>
                        <w:rtl/>
                      </w:rPr>
                      <w:t xml:space="preserve">تطوير القيادة الإدارية </w:t>
                    </w:r>
                    <w:r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B91772" w:rsidRPr="008E7A9C">
                      <w:rPr>
                        <w:rFonts w:ascii="Dubai" w:hAnsi="Dubai" w:cs="Dubai"/>
                        <w:color w:val="FFFFFF" w:themeColor="background1"/>
                        <w:sz w:val="32"/>
                        <w:rtl/>
                        <w14:shadow w14:blurRad="50800" w14:dist="38100" w14:dir="5400000" w14:sx="100000" w14:sy="100000" w14:kx="0" w14:ky="0" w14:algn="t">
                          <w14:srgbClr w14:val="000000">
                            <w14:alpha w14:val="60000"/>
                          </w14:srgbClr>
                        </w14:shadow>
                      </w:rPr>
                      <w:t xml:space="preserve"> –</w:t>
                    </w:r>
                    <w:r w:rsidR="00B91772" w:rsidRPr="008E7A9C">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 xml:space="preserve"> </w:t>
                    </w:r>
                    <w:r>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دليل الم</w:t>
                    </w:r>
                    <w:r w:rsidR="003D183B">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ت</w:t>
                    </w:r>
                    <w:r>
                      <w:rPr>
                        <w:rFonts w:ascii="Dubai" w:hAnsi="Dubai" w:cs="Dubai" w:hint="cs"/>
                        <w:color w:val="FFFFFF" w:themeColor="background1"/>
                        <w:sz w:val="32"/>
                        <w:rtl/>
                        <w14:shadow w14:blurRad="50800" w14:dist="38100" w14:dir="5400000" w14:sx="100000" w14:sy="100000" w14:kx="0" w14:ky="0" w14:algn="t">
                          <w14:srgbClr w14:val="000000">
                            <w14:alpha w14:val="60000"/>
                          </w14:srgbClr>
                        </w14:shadow>
                      </w:rPr>
                      <w:t>درب</w:t>
                    </w:r>
                  </w:p>
                </w:txbxContent>
              </v:textbox>
              <w10:wrap anchorx="margin"/>
            </v:roundrect>
          </w:pict>
        </mc:Fallback>
      </mc:AlternateContent>
    </w:r>
  </w:p>
  <w:p w14:paraId="00EEA736" w14:textId="77777777" w:rsidR="00B91772" w:rsidRDefault="00B91772">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9C53D" w14:textId="77777777" w:rsidR="00B4310C" w:rsidRDefault="0050179E">
    <w:pPr>
      <w:pStyle w:val="a3"/>
    </w:pPr>
    <w:r>
      <w:rPr>
        <w:noProof/>
      </w:rPr>
      <mc:AlternateContent>
        <mc:Choice Requires="wps">
          <w:drawing>
            <wp:anchor distT="0" distB="0" distL="114300" distR="114300" simplePos="0" relativeHeight="251688960" behindDoc="0" locked="0" layoutInCell="1" allowOverlap="1" wp14:anchorId="725E29D3" wp14:editId="21776570">
              <wp:simplePos x="0" y="0"/>
              <wp:positionH relativeFrom="column">
                <wp:posOffset>4773295</wp:posOffset>
              </wp:positionH>
              <wp:positionV relativeFrom="paragraph">
                <wp:posOffset>726440</wp:posOffset>
              </wp:positionV>
              <wp:extent cx="3064510" cy="127635"/>
              <wp:effectExtent l="0" t="0" r="0" b="0"/>
              <wp:wrapNone/>
              <wp:docPr id="15" name="Freeform: 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3064510" cy="127635"/>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29D1C23" id="Freeform: Shape 15" o:spid="_x0000_s1026" style="position:absolute;margin-left:375.85pt;margin-top:57.2pt;width:241.3pt;height:10.05pt;rotation:18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" path="m,l2778276,r14068,514001l576775,499912,,xe" fillcolor="#272727 [2749]" stroked="f" strokeweight="1pt">
              <v:stroke joinstyle="miter"/>
              <v:path arrowok="t" o:connecttype="custom" o:connectlocs="0,0;3049071,0;3064510,127635;632992,124136;0,0" o:connectangles="0,0,0,0,0"/>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0A9C6" w14:textId="77777777" w:rsidR="00B4310C" w:rsidRPr="00902465" w:rsidRDefault="0050179E" w:rsidP="00FF7632">
    <w:pPr>
      <w:pStyle w:val="a3"/>
      <w:jc w:val="left"/>
      <w:rPr>
        <w:rFonts w:ascii="Dubai" w:hAnsi="Dubai" w:cs="Dubai"/>
        <w:sz w:val="32"/>
      </w:rPr>
    </w:pPr>
    <w:r>
      <w:rPr>
        <w:noProof/>
      </w:rPr>
      <mc:AlternateContent>
        <mc:Choice Requires="wps">
          <w:drawing>
            <wp:anchor distT="0" distB="0" distL="114300" distR="114300" simplePos="0" relativeHeight="251689984" behindDoc="1" locked="0" layoutInCell="1" allowOverlap="1" wp14:anchorId="7C7B2ECF" wp14:editId="1CBFB316">
              <wp:simplePos x="0" y="0"/>
              <wp:positionH relativeFrom="margin">
                <wp:align>center</wp:align>
              </wp:positionH>
              <wp:positionV relativeFrom="paragraph">
                <wp:posOffset>-462280</wp:posOffset>
              </wp:positionV>
              <wp:extent cx="6057900" cy="629920"/>
              <wp:effectExtent l="38100" t="38100" r="76200" b="74930"/>
              <wp:wrapNone/>
              <wp:docPr id="14" name="Rectangle: Rounded Corners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629920"/>
                      </a:xfrm>
                      <a:prstGeom prst="roundRect">
                        <a:avLst/>
                      </a:prstGeom>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37927A" w14:textId="77777777" w:rsidR="00B4310C"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0550BC"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B4310C" w:rsidRPr="00DA1B6F">
                            <w:rPr>
                              <w:rFonts w:ascii="Dubai" w:hAnsi="Dubai" w:cs="Dubai"/>
                              <w:color w:val="FFFFFF" w:themeColor="background1"/>
                              <w:sz w:val="32"/>
                              <w:szCs w:val="32"/>
                              <w:rtl/>
                            </w:rPr>
                            <w:t xml:space="preserve"> – </w:t>
                          </w:r>
                          <w:r w:rsidR="00B4310C" w:rsidRPr="00DA1B6F">
                            <w:rPr>
                              <w:rFonts w:ascii="Dubai" w:hAnsi="Dubai" w:cs="Dubai" w:hint="cs"/>
                              <w:color w:val="FFFFFF" w:themeColor="background1"/>
                              <w:sz w:val="32"/>
                              <w:szCs w:val="32"/>
                              <w:rtl/>
                            </w:rPr>
                            <w:t>دليل المدرّب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7B2ECF" id="Rectangle: Rounded Corners 14" o:spid="_x0000_s2019" style="position:absolute;left:0;text-align:left;margin-left:0;margin-top:-36.4pt;width:477pt;height:49.6pt;z-index:-2516264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" fillcolor="#4472c4 [3204]" stroked="f" strokeweight="1pt">
              <v:stroke joinstyle="miter"/>
              <v:shadow on="t" color="black" opacity="26214f" origin="-.5,-.5" offset=".74836mm,.74836mm"/>
              <v:textbox>
                <w:txbxContent>
                  <w:p w14:paraId="2D37927A" w14:textId="77777777" w:rsidR="00B4310C"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0550BC"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B4310C" w:rsidRPr="00DA1B6F">
                      <w:rPr>
                        <w:rFonts w:ascii="Dubai" w:hAnsi="Dubai" w:cs="Dubai"/>
                        <w:color w:val="FFFFFF" w:themeColor="background1"/>
                        <w:sz w:val="32"/>
                        <w:szCs w:val="32"/>
                        <w:rtl/>
                      </w:rPr>
                      <w:t xml:space="preserve"> – </w:t>
                    </w:r>
                    <w:r w:rsidR="00B4310C" w:rsidRPr="00DA1B6F">
                      <w:rPr>
                        <w:rFonts w:ascii="Dubai" w:hAnsi="Dubai" w:cs="Dubai" w:hint="cs"/>
                        <w:color w:val="FFFFFF" w:themeColor="background1"/>
                        <w:sz w:val="32"/>
                        <w:szCs w:val="32"/>
                        <w:rtl/>
                      </w:rPr>
                      <w:t>دليل المدرّب</w:t>
                    </w:r>
                  </w:p>
                </w:txbxContent>
              </v:textbox>
              <w10:wrap anchorx="margin"/>
            </v:round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58965" w14:textId="77777777" w:rsidR="00BA29EF" w:rsidRDefault="0050179E">
    <w:pPr>
      <w:pStyle w:val="a3"/>
    </w:pPr>
    <w:r>
      <w:rPr>
        <w:noProof/>
      </w:rPr>
      <mc:AlternateContent>
        <mc:Choice Requires="wpg">
          <w:drawing>
            <wp:anchor distT="0" distB="0" distL="114300" distR="114300" simplePos="0" relativeHeight="251664384" behindDoc="0" locked="0" layoutInCell="1" allowOverlap="1" wp14:anchorId="6CE4A0B2" wp14:editId="19F5D137">
              <wp:simplePos x="0" y="0"/>
              <wp:positionH relativeFrom="page">
                <wp:posOffset>13335</wp:posOffset>
              </wp:positionH>
              <wp:positionV relativeFrom="page">
                <wp:posOffset>13335</wp:posOffset>
              </wp:positionV>
              <wp:extent cx="7554595" cy="10678795"/>
              <wp:effectExtent l="0" t="0" r="0" b="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4595" cy="10678795"/>
                        <a:chOff x="0" y="-5546"/>
                        <a:chExt cx="7776182" cy="10678983"/>
                      </a:xfrm>
                    </wpg:grpSpPr>
                    <wps:wsp>
                      <wps:cNvPr id="102" name="Freeform 5" descr="decorative element"/>
                      <wps:cNvSpPr>
                        <a:spLocks/>
                      </wps:cNvSpPr>
                      <wps:spPr bwMode="auto">
                        <a:xfrm>
                          <a:off x="0" y="432604"/>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03" name="Freeform 6" descr="decorative element"/>
                      <wps:cNvSpPr>
                        <a:spLocks/>
                      </wps:cNvSpPr>
                      <wps:spPr bwMode="auto">
                        <a:xfrm>
                          <a:off x="3943350" y="-5546"/>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rgbClr val="246B73"/>
                        </a:solidFill>
                        <a:ln>
                          <a:noFill/>
                        </a:ln>
                      </wps:spPr>
                      <wps:bodyPr vert="horz" wrap="square" lIns="91440" tIns="45720" rIns="91440" bIns="45720" numCol="1" anchor="t" anchorCtr="0" compatLnSpc="1">
                        <a:prstTxWarp prst="textNoShape">
                          <a:avLst/>
                        </a:prstTxWarp>
                      </wps:bodyPr>
                    </wps:wsp>
                    <wps:wsp>
                      <wps:cNvPr id="105" name="Freeform: Shape 27" descr="decorative element"/>
                      <wps:cNvSpPr>
                        <a:spLocks/>
                      </wps:cNvSpPr>
                      <wps:spPr bwMode="auto">
                        <a:xfrm>
                          <a:off x="0" y="9129502"/>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rgbClr val="246B73"/>
                        </a:solidFill>
                        <a:ln>
                          <a:noFill/>
                        </a:ln>
                      </wps:spPr>
                      <wps:bodyPr vert="horz" wrap="square" lIns="91440" tIns="45720" rIns="91440" bIns="45720" numCol="1" anchor="t" anchorCtr="0" compatLnSpc="1">
                        <a:prstTxWarp prst="textNoShape">
                          <a:avLst/>
                        </a:prstTxWarp>
                        <a:noAutofit/>
                      </wps:bodyPr>
                    </wps:wsp>
                    <wps:wsp>
                      <wps:cNvPr id="106" name="Freeform: Shape 24" descr="decorative element"/>
                      <wps:cNvSpPr>
                        <a:spLocks/>
                      </wps:cNvSpPr>
                      <wps:spPr bwMode="auto">
                        <a:xfrm>
                          <a:off x="6496050" y="7792873"/>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F0"/>
                        </a:solidFill>
                        <a:ln>
                          <a:noFill/>
                        </a:ln>
                      </wps:spPr>
                      <wps:bodyPr vert="horz" wrap="square" lIns="91440" tIns="45720" rIns="91440" bIns="45720" numCol="1" anchor="t" anchorCtr="0" compatLnSpc="1">
                        <a:prstTxWarp prst="textNoShape">
                          <a:avLst/>
                        </a:prstTxWarp>
                        <a:noAutofit/>
                      </wps:bodyPr>
                    </wps:wsp>
                    <wps:wsp>
                      <wps:cNvPr id="107" name="Freeform 13" descr="decorative element"/>
                      <wps:cNvSpPr>
                        <a:spLocks/>
                      </wps:cNvSpPr>
                      <wps:spPr bwMode="auto">
                        <a:xfrm>
                          <a:off x="5308269" y="828533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rgbClr val="002060"/>
                        </a:solidFill>
                        <a:ln>
                          <a:noFill/>
                        </a:ln>
                      </wps:spPr>
                      <wps:bodyPr vert="horz" wrap="square" lIns="91440" tIns="45720" rIns="91440" bIns="45720" numCol="1" anchor="t" anchorCtr="0" compatLnSpc="1">
                        <a:prstTxWarp prst="textNoShape">
                          <a:avLst/>
                        </a:prstTxWarp>
                      </wps:bodyPr>
                    </wps:wsp>
                    <wps:wsp>
                      <wps:cNvPr id="108" name="Freeform 15" descr="decorative element"/>
                      <wps:cNvSpPr>
                        <a:spLocks/>
                      </wps:cNvSpPr>
                      <wps:spPr bwMode="auto">
                        <a:xfrm>
                          <a:off x="5807308" y="8685383"/>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rgbClr val="0070C0"/>
                        </a:solidFill>
                        <a:ln>
                          <a:noFill/>
                        </a:ln>
                      </wps:spPr>
                      <wps:bodyPr vert="horz" wrap="square" lIns="91440" tIns="45720" rIns="91440" bIns="45720" numCol="1" anchor="t" anchorCtr="0" compatLnSpc="1">
                        <a:prstTxWarp prst="textNoShape">
                          <a:avLst/>
                        </a:prstTxWarp>
                      </wps:bodyPr>
                    </wps:wsp>
                    <wps:wsp>
                      <wps:cNvPr id="109"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0</wp14:pctHeight>
              </wp14:sizeRelV>
            </wp:anchor>
          </w:drawing>
        </mc:Choice>
        <mc:Fallback>
          <w:pict>
            <v:group w14:anchorId="6281E12F" id="Group 11" o:spid="_x0000_s1026" style="position:absolute;margin-left:1.05pt;margin-top:1.05pt;width:594.85pt;height:840.85pt;z-index:251664384;mso-width-percent:1000;mso-position-horizontal-relative:page;mso-position-vertical-relative:page;mso-width-percent:1000" coordorigin=",-55" coordsize="77761,106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">
              <v:shape id="Freeform 5" o:spid="_x0000_s1027" alt="decorative element" style="position:absolute;top:4326;width:43172;height:10327;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" path="m2136,l,,,690r2671,l2136,xe" fillcolor="#0070c0" stroked="f">
                <v:path arrowok="t" o:connecttype="custom" o:connectlocs="3452478,0;0,0;0,1032782;4317214,1032782;3452478,0" o:connectangles="0,0,0,0,0"/>
              </v:shape>
              <v:shape id="Freeform 6" o:spid="_x0000_s1028" alt="decorative element" style="position:absolute;left:39433;top:-55;width:38323;height:6585;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" path="m2371,l,,355,440r2016,l2371,xe" fillcolor="#246b73" stroked="f">
                <v:path arrowok="t" o:connecttype="custom" o:connectlocs="3832315,0;0,0;573797,658586;3832315,658586;3832315,0" o:connectangles="0,0,0,0,0"/>
              </v:shape>
              <v:shape id="Freeform: Shape 27" o:spid="_x0000_s1029" alt="decorative element" style="position:absolute;top:91295;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" path="m,l4583908,,6694833,1543935r-5670895,l9698,1543935r-9698,l,48783r307,l,xe" fillcolor="#246b73" stroked="f">
                <v:path arrowok="t" o:connecttype="custom" o:connectlocs="0,0;4583908,0;6694833,1543935;1023938,1543935;9698,1543935;0,1543935;0,48783;307,48783" o:connectangles="0,0,0,0,0,0,0,0"/>
              </v:shape>
              <v:shape id="Freeform: Shape 24" o:spid="_x0000_s1030" alt="decorative element" style="position:absolute;left:64960;top:77928;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" path="m1280132,r,2733130l1280131,2733130r,8981l1094394,2742111r,-7l1094254,2742111,,1944324,,926510,1280132,xe" fillcolor="#00b0f0" stroked="f">
                <v:path arrowok="t" o:connecttype="custom" o:connectlocs="1280132,0;1280132,2733130;1280131,2733130;1280131,2742111;1094394,2742111;1094394,2742104;1094254,2742111;0,1944324;0,926510" o:connectangles="0,0,0,0,0,0,0,0,0"/>
              </v:shape>
              <v:shape id="Freeform 13" o:spid="_x0000_s1031" alt="decorative element" style="position:absolute;left:53082;top:82853;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" path="m760,l,593r760,587l760,946,317,604,760,266,760,xe" fillcolor="#002060" stroked="f">
                <v:path arrowok="t" o:connecttype="custom" o:connectlocs="1228410,0;0,887594;1228410,1766207;1228410,1415959;512376,904058;1228410,398145;1228410,0" o:connectangles="0,0,0,0,0,0,0"/>
              </v:shape>
              <v:shape id="Freeform 15" o:spid="_x0000_s1032" alt="decorative element" style="position:absolute;left:58073;top:86853;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" path="m443,l,338,443,680,443,xe" fillcolor="#0070c0" stroked="f">
                <v:path arrowok="t" o:connecttype="custom" o:connectlocs="716034,0;0,505913;716034,1017814;716034,0" o:connectangles="0,0,0,0"/>
              </v:shape>
              <v:rect id="Rectangle 28" o:spid="_x0000_s1033"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" filled="f" stroked="f" strokeweight="1pt"/>
              <w10:wrap anchorx="page" anchory="page"/>
            </v:group>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D741E" w14:textId="77777777" w:rsidR="00227842" w:rsidRPr="00902465" w:rsidRDefault="0050179E" w:rsidP="00FF7632">
    <w:pPr>
      <w:pStyle w:val="a3"/>
      <w:jc w:val="left"/>
      <w:rPr>
        <w:rFonts w:ascii="Dubai" w:hAnsi="Dubai" w:cs="Dubai"/>
        <w:sz w:val="32"/>
      </w:rPr>
    </w:pPr>
    <w:r>
      <w:rPr>
        <w:noProof/>
      </w:rPr>
      <mc:AlternateContent>
        <mc:Choice Requires="wps">
          <w:drawing>
            <wp:anchor distT="0" distB="0" distL="114300" distR="114300" simplePos="0" relativeHeight="251672576" behindDoc="1" locked="0" layoutInCell="1" allowOverlap="1" wp14:anchorId="0667EAE6" wp14:editId="5BAB2AB5">
              <wp:simplePos x="0" y="0"/>
              <wp:positionH relativeFrom="margin">
                <wp:align>center</wp:align>
              </wp:positionH>
              <wp:positionV relativeFrom="paragraph">
                <wp:posOffset>-462280</wp:posOffset>
              </wp:positionV>
              <wp:extent cx="6057900" cy="629920"/>
              <wp:effectExtent l="38100" t="38100" r="76200" b="74930"/>
              <wp:wrapNone/>
              <wp:docPr id="10" name="Rectangle: Rounded Corners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629920"/>
                      </a:xfrm>
                      <a:prstGeom prst="roundRect">
                        <a:avLst/>
                      </a:prstGeom>
                      <a:solidFill>
                        <a:srgbClr val="CA965C"/>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58A243B" w14:textId="77777777" w:rsidR="00227842"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201848"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227842" w:rsidRPr="00DA1B6F">
                            <w:rPr>
                              <w:rFonts w:ascii="Dubai" w:hAnsi="Dubai" w:cs="Dubai"/>
                              <w:color w:val="FFFFFF" w:themeColor="background1"/>
                              <w:sz w:val="32"/>
                              <w:szCs w:val="32"/>
                              <w:rtl/>
                            </w:rPr>
                            <w:t xml:space="preserve"> – </w:t>
                          </w:r>
                          <w:r w:rsidR="00227842" w:rsidRPr="00DA1B6F">
                            <w:rPr>
                              <w:rFonts w:ascii="Dubai" w:hAnsi="Dubai" w:cs="Dubai" w:hint="cs"/>
                              <w:color w:val="FFFFFF" w:themeColor="background1"/>
                              <w:sz w:val="32"/>
                              <w:szCs w:val="32"/>
                              <w:rtl/>
                            </w:rPr>
                            <w:t>دليل الم</w:t>
                          </w:r>
                          <w:r w:rsidR="003D183B">
                            <w:rPr>
                              <w:rFonts w:ascii="Dubai" w:hAnsi="Dubai" w:cs="Dubai" w:hint="cs"/>
                              <w:color w:val="FFFFFF" w:themeColor="background1"/>
                              <w:sz w:val="32"/>
                              <w:szCs w:val="32"/>
                              <w:rtl/>
                            </w:rPr>
                            <w:t>ت</w:t>
                          </w:r>
                          <w:r w:rsidR="00227842" w:rsidRPr="00DA1B6F">
                            <w:rPr>
                              <w:rFonts w:ascii="Dubai" w:hAnsi="Dubai" w:cs="Dubai" w:hint="cs"/>
                              <w:color w:val="FFFFFF" w:themeColor="background1"/>
                              <w:sz w:val="32"/>
                              <w:szCs w:val="32"/>
                              <w:rtl/>
                            </w:rPr>
                            <w:t>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67EAE6" id="Rectangle: Rounded Corners 10" o:spid="_x0000_s2020" style="position:absolute;left:0;text-align:left;margin-left:0;margin-top:-36.4pt;width:477pt;height:49.6pt;z-index:-251643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" fillcolor="#ca965c" stroked="f" strokeweight="1pt">
              <v:stroke joinstyle="miter"/>
              <v:shadow on="t" color="black" opacity="26214f" origin="-.5,-.5" offset=".74836mm,.74836mm"/>
              <v:textbox>
                <w:txbxContent>
                  <w:p w14:paraId="058A243B" w14:textId="77777777" w:rsidR="00227842"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201848"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227842" w:rsidRPr="00DA1B6F">
                      <w:rPr>
                        <w:rFonts w:ascii="Dubai" w:hAnsi="Dubai" w:cs="Dubai"/>
                        <w:color w:val="FFFFFF" w:themeColor="background1"/>
                        <w:sz w:val="32"/>
                        <w:szCs w:val="32"/>
                        <w:rtl/>
                      </w:rPr>
                      <w:t xml:space="preserve"> – </w:t>
                    </w:r>
                    <w:r w:rsidR="00227842" w:rsidRPr="00DA1B6F">
                      <w:rPr>
                        <w:rFonts w:ascii="Dubai" w:hAnsi="Dubai" w:cs="Dubai" w:hint="cs"/>
                        <w:color w:val="FFFFFF" w:themeColor="background1"/>
                        <w:sz w:val="32"/>
                        <w:szCs w:val="32"/>
                        <w:rtl/>
                      </w:rPr>
                      <w:t>دليل الم</w:t>
                    </w:r>
                    <w:r w:rsidR="003D183B">
                      <w:rPr>
                        <w:rFonts w:ascii="Dubai" w:hAnsi="Dubai" w:cs="Dubai" w:hint="cs"/>
                        <w:color w:val="FFFFFF" w:themeColor="background1"/>
                        <w:sz w:val="32"/>
                        <w:szCs w:val="32"/>
                        <w:rtl/>
                      </w:rPr>
                      <w:t>ت</w:t>
                    </w:r>
                    <w:r w:rsidR="00227842" w:rsidRPr="00DA1B6F">
                      <w:rPr>
                        <w:rFonts w:ascii="Dubai" w:hAnsi="Dubai" w:cs="Dubai" w:hint="cs"/>
                        <w:color w:val="FFFFFF" w:themeColor="background1"/>
                        <w:sz w:val="32"/>
                        <w:szCs w:val="32"/>
                        <w:rtl/>
                      </w:rPr>
                      <w:t>درّب</w:t>
                    </w:r>
                  </w:p>
                </w:txbxContent>
              </v:textbox>
              <w10:wrap anchorx="margin"/>
            </v:round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355DF" w14:textId="77777777" w:rsidR="00AA0F2A" w:rsidRPr="00902465" w:rsidRDefault="0050179E" w:rsidP="00FF7632">
    <w:pPr>
      <w:pStyle w:val="a3"/>
      <w:jc w:val="left"/>
      <w:rPr>
        <w:rFonts w:ascii="Dubai" w:hAnsi="Dubai" w:cs="Dubai"/>
        <w:sz w:val="32"/>
      </w:rPr>
    </w:pPr>
    <w:r>
      <w:rPr>
        <w:noProof/>
      </w:rPr>
      <mc:AlternateContent>
        <mc:Choice Requires="wps">
          <w:drawing>
            <wp:anchor distT="0" distB="0" distL="114300" distR="114300" simplePos="0" relativeHeight="251676672" behindDoc="1" locked="0" layoutInCell="1" allowOverlap="1" wp14:anchorId="730DA678" wp14:editId="6DB835CA">
              <wp:simplePos x="0" y="0"/>
              <wp:positionH relativeFrom="margin">
                <wp:align>center</wp:align>
              </wp:positionH>
              <wp:positionV relativeFrom="paragraph">
                <wp:posOffset>-462280</wp:posOffset>
              </wp:positionV>
              <wp:extent cx="6057900" cy="629920"/>
              <wp:effectExtent l="38100" t="38100" r="76200" b="74930"/>
              <wp:wrapNone/>
              <wp:docPr id="8" name="Rectangle: Rounded Corners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629920"/>
                      </a:xfrm>
                      <a:prstGeom prst="roundRect">
                        <a:avLst/>
                      </a:prstGeom>
                      <a:solidFill>
                        <a:srgbClr val="6AA684"/>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7E7D28A" w14:textId="77777777" w:rsidR="00AA0F2A"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6F4C62"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AA0F2A" w:rsidRPr="00DA1B6F">
                            <w:rPr>
                              <w:rFonts w:ascii="Dubai" w:hAnsi="Dubai" w:cs="Dubai"/>
                              <w:color w:val="FFFFFF" w:themeColor="background1"/>
                              <w:sz w:val="32"/>
                              <w:szCs w:val="32"/>
                              <w:rtl/>
                            </w:rPr>
                            <w:t xml:space="preserve"> – </w:t>
                          </w:r>
                          <w:r w:rsidR="00AA0F2A" w:rsidRPr="00DA1B6F">
                            <w:rPr>
                              <w:rFonts w:ascii="Dubai" w:hAnsi="Dubai" w:cs="Dubai" w:hint="cs"/>
                              <w:color w:val="FFFFFF" w:themeColor="background1"/>
                              <w:sz w:val="32"/>
                              <w:szCs w:val="32"/>
                              <w:rtl/>
                            </w:rPr>
                            <w:t>دليل الم</w:t>
                          </w:r>
                          <w:r w:rsidR="003D183B">
                            <w:rPr>
                              <w:rFonts w:ascii="Dubai" w:hAnsi="Dubai" w:cs="Dubai" w:hint="cs"/>
                              <w:color w:val="FFFFFF" w:themeColor="background1"/>
                              <w:sz w:val="32"/>
                              <w:szCs w:val="32"/>
                              <w:rtl/>
                            </w:rPr>
                            <w:t>ت</w:t>
                          </w:r>
                          <w:r w:rsidR="00AA0F2A" w:rsidRPr="00DA1B6F">
                            <w:rPr>
                              <w:rFonts w:ascii="Dubai" w:hAnsi="Dubai" w:cs="Dubai" w:hint="cs"/>
                              <w:color w:val="FFFFFF" w:themeColor="background1"/>
                              <w:sz w:val="32"/>
                              <w:szCs w:val="32"/>
                              <w:rtl/>
                            </w:rPr>
                            <w:t>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0DA678" id="Rectangle: Rounded Corners 8" o:spid="_x0000_s2021" style="position:absolute;left:0;text-align:left;margin-left:0;margin-top:-36.4pt;width:477pt;height:49.6pt;z-index:-251639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" fillcolor="#6aa684" stroked="f" strokeweight="1pt">
              <v:stroke joinstyle="miter"/>
              <v:shadow on="t" color="black" opacity="26214f" origin="-.5,-.5" offset=".74836mm,.74836mm"/>
              <v:textbox>
                <w:txbxContent>
                  <w:p w14:paraId="57E7D28A" w14:textId="77777777" w:rsidR="00AA0F2A"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6F4C62"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AA0F2A" w:rsidRPr="00DA1B6F">
                      <w:rPr>
                        <w:rFonts w:ascii="Dubai" w:hAnsi="Dubai" w:cs="Dubai"/>
                        <w:color w:val="FFFFFF" w:themeColor="background1"/>
                        <w:sz w:val="32"/>
                        <w:szCs w:val="32"/>
                        <w:rtl/>
                      </w:rPr>
                      <w:t xml:space="preserve"> – </w:t>
                    </w:r>
                    <w:r w:rsidR="00AA0F2A" w:rsidRPr="00DA1B6F">
                      <w:rPr>
                        <w:rFonts w:ascii="Dubai" w:hAnsi="Dubai" w:cs="Dubai" w:hint="cs"/>
                        <w:color w:val="FFFFFF" w:themeColor="background1"/>
                        <w:sz w:val="32"/>
                        <w:szCs w:val="32"/>
                        <w:rtl/>
                      </w:rPr>
                      <w:t>دليل الم</w:t>
                    </w:r>
                    <w:r w:rsidR="003D183B">
                      <w:rPr>
                        <w:rFonts w:ascii="Dubai" w:hAnsi="Dubai" w:cs="Dubai" w:hint="cs"/>
                        <w:color w:val="FFFFFF" w:themeColor="background1"/>
                        <w:sz w:val="32"/>
                        <w:szCs w:val="32"/>
                        <w:rtl/>
                      </w:rPr>
                      <w:t>ت</w:t>
                    </w:r>
                    <w:r w:rsidR="00AA0F2A" w:rsidRPr="00DA1B6F">
                      <w:rPr>
                        <w:rFonts w:ascii="Dubai" w:hAnsi="Dubai" w:cs="Dubai" w:hint="cs"/>
                        <w:color w:val="FFFFFF" w:themeColor="background1"/>
                        <w:sz w:val="32"/>
                        <w:szCs w:val="32"/>
                        <w:rtl/>
                      </w:rPr>
                      <w:t>درّب</w:t>
                    </w:r>
                  </w:p>
                </w:txbxContent>
              </v:textbox>
              <w10:wrap anchorx="margin"/>
            </v:roundrect>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5EC68" w14:textId="77777777" w:rsidR="00AA0F2A" w:rsidRPr="00902465" w:rsidRDefault="0050179E" w:rsidP="00FF7632">
    <w:pPr>
      <w:pStyle w:val="a3"/>
      <w:jc w:val="left"/>
      <w:rPr>
        <w:rFonts w:ascii="Dubai" w:hAnsi="Dubai" w:cs="Dubai"/>
        <w:sz w:val="32"/>
      </w:rPr>
    </w:pPr>
    <w:r>
      <w:rPr>
        <w:noProof/>
      </w:rPr>
      <mc:AlternateContent>
        <mc:Choice Requires="wps">
          <w:drawing>
            <wp:anchor distT="0" distB="0" distL="114300" distR="114300" simplePos="0" relativeHeight="251684864" behindDoc="1" locked="0" layoutInCell="1" allowOverlap="1" wp14:anchorId="66FD4651" wp14:editId="1D7F6C9E">
              <wp:simplePos x="0" y="0"/>
              <wp:positionH relativeFrom="margin">
                <wp:align>center</wp:align>
              </wp:positionH>
              <wp:positionV relativeFrom="paragraph">
                <wp:posOffset>-462280</wp:posOffset>
              </wp:positionV>
              <wp:extent cx="6057900" cy="629920"/>
              <wp:effectExtent l="38100" t="38100" r="95250" b="93980"/>
              <wp:wrapNone/>
              <wp:docPr id="4" name="Rectangle: Rounded Corners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7900" cy="629920"/>
                      </a:xfrm>
                      <a:prstGeom prst="roundRect">
                        <a:avLst/>
                      </a:prstGeom>
                      <a:solidFill>
                        <a:srgbClr val="6AA684"/>
                      </a:solidFill>
                      <a:ln>
                        <a:no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8CB96E3" w14:textId="77777777" w:rsidR="00AA0F2A"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8701FB"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AA0F2A" w:rsidRPr="00DA1B6F">
                            <w:rPr>
                              <w:rFonts w:ascii="Dubai" w:hAnsi="Dubai" w:cs="Dubai"/>
                              <w:color w:val="FFFFFF" w:themeColor="background1"/>
                              <w:sz w:val="32"/>
                              <w:szCs w:val="32"/>
                              <w:rtl/>
                            </w:rPr>
                            <w:t xml:space="preserve"> – </w:t>
                          </w:r>
                          <w:r w:rsidR="00AA0F2A" w:rsidRPr="00DA1B6F">
                            <w:rPr>
                              <w:rFonts w:ascii="Dubai" w:hAnsi="Dubai" w:cs="Dubai" w:hint="cs"/>
                              <w:color w:val="FFFFFF" w:themeColor="background1"/>
                              <w:sz w:val="32"/>
                              <w:szCs w:val="32"/>
                              <w:rtl/>
                            </w:rPr>
                            <w:t>دليل الم</w:t>
                          </w:r>
                          <w:r w:rsidR="003D183B">
                            <w:rPr>
                              <w:rFonts w:ascii="Dubai" w:hAnsi="Dubai" w:cs="Dubai" w:hint="cs"/>
                              <w:color w:val="FFFFFF" w:themeColor="background1"/>
                              <w:sz w:val="32"/>
                              <w:szCs w:val="32"/>
                              <w:rtl/>
                            </w:rPr>
                            <w:t>ت</w:t>
                          </w:r>
                          <w:r w:rsidR="00AA0F2A" w:rsidRPr="00DA1B6F">
                            <w:rPr>
                              <w:rFonts w:ascii="Dubai" w:hAnsi="Dubai" w:cs="Dubai" w:hint="cs"/>
                              <w:color w:val="FFFFFF" w:themeColor="background1"/>
                              <w:sz w:val="32"/>
                              <w:szCs w:val="32"/>
                              <w:rtl/>
                            </w:rPr>
                            <w:t>درّب</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FD4651" id="Rectangle: Rounded Corners 4" o:spid="_x0000_s2022" style="position:absolute;left:0;text-align:left;margin-left:0;margin-top:-36.4pt;width:477pt;height:49.6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" fillcolor="#6aa684" stroked="f" strokeweight="1pt">
              <v:stroke joinstyle="miter"/>
              <v:shadow on="t" color="black" opacity="26214f" origin="-.5,-.5" offset=".74836mm,.74836mm"/>
              <v:textbox>
                <w:txbxContent>
                  <w:p w14:paraId="48CB96E3" w14:textId="77777777" w:rsidR="00AA0F2A" w:rsidRPr="00DA1B6F" w:rsidRDefault="008020C7" w:rsidP="00423539">
                    <w:pPr>
                      <w:jc w:val="center"/>
                      <w:rPr>
                        <w:szCs w:val="32"/>
                      </w:rPr>
                    </w:pPr>
                    <w:r w:rsidRPr="00DA1B6F">
                      <w:rPr>
                        <w:rFonts w:ascii="Dubai" w:hAnsi="Dubai" w:cs="Dubai"/>
                        <w:color w:val="FFFFFF" w:themeColor="background1"/>
                        <w:sz w:val="32"/>
                        <w:szCs w:val="32"/>
                        <w:rtl/>
                      </w:rPr>
                      <w:t xml:space="preserve">تطوير القيادة الإدارية </w:t>
                    </w:r>
                    <w:r w:rsidR="008701FB" w:rsidRPr="00DA1B6F">
                      <w:rPr>
                        <w:rFonts w:ascii="Dubai" w:hAnsi="Dubai" w:cs="Dubai" w:hint="cs"/>
                        <w:color w:val="FFFFFF" w:themeColor="background1"/>
                        <w:sz w:val="32"/>
                        <w:szCs w:val="32"/>
                        <w:rtl/>
                      </w:rPr>
                      <w:t>وتخطيط</w:t>
                    </w:r>
                    <w:r w:rsidRPr="00DA1B6F">
                      <w:rPr>
                        <w:rFonts w:ascii="Dubai" w:hAnsi="Dubai" w:cs="Dubai"/>
                        <w:color w:val="FFFFFF" w:themeColor="background1"/>
                        <w:sz w:val="32"/>
                        <w:szCs w:val="32"/>
                        <w:rtl/>
                      </w:rPr>
                      <w:t xml:space="preserve"> التعاقب القيادي</w:t>
                    </w:r>
                    <w:r w:rsidR="00AA0F2A" w:rsidRPr="00DA1B6F">
                      <w:rPr>
                        <w:rFonts w:ascii="Dubai" w:hAnsi="Dubai" w:cs="Dubai"/>
                        <w:color w:val="FFFFFF" w:themeColor="background1"/>
                        <w:sz w:val="32"/>
                        <w:szCs w:val="32"/>
                        <w:rtl/>
                      </w:rPr>
                      <w:t xml:space="preserve"> – </w:t>
                    </w:r>
                    <w:r w:rsidR="00AA0F2A" w:rsidRPr="00DA1B6F">
                      <w:rPr>
                        <w:rFonts w:ascii="Dubai" w:hAnsi="Dubai" w:cs="Dubai" w:hint="cs"/>
                        <w:color w:val="FFFFFF" w:themeColor="background1"/>
                        <w:sz w:val="32"/>
                        <w:szCs w:val="32"/>
                        <w:rtl/>
                      </w:rPr>
                      <w:t>دليل الم</w:t>
                    </w:r>
                    <w:r w:rsidR="003D183B">
                      <w:rPr>
                        <w:rFonts w:ascii="Dubai" w:hAnsi="Dubai" w:cs="Dubai" w:hint="cs"/>
                        <w:color w:val="FFFFFF" w:themeColor="background1"/>
                        <w:sz w:val="32"/>
                        <w:szCs w:val="32"/>
                        <w:rtl/>
                      </w:rPr>
                      <w:t>ت</w:t>
                    </w:r>
                    <w:r w:rsidR="00AA0F2A" w:rsidRPr="00DA1B6F">
                      <w:rPr>
                        <w:rFonts w:ascii="Dubai" w:hAnsi="Dubai" w:cs="Dubai" w:hint="cs"/>
                        <w:color w:val="FFFFFF" w:themeColor="background1"/>
                        <w:sz w:val="32"/>
                        <w:szCs w:val="32"/>
                        <w:rtl/>
                      </w:rPr>
                      <w:t>درّب</w:t>
                    </w:r>
                  </w:p>
                </w:txbxContent>
              </v:textbox>
              <w10:wrap anchorx="margin"/>
            </v:round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6" type="#_x0000_t75" style="width:399.75pt;height:373.5pt" o:bullet="t">
        <v:imagedata r:id="rId1" o:title="Picture1"/>
      </v:shape>
    </w:pict>
  </w:numPicBullet>
  <w:numPicBullet w:numPicBulletId="1">
    <w:pict>
      <v:shape id="_x0000_i1097" type="#_x0000_t75" style="width:69.75pt;height:67.5pt" o:bullet="t">
        <v:imagedata r:id="rId2" o:title="pic7"/>
      </v:shape>
    </w:pict>
  </w:numPicBullet>
  <w:numPicBullet w:numPicBulletId="2">
    <w:pict>
      <v:shape w14:anchorId="641ED891" id="_x0000_i1098" type="#_x0000_t75" style="width:302.25pt;height:292.5pt" o:bullet="t">
        <v:imagedata r:id="rId3" o:title="Picture5"/>
      </v:shape>
    </w:pict>
  </w:numPicBullet>
  <w:numPicBullet w:numPicBulletId="3">
    <w:pict>
      <v:shape id="_x0000_i1099" type="#_x0000_t75" style="width:81pt;height:66.75pt" o:bullet="t">
        <v:imagedata r:id="rId4" o:title="Picture9"/>
      </v:shape>
    </w:pict>
  </w:numPicBullet>
  <w:numPicBullet w:numPicBulletId="4">
    <w:pict>
      <v:shape id="_x0000_i1100" type="#_x0000_t75" style="width:399pt;height:398.25pt" o:bullet="t">
        <v:imagedata r:id="rId5" o:title="لمبة"/>
      </v:shape>
    </w:pict>
  </w:numPicBullet>
  <w:abstractNum w:abstractNumId="0" w15:restartNumberingAfterBreak="0">
    <w:nsid w:val="01AB3E4B"/>
    <w:multiLevelType w:val="hybridMultilevel"/>
    <w:tmpl w:val="A364A192"/>
    <w:lvl w:ilvl="0" w:tplc="AB3C9964">
      <w:start w:val="1"/>
      <w:numFmt w:val="bullet"/>
      <w:suff w:val="space"/>
      <w:lvlText w:val=""/>
      <w:lvlPicBulletId w:val="3"/>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317758"/>
    <w:multiLevelType w:val="hybridMultilevel"/>
    <w:tmpl w:val="9ECC9C72"/>
    <w:lvl w:ilvl="0" w:tplc="45BA4D90">
      <w:start w:val="1"/>
      <w:numFmt w:val="bullet"/>
      <w:lvlText w:val=""/>
      <w:lvlJc w:val="left"/>
      <w:pPr>
        <w:ind w:left="360" w:hanging="360"/>
      </w:pPr>
      <w:rPr>
        <w:rFonts w:ascii="Wingdings" w:hAnsi="Wingdings" w:cs="Wingdings" w:hint="default"/>
        <w:color w:val="0070C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12160DA3"/>
    <w:multiLevelType w:val="multilevel"/>
    <w:tmpl w:val="AEB288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6F4DB3"/>
    <w:multiLevelType w:val="hybridMultilevel"/>
    <w:tmpl w:val="27A8CE6C"/>
    <w:lvl w:ilvl="0" w:tplc="91B8A894">
      <w:start w:val="1"/>
      <w:numFmt w:val="decimal"/>
      <w:lvlText w:val="%1."/>
      <w:lvlJc w:val="left"/>
      <w:pPr>
        <w:ind w:left="360" w:hanging="360"/>
      </w:pPr>
      <w:rPr>
        <w:rFonts w:hint="default"/>
        <w:sz w:val="3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846C2D"/>
    <w:multiLevelType w:val="hybridMultilevel"/>
    <w:tmpl w:val="75524830"/>
    <w:lvl w:ilvl="0" w:tplc="3264A10C">
      <w:start w:val="1"/>
      <w:numFmt w:val="decimal"/>
      <w:lvlText w:val="%1."/>
      <w:lvlJc w:val="left"/>
      <w:pPr>
        <w:ind w:left="360" w:hanging="360"/>
      </w:pPr>
      <w:rPr>
        <w:rFonts w:hint="default"/>
      </w:rPr>
    </w:lvl>
    <w:lvl w:ilvl="1" w:tplc="08090019" w:tentative="1">
      <w:start w:val="1"/>
      <w:numFmt w:val="lowerLetter"/>
      <w:lvlText w:val="%2."/>
      <w:lvlJc w:val="left"/>
      <w:pPr>
        <w:ind w:left="1743" w:hanging="360"/>
      </w:pPr>
    </w:lvl>
    <w:lvl w:ilvl="2" w:tplc="0809001B" w:tentative="1">
      <w:start w:val="1"/>
      <w:numFmt w:val="lowerRoman"/>
      <w:lvlText w:val="%3."/>
      <w:lvlJc w:val="right"/>
      <w:pPr>
        <w:ind w:left="2463" w:hanging="180"/>
      </w:pPr>
    </w:lvl>
    <w:lvl w:ilvl="3" w:tplc="0809000F" w:tentative="1">
      <w:start w:val="1"/>
      <w:numFmt w:val="decimal"/>
      <w:lvlText w:val="%4."/>
      <w:lvlJc w:val="left"/>
      <w:pPr>
        <w:ind w:left="3183" w:hanging="360"/>
      </w:pPr>
    </w:lvl>
    <w:lvl w:ilvl="4" w:tplc="08090019" w:tentative="1">
      <w:start w:val="1"/>
      <w:numFmt w:val="lowerLetter"/>
      <w:lvlText w:val="%5."/>
      <w:lvlJc w:val="left"/>
      <w:pPr>
        <w:ind w:left="3903" w:hanging="360"/>
      </w:pPr>
    </w:lvl>
    <w:lvl w:ilvl="5" w:tplc="0809001B" w:tentative="1">
      <w:start w:val="1"/>
      <w:numFmt w:val="lowerRoman"/>
      <w:lvlText w:val="%6."/>
      <w:lvlJc w:val="right"/>
      <w:pPr>
        <w:ind w:left="4623" w:hanging="180"/>
      </w:pPr>
    </w:lvl>
    <w:lvl w:ilvl="6" w:tplc="0809000F" w:tentative="1">
      <w:start w:val="1"/>
      <w:numFmt w:val="decimal"/>
      <w:lvlText w:val="%7."/>
      <w:lvlJc w:val="left"/>
      <w:pPr>
        <w:ind w:left="5343" w:hanging="360"/>
      </w:pPr>
    </w:lvl>
    <w:lvl w:ilvl="7" w:tplc="08090019" w:tentative="1">
      <w:start w:val="1"/>
      <w:numFmt w:val="lowerLetter"/>
      <w:lvlText w:val="%8."/>
      <w:lvlJc w:val="left"/>
      <w:pPr>
        <w:ind w:left="6063" w:hanging="360"/>
      </w:pPr>
    </w:lvl>
    <w:lvl w:ilvl="8" w:tplc="0809001B" w:tentative="1">
      <w:start w:val="1"/>
      <w:numFmt w:val="lowerRoman"/>
      <w:lvlText w:val="%9."/>
      <w:lvlJc w:val="right"/>
      <w:pPr>
        <w:ind w:left="6783" w:hanging="180"/>
      </w:pPr>
    </w:lvl>
  </w:abstractNum>
  <w:abstractNum w:abstractNumId="6" w15:restartNumberingAfterBreak="0">
    <w:nsid w:val="140C3827"/>
    <w:multiLevelType w:val="hybridMultilevel"/>
    <w:tmpl w:val="1CB464F2"/>
    <w:lvl w:ilvl="0" w:tplc="0F9C5AEE">
      <w:start w:val="1"/>
      <w:numFmt w:val="decimal"/>
      <w:lvlText w:val="%1."/>
      <w:lvlJc w:val="left"/>
      <w:pPr>
        <w:ind w:left="360" w:hanging="360"/>
      </w:pPr>
      <w:rPr>
        <w:b w:val="0"/>
        <w:bCs w:val="0"/>
        <w:color w:val="000000" w:themeColor="text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4373F2D"/>
    <w:multiLevelType w:val="hybridMultilevel"/>
    <w:tmpl w:val="558EBC62"/>
    <w:lvl w:ilvl="0" w:tplc="CF1639C4">
      <w:start w:val="1"/>
      <w:numFmt w:val="bullet"/>
      <w:suff w:val="space"/>
      <w:lvlText w:val=""/>
      <w:lvlPicBulletId w:val="0"/>
      <w:lvlJc w:val="left"/>
      <w:pPr>
        <w:ind w:left="720" w:hanging="360"/>
      </w:pPr>
      <w:rPr>
        <w:rFonts w:ascii="Symbol" w:hAnsi="Symbol" w:cs="Wingdings"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B16B78"/>
    <w:multiLevelType w:val="hybridMultilevel"/>
    <w:tmpl w:val="009E031C"/>
    <w:lvl w:ilvl="0" w:tplc="9684AE04">
      <w:start w:val="1"/>
      <w:numFmt w:val="bullet"/>
      <w:suff w:val="space"/>
      <w:lvlText w:val=""/>
      <w:lvlPicBulletId w:val="4"/>
      <w:lvlJc w:val="left"/>
      <w:pPr>
        <w:ind w:left="720" w:hanging="360"/>
      </w:pPr>
      <w:rPr>
        <w:rFonts w:ascii="Symbol" w:hAnsi="Symbol" w:cs="Wingdings" w:hint="default"/>
        <w:color w:val="auto"/>
        <w:sz w:val="40"/>
        <w:szCs w:val="4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8327B7A"/>
    <w:multiLevelType w:val="hybridMultilevel"/>
    <w:tmpl w:val="EFA890FE"/>
    <w:lvl w:ilvl="0" w:tplc="C1E64236">
      <w:start w:val="1"/>
      <w:numFmt w:val="decimal"/>
      <w:lvlText w:val="%1."/>
      <w:lvlJc w:val="left"/>
      <w:pPr>
        <w:ind w:left="360" w:hanging="360"/>
      </w:pPr>
      <w:rPr>
        <w:rFonts w:ascii="Adobe Arabic" w:hAnsi="Adobe Arabic" w:cs="Adobe Arabic" w:hint="default"/>
        <w:b w:val="0"/>
        <w:bCs w:val="0"/>
        <w:i w:val="0"/>
        <w:iCs w:val="0"/>
        <w:sz w:val="36"/>
        <w:szCs w:val="36"/>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881D17"/>
    <w:multiLevelType w:val="hybridMultilevel"/>
    <w:tmpl w:val="7D6C142E"/>
    <w:lvl w:ilvl="0" w:tplc="04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64771D"/>
    <w:multiLevelType w:val="hybridMultilevel"/>
    <w:tmpl w:val="4A7AA106"/>
    <w:lvl w:ilvl="0" w:tplc="09904288">
      <w:start w:val="1"/>
      <w:numFmt w:val="bullet"/>
      <w:suff w:val="space"/>
      <w:lvlText w:val=""/>
      <w:lvlPicBulletId w:val="4"/>
      <w:lvlJc w:val="left"/>
      <w:pPr>
        <w:ind w:left="720" w:hanging="360"/>
      </w:pPr>
      <w:rPr>
        <w:rFonts w:ascii="Symbol" w:hAnsi="Symbol" w:cs="Wingdings" w:hint="default"/>
        <w:color w:val="auto"/>
        <w:sz w:val="40"/>
        <w:szCs w:val="4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412112B"/>
    <w:multiLevelType w:val="hybridMultilevel"/>
    <w:tmpl w:val="8D0C7C70"/>
    <w:lvl w:ilvl="0" w:tplc="535082D8">
      <w:start w:val="1"/>
      <w:numFmt w:val="bullet"/>
      <w:suff w:val="space"/>
      <w:lvlText w:val=""/>
      <w:lvlPicBulletId w:val="1"/>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EAD5BB9"/>
    <w:multiLevelType w:val="hybridMultilevel"/>
    <w:tmpl w:val="542A6A82"/>
    <w:lvl w:ilvl="0" w:tplc="C2F6136A">
      <w:start w:val="1"/>
      <w:numFmt w:val="bullet"/>
      <w:suff w:val="space"/>
      <w:lvlText w:val=""/>
      <w:lvlPicBulletId w:val="3"/>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32582686"/>
    <w:multiLevelType w:val="hybridMultilevel"/>
    <w:tmpl w:val="3FA60FAC"/>
    <w:lvl w:ilvl="0" w:tplc="04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624333C"/>
    <w:multiLevelType w:val="hybridMultilevel"/>
    <w:tmpl w:val="7492A44A"/>
    <w:lvl w:ilvl="0" w:tplc="0F9C5AEE">
      <w:start w:val="1"/>
      <w:numFmt w:val="decimal"/>
      <w:lvlText w:val="%1."/>
      <w:lvlJc w:val="left"/>
      <w:pPr>
        <w:ind w:left="720" w:hanging="360"/>
      </w:pPr>
      <w:rPr>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6FB066E"/>
    <w:multiLevelType w:val="hybridMultilevel"/>
    <w:tmpl w:val="E0DCE468"/>
    <w:lvl w:ilvl="0" w:tplc="61488674">
      <w:start w:val="1"/>
      <w:numFmt w:val="bullet"/>
      <w:suff w:val="space"/>
      <w:lvlText w:val=""/>
      <w:lvlPicBulletId w:val="1"/>
      <w:lvlJc w:val="left"/>
      <w:pPr>
        <w:ind w:left="360" w:hanging="360"/>
      </w:pPr>
      <w:rPr>
        <w:rFonts w:ascii="Symbol" w:hAnsi="Symbol" w:hint="default"/>
        <w:color w:val="auto"/>
        <w:sz w:val="44"/>
        <w:szCs w:val="4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39B51B05"/>
    <w:multiLevelType w:val="hybridMultilevel"/>
    <w:tmpl w:val="9A16B4D6"/>
    <w:lvl w:ilvl="0" w:tplc="45BA4D90">
      <w:start w:val="1"/>
      <w:numFmt w:val="bullet"/>
      <w:lvlText w:val=""/>
      <w:lvlJc w:val="left"/>
      <w:pPr>
        <w:ind w:left="360" w:hanging="360"/>
      </w:pPr>
      <w:rPr>
        <w:rFonts w:ascii="Wingdings" w:hAnsi="Wingdings" w:cs="Wingdings" w:hint="default"/>
        <w:color w:val="0070C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C1B17D5"/>
    <w:multiLevelType w:val="hybridMultilevel"/>
    <w:tmpl w:val="DEB444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D302324"/>
    <w:multiLevelType w:val="hybridMultilevel"/>
    <w:tmpl w:val="E5FA639A"/>
    <w:lvl w:ilvl="0" w:tplc="93FA566E">
      <w:start w:val="1"/>
      <w:numFmt w:val="decimal"/>
      <w:lvlText w:val="%1."/>
      <w:lvlJc w:val="left"/>
      <w:pPr>
        <w:ind w:left="360" w:hanging="360"/>
      </w:pPr>
      <w:rPr>
        <w:rFonts w:ascii="Adobe Arabic" w:hAnsi="Adobe Arabic" w:cs="Adobe Arabic" w:hint="default"/>
        <w:i w:val="0"/>
        <w:iCs w:val="0"/>
        <w:sz w:val="36"/>
        <w:szCs w:val="36"/>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46356F6"/>
    <w:multiLevelType w:val="hybridMultilevel"/>
    <w:tmpl w:val="C1E2A428"/>
    <w:lvl w:ilvl="0" w:tplc="BD68C1F2">
      <w:start w:val="1"/>
      <w:numFmt w:val="decimal"/>
      <w:lvlText w:val="%1."/>
      <w:lvlJc w:val="left"/>
      <w:pPr>
        <w:ind w:left="440" w:hanging="44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55E5B31"/>
    <w:multiLevelType w:val="hybridMultilevel"/>
    <w:tmpl w:val="BB86BE28"/>
    <w:lvl w:ilvl="0" w:tplc="13EA4CA8">
      <w:start w:val="1"/>
      <w:numFmt w:val="bullet"/>
      <w:suff w:val="space"/>
      <w:lvlText w:val=""/>
      <w:lvlPicBulletId w:val="1"/>
      <w:lvlJc w:val="left"/>
      <w:pPr>
        <w:ind w:left="360" w:hanging="360"/>
      </w:pPr>
      <w:rPr>
        <w:rFonts w:ascii="Symbol" w:hAnsi="Symbol" w:hint="default"/>
        <w:color w:val="auto"/>
        <w:sz w:val="40"/>
        <w:szCs w:val="4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A4E6136"/>
    <w:multiLevelType w:val="hybridMultilevel"/>
    <w:tmpl w:val="2A5C5642"/>
    <w:lvl w:ilvl="0" w:tplc="04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4A7936FE"/>
    <w:multiLevelType w:val="hybridMultilevel"/>
    <w:tmpl w:val="E9F051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AA44769"/>
    <w:multiLevelType w:val="hybridMultilevel"/>
    <w:tmpl w:val="4C98BA16"/>
    <w:lvl w:ilvl="0" w:tplc="E1BA5DEA">
      <w:start w:val="1"/>
      <w:numFmt w:val="bullet"/>
      <w:suff w:val="space"/>
      <w:lvlText w:val=""/>
      <w:lvlPicBulletId w:val="2"/>
      <w:lvlJc w:val="left"/>
      <w:pPr>
        <w:ind w:left="720" w:hanging="360"/>
      </w:pPr>
      <w:rPr>
        <w:rFonts w:ascii="Symbol" w:hAnsi="Symbol" w:hint="default"/>
        <w:color w:val="auto"/>
        <w:sz w:val="40"/>
        <w:szCs w:val="4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B221908"/>
    <w:multiLevelType w:val="hybridMultilevel"/>
    <w:tmpl w:val="8DD83E02"/>
    <w:lvl w:ilvl="0" w:tplc="930CA7FA">
      <w:start w:val="1"/>
      <w:numFmt w:val="bullet"/>
      <w:suff w:val="space"/>
      <w:lvlText w:val=""/>
      <w:lvlPicBulletId w:val="3"/>
      <w:lvlJc w:val="left"/>
      <w:pPr>
        <w:ind w:left="72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4BB5158F"/>
    <w:multiLevelType w:val="hybridMultilevel"/>
    <w:tmpl w:val="A82AE168"/>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9B25479"/>
    <w:multiLevelType w:val="hybridMultilevel"/>
    <w:tmpl w:val="D0D4EE5A"/>
    <w:lvl w:ilvl="0" w:tplc="47AC1F2A">
      <w:start w:val="1"/>
      <w:numFmt w:val="bullet"/>
      <w:suff w:val="space"/>
      <w:lvlText w:val=""/>
      <w:lvlPicBulletId w:val="2"/>
      <w:lvlJc w:val="left"/>
      <w:pPr>
        <w:ind w:left="360" w:hanging="360"/>
      </w:pPr>
      <w:rPr>
        <w:rFonts w:ascii="Symbol" w:hAnsi="Symbol" w:hint="default"/>
        <w:color w:val="auto"/>
        <w:sz w:val="40"/>
        <w:szCs w:val="4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5D845160"/>
    <w:multiLevelType w:val="hybridMultilevel"/>
    <w:tmpl w:val="518AA640"/>
    <w:lvl w:ilvl="0" w:tplc="04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EA35F3C"/>
    <w:multiLevelType w:val="hybridMultilevel"/>
    <w:tmpl w:val="B64AE2DE"/>
    <w:lvl w:ilvl="0" w:tplc="3264A10C">
      <w:start w:val="1"/>
      <w:numFmt w:val="decimal"/>
      <w:lvlText w:val="%1."/>
      <w:lvlJc w:val="left"/>
      <w:pPr>
        <w:ind w:left="360" w:hanging="360"/>
      </w:pPr>
      <w:rPr>
        <w:rFonts w:hint="default"/>
      </w:rPr>
    </w:lvl>
    <w:lvl w:ilvl="1" w:tplc="08090019" w:tentative="1">
      <w:start w:val="1"/>
      <w:numFmt w:val="lowerLetter"/>
      <w:lvlText w:val="%2."/>
      <w:lvlJc w:val="left"/>
      <w:pPr>
        <w:ind w:left="1743" w:hanging="360"/>
      </w:pPr>
    </w:lvl>
    <w:lvl w:ilvl="2" w:tplc="0809001B" w:tentative="1">
      <w:start w:val="1"/>
      <w:numFmt w:val="lowerRoman"/>
      <w:lvlText w:val="%3."/>
      <w:lvlJc w:val="right"/>
      <w:pPr>
        <w:ind w:left="2463" w:hanging="180"/>
      </w:pPr>
    </w:lvl>
    <w:lvl w:ilvl="3" w:tplc="0809000F" w:tentative="1">
      <w:start w:val="1"/>
      <w:numFmt w:val="decimal"/>
      <w:lvlText w:val="%4."/>
      <w:lvlJc w:val="left"/>
      <w:pPr>
        <w:ind w:left="3183" w:hanging="360"/>
      </w:pPr>
    </w:lvl>
    <w:lvl w:ilvl="4" w:tplc="08090019" w:tentative="1">
      <w:start w:val="1"/>
      <w:numFmt w:val="lowerLetter"/>
      <w:lvlText w:val="%5."/>
      <w:lvlJc w:val="left"/>
      <w:pPr>
        <w:ind w:left="3903" w:hanging="360"/>
      </w:pPr>
    </w:lvl>
    <w:lvl w:ilvl="5" w:tplc="0809001B" w:tentative="1">
      <w:start w:val="1"/>
      <w:numFmt w:val="lowerRoman"/>
      <w:lvlText w:val="%6."/>
      <w:lvlJc w:val="right"/>
      <w:pPr>
        <w:ind w:left="4623" w:hanging="180"/>
      </w:pPr>
    </w:lvl>
    <w:lvl w:ilvl="6" w:tplc="0809000F" w:tentative="1">
      <w:start w:val="1"/>
      <w:numFmt w:val="decimal"/>
      <w:lvlText w:val="%7."/>
      <w:lvlJc w:val="left"/>
      <w:pPr>
        <w:ind w:left="5343" w:hanging="360"/>
      </w:pPr>
    </w:lvl>
    <w:lvl w:ilvl="7" w:tplc="08090019" w:tentative="1">
      <w:start w:val="1"/>
      <w:numFmt w:val="lowerLetter"/>
      <w:lvlText w:val="%8."/>
      <w:lvlJc w:val="left"/>
      <w:pPr>
        <w:ind w:left="6063" w:hanging="360"/>
      </w:pPr>
    </w:lvl>
    <w:lvl w:ilvl="8" w:tplc="0809001B" w:tentative="1">
      <w:start w:val="1"/>
      <w:numFmt w:val="lowerRoman"/>
      <w:lvlText w:val="%9."/>
      <w:lvlJc w:val="right"/>
      <w:pPr>
        <w:ind w:left="6783" w:hanging="180"/>
      </w:pPr>
    </w:lvl>
  </w:abstractNum>
  <w:abstractNum w:abstractNumId="32" w15:restartNumberingAfterBreak="0">
    <w:nsid w:val="607F363B"/>
    <w:multiLevelType w:val="hybridMultilevel"/>
    <w:tmpl w:val="21A41422"/>
    <w:lvl w:ilvl="0" w:tplc="7760FA9A">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4A73860"/>
    <w:multiLevelType w:val="hybridMultilevel"/>
    <w:tmpl w:val="63E010DC"/>
    <w:lvl w:ilvl="0" w:tplc="9772666C">
      <w:start w:val="1"/>
      <w:numFmt w:val="bullet"/>
      <w:pStyle w:val="3"/>
      <w:suff w:val="space"/>
      <w:lvlText w:val=""/>
      <w:lvlPicBulletId w:val="1"/>
      <w:lvlJc w:val="left"/>
      <w:pPr>
        <w:ind w:left="720" w:hanging="360"/>
      </w:pPr>
      <w:rPr>
        <w:rFonts w:ascii="Symbol" w:hAnsi="Symbol" w:hint="default"/>
        <w:color w:val="auto"/>
        <w:sz w:val="40"/>
        <w:szCs w:val="4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56E671F"/>
    <w:multiLevelType w:val="hybridMultilevel"/>
    <w:tmpl w:val="CD4A253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69E70DE5"/>
    <w:multiLevelType w:val="hybridMultilevel"/>
    <w:tmpl w:val="6C50AB9E"/>
    <w:lvl w:ilvl="0" w:tplc="04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6A3E0B0D"/>
    <w:multiLevelType w:val="hybridMultilevel"/>
    <w:tmpl w:val="33662622"/>
    <w:lvl w:ilvl="0" w:tplc="04090009">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5411F79"/>
    <w:multiLevelType w:val="hybridMultilevel"/>
    <w:tmpl w:val="5DCE46C0"/>
    <w:lvl w:ilvl="0" w:tplc="0F9C5AEE">
      <w:start w:val="1"/>
      <w:numFmt w:val="decimal"/>
      <w:lvlText w:val="%1."/>
      <w:lvlJc w:val="left"/>
      <w:pPr>
        <w:ind w:left="360" w:hanging="360"/>
      </w:pPr>
      <w:rPr>
        <w:b w:val="0"/>
        <w:bCs w:val="0"/>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5EA6FAC"/>
    <w:multiLevelType w:val="hybridMultilevel"/>
    <w:tmpl w:val="F3C6AA3E"/>
    <w:lvl w:ilvl="0" w:tplc="91B8A894">
      <w:start w:val="1"/>
      <w:numFmt w:val="decimal"/>
      <w:lvlText w:val="%1."/>
      <w:lvlJc w:val="left"/>
      <w:pPr>
        <w:ind w:left="720" w:hanging="360"/>
      </w:pPr>
      <w:rPr>
        <w:rFonts w:hint="default"/>
        <w:sz w:val="3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6D9245D"/>
    <w:multiLevelType w:val="hybridMultilevel"/>
    <w:tmpl w:val="68E6A3D8"/>
    <w:lvl w:ilvl="0" w:tplc="17929430">
      <w:start w:val="1"/>
      <w:numFmt w:val="bullet"/>
      <w:lvlText w:val=""/>
      <w:lvlJc w:val="left"/>
      <w:pPr>
        <w:ind w:left="720" w:hanging="360"/>
      </w:pPr>
      <w:rPr>
        <w:rFonts w:ascii="Wingdings" w:hAnsi="Wingdings" w:hint="default"/>
        <w:color w:val="000000" w:themeColor="text1"/>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E807D0"/>
    <w:multiLevelType w:val="hybridMultilevel"/>
    <w:tmpl w:val="BAC0ECDC"/>
    <w:lvl w:ilvl="0" w:tplc="93FA566E">
      <w:start w:val="1"/>
      <w:numFmt w:val="decimal"/>
      <w:lvlText w:val="%1."/>
      <w:lvlJc w:val="left"/>
      <w:pPr>
        <w:ind w:left="360" w:hanging="360"/>
      </w:pPr>
      <w:rPr>
        <w:rFonts w:ascii="Adobe Arabic" w:hAnsi="Adobe Arabic" w:cs="Adobe Arabic" w:hint="default"/>
        <w:i w:val="0"/>
        <w:iCs w:val="0"/>
        <w:sz w:val="36"/>
        <w:szCs w:val="3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EC52E5B"/>
    <w:multiLevelType w:val="hybridMultilevel"/>
    <w:tmpl w:val="997CB840"/>
    <w:lvl w:ilvl="0" w:tplc="F8A0A38A">
      <w:start w:val="1"/>
      <w:numFmt w:val="bullet"/>
      <w:lvlText w:val=""/>
      <w:lvlJc w:val="left"/>
      <w:pPr>
        <w:ind w:left="360" w:hanging="360"/>
      </w:pPr>
      <w:rPr>
        <w:rFonts w:ascii="Wingdings 3" w:hAnsi="Wingdings 3" w:hint="default"/>
        <w:sz w:val="32"/>
        <w:szCs w:val="3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553661068">
    <w:abstractNumId w:val="21"/>
  </w:num>
  <w:num w:numId="2" w16cid:durableId="1719738868">
    <w:abstractNumId w:val="39"/>
  </w:num>
  <w:num w:numId="3" w16cid:durableId="1929385013">
    <w:abstractNumId w:val="11"/>
  </w:num>
  <w:num w:numId="4" w16cid:durableId="139032963">
    <w:abstractNumId w:val="1"/>
  </w:num>
  <w:num w:numId="5" w16cid:durableId="1177308642">
    <w:abstractNumId w:val="33"/>
  </w:num>
  <w:num w:numId="6" w16cid:durableId="467405385">
    <w:abstractNumId w:val="33"/>
    <w:lvlOverride w:ilvl="0">
      <w:startOverride w:val="1"/>
    </w:lvlOverride>
  </w:num>
  <w:num w:numId="7" w16cid:durableId="1497646329">
    <w:abstractNumId w:val="6"/>
  </w:num>
  <w:num w:numId="8" w16cid:durableId="259996283">
    <w:abstractNumId w:val="26"/>
  </w:num>
  <w:num w:numId="9" w16cid:durableId="440029404">
    <w:abstractNumId w:val="28"/>
  </w:num>
  <w:num w:numId="10" w16cid:durableId="2005549432">
    <w:abstractNumId w:val="27"/>
  </w:num>
  <w:num w:numId="11" w16cid:durableId="1058091672">
    <w:abstractNumId w:val="2"/>
  </w:num>
  <w:num w:numId="12" w16cid:durableId="286400828">
    <w:abstractNumId w:val="12"/>
  </w:num>
  <w:num w:numId="13" w16cid:durableId="1040208567">
    <w:abstractNumId w:val="37"/>
  </w:num>
  <w:num w:numId="14" w16cid:durableId="140461001">
    <w:abstractNumId w:val="38"/>
  </w:num>
  <w:num w:numId="15" w16cid:durableId="1815178494">
    <w:abstractNumId w:val="10"/>
  </w:num>
  <w:num w:numId="16" w16cid:durableId="1304309004">
    <w:abstractNumId w:val="16"/>
  </w:num>
  <w:num w:numId="17" w16cid:durableId="1107312456">
    <w:abstractNumId w:val="35"/>
  </w:num>
  <w:num w:numId="18" w16cid:durableId="705181844">
    <w:abstractNumId w:val="4"/>
  </w:num>
  <w:num w:numId="19" w16cid:durableId="184296989">
    <w:abstractNumId w:val="31"/>
  </w:num>
  <w:num w:numId="20" w16cid:durableId="1177304081">
    <w:abstractNumId w:val="5"/>
  </w:num>
  <w:num w:numId="21" w16cid:durableId="851064085">
    <w:abstractNumId w:val="0"/>
  </w:num>
  <w:num w:numId="22" w16cid:durableId="1157846174">
    <w:abstractNumId w:val="36"/>
  </w:num>
  <w:num w:numId="23" w16cid:durableId="2123574619">
    <w:abstractNumId w:val="22"/>
  </w:num>
  <w:num w:numId="24" w16cid:durableId="599800930">
    <w:abstractNumId w:val="23"/>
  </w:num>
  <w:num w:numId="25" w16cid:durableId="2027631275">
    <w:abstractNumId w:val="30"/>
  </w:num>
  <w:num w:numId="26" w16cid:durableId="195393093">
    <w:abstractNumId w:val="41"/>
  </w:num>
  <w:num w:numId="27" w16cid:durableId="595480566">
    <w:abstractNumId w:val="18"/>
  </w:num>
  <w:num w:numId="28" w16cid:durableId="1839616644">
    <w:abstractNumId w:val="25"/>
  </w:num>
  <w:num w:numId="29" w16cid:durableId="1708215156">
    <w:abstractNumId w:val="29"/>
  </w:num>
  <w:num w:numId="30" w16cid:durableId="303387345">
    <w:abstractNumId w:val="34"/>
  </w:num>
  <w:num w:numId="31" w16cid:durableId="2001155523">
    <w:abstractNumId w:val="13"/>
  </w:num>
  <w:num w:numId="32" w16cid:durableId="1989020019">
    <w:abstractNumId w:val="17"/>
  </w:num>
  <w:num w:numId="33" w16cid:durableId="2112894570">
    <w:abstractNumId w:val="20"/>
  </w:num>
  <w:num w:numId="34" w16cid:durableId="787042105">
    <w:abstractNumId w:val="15"/>
  </w:num>
  <w:num w:numId="35" w16cid:durableId="540899788">
    <w:abstractNumId w:val="40"/>
  </w:num>
  <w:num w:numId="36" w16cid:durableId="1174689558">
    <w:abstractNumId w:val="9"/>
  </w:num>
  <w:num w:numId="37" w16cid:durableId="1224294430">
    <w:abstractNumId w:val="3"/>
  </w:num>
  <w:num w:numId="38" w16cid:durableId="1805006200">
    <w:abstractNumId w:val="14"/>
  </w:num>
  <w:num w:numId="39" w16cid:durableId="856965690">
    <w:abstractNumId w:val="7"/>
  </w:num>
  <w:num w:numId="40" w16cid:durableId="289013880">
    <w:abstractNumId w:val="32"/>
  </w:num>
  <w:num w:numId="41" w16cid:durableId="580679058">
    <w:abstractNumId w:val="8"/>
  </w:num>
  <w:num w:numId="42" w16cid:durableId="939144511">
    <w:abstractNumId w:val="24"/>
  </w:num>
  <w:num w:numId="43" w16cid:durableId="2017229219">
    <w:abstractNumId w:val="1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020C7"/>
    <w:rsid w:val="0001549D"/>
    <w:rsid w:val="00015BA6"/>
    <w:rsid w:val="000175C5"/>
    <w:rsid w:val="00017C30"/>
    <w:rsid w:val="000266AF"/>
    <w:rsid w:val="00026EBD"/>
    <w:rsid w:val="00031285"/>
    <w:rsid w:val="00040B1C"/>
    <w:rsid w:val="00052041"/>
    <w:rsid w:val="000550BC"/>
    <w:rsid w:val="00055D6D"/>
    <w:rsid w:val="00057FFB"/>
    <w:rsid w:val="000639F0"/>
    <w:rsid w:val="0006418D"/>
    <w:rsid w:val="000724CA"/>
    <w:rsid w:val="00075B3B"/>
    <w:rsid w:val="00090487"/>
    <w:rsid w:val="000A3077"/>
    <w:rsid w:val="000A73E5"/>
    <w:rsid w:val="000B0B3F"/>
    <w:rsid w:val="000B4041"/>
    <w:rsid w:val="000B7DC0"/>
    <w:rsid w:val="000C0A18"/>
    <w:rsid w:val="000C4B58"/>
    <w:rsid w:val="000C723B"/>
    <w:rsid w:val="000D0A91"/>
    <w:rsid w:val="000D5173"/>
    <w:rsid w:val="000E7395"/>
    <w:rsid w:val="000F65A1"/>
    <w:rsid w:val="0010760E"/>
    <w:rsid w:val="001101A0"/>
    <w:rsid w:val="00116F94"/>
    <w:rsid w:val="001335A3"/>
    <w:rsid w:val="001343F0"/>
    <w:rsid w:val="00146067"/>
    <w:rsid w:val="00150A53"/>
    <w:rsid w:val="00172B15"/>
    <w:rsid w:val="001741C5"/>
    <w:rsid w:val="00176724"/>
    <w:rsid w:val="00194181"/>
    <w:rsid w:val="001944F7"/>
    <w:rsid w:val="00195C1F"/>
    <w:rsid w:val="0019617B"/>
    <w:rsid w:val="001A022A"/>
    <w:rsid w:val="001A1288"/>
    <w:rsid w:val="001A235F"/>
    <w:rsid w:val="001C11A3"/>
    <w:rsid w:val="001C7303"/>
    <w:rsid w:val="001D1A3B"/>
    <w:rsid w:val="001D350A"/>
    <w:rsid w:val="001D3A17"/>
    <w:rsid w:val="001E27C2"/>
    <w:rsid w:val="001F0B9B"/>
    <w:rsid w:val="001F1744"/>
    <w:rsid w:val="001F38C0"/>
    <w:rsid w:val="00201848"/>
    <w:rsid w:val="002021EF"/>
    <w:rsid w:val="002027DF"/>
    <w:rsid w:val="00206D6C"/>
    <w:rsid w:val="0021166C"/>
    <w:rsid w:val="0021196B"/>
    <w:rsid w:val="00214565"/>
    <w:rsid w:val="002147ED"/>
    <w:rsid w:val="0022035D"/>
    <w:rsid w:val="00227842"/>
    <w:rsid w:val="00232935"/>
    <w:rsid w:val="00235BF7"/>
    <w:rsid w:val="0026569C"/>
    <w:rsid w:val="00283647"/>
    <w:rsid w:val="0028392F"/>
    <w:rsid w:val="0028523A"/>
    <w:rsid w:val="00294397"/>
    <w:rsid w:val="002A04B9"/>
    <w:rsid w:val="002A1158"/>
    <w:rsid w:val="002B1600"/>
    <w:rsid w:val="002D301E"/>
    <w:rsid w:val="002E16FC"/>
    <w:rsid w:val="002F2DF6"/>
    <w:rsid w:val="002F58A5"/>
    <w:rsid w:val="003000E6"/>
    <w:rsid w:val="00301397"/>
    <w:rsid w:val="00302699"/>
    <w:rsid w:val="00304E3F"/>
    <w:rsid w:val="00305CD1"/>
    <w:rsid w:val="0032182E"/>
    <w:rsid w:val="00330F40"/>
    <w:rsid w:val="00351087"/>
    <w:rsid w:val="00351640"/>
    <w:rsid w:val="00351BFD"/>
    <w:rsid w:val="0035305C"/>
    <w:rsid w:val="00355D0F"/>
    <w:rsid w:val="00363F3E"/>
    <w:rsid w:val="003653D0"/>
    <w:rsid w:val="0036611D"/>
    <w:rsid w:val="00366828"/>
    <w:rsid w:val="00383BA6"/>
    <w:rsid w:val="003A18C7"/>
    <w:rsid w:val="003B53C5"/>
    <w:rsid w:val="003B59F9"/>
    <w:rsid w:val="003C2153"/>
    <w:rsid w:val="003C3033"/>
    <w:rsid w:val="003D183B"/>
    <w:rsid w:val="003D350F"/>
    <w:rsid w:val="003D7BDE"/>
    <w:rsid w:val="003E4F85"/>
    <w:rsid w:val="003F3631"/>
    <w:rsid w:val="00401F4B"/>
    <w:rsid w:val="00402CAC"/>
    <w:rsid w:val="00403A11"/>
    <w:rsid w:val="00404549"/>
    <w:rsid w:val="00406F1C"/>
    <w:rsid w:val="00417B0E"/>
    <w:rsid w:val="00423539"/>
    <w:rsid w:val="00424E1E"/>
    <w:rsid w:val="00427779"/>
    <w:rsid w:val="00434D3A"/>
    <w:rsid w:val="004359CF"/>
    <w:rsid w:val="00440E77"/>
    <w:rsid w:val="004551E6"/>
    <w:rsid w:val="00460F9E"/>
    <w:rsid w:val="00462C4A"/>
    <w:rsid w:val="00465841"/>
    <w:rsid w:val="00477D67"/>
    <w:rsid w:val="00485850"/>
    <w:rsid w:val="00491419"/>
    <w:rsid w:val="004A3A25"/>
    <w:rsid w:val="004B7BBD"/>
    <w:rsid w:val="004C02BF"/>
    <w:rsid w:val="004C6B4F"/>
    <w:rsid w:val="004D3205"/>
    <w:rsid w:val="004F4B1B"/>
    <w:rsid w:val="0050179E"/>
    <w:rsid w:val="005061FF"/>
    <w:rsid w:val="00507580"/>
    <w:rsid w:val="005160BF"/>
    <w:rsid w:val="00516B98"/>
    <w:rsid w:val="00516F85"/>
    <w:rsid w:val="0052240B"/>
    <w:rsid w:val="00531CBB"/>
    <w:rsid w:val="00531E69"/>
    <w:rsid w:val="0054027D"/>
    <w:rsid w:val="005447C6"/>
    <w:rsid w:val="00544A93"/>
    <w:rsid w:val="00552BC9"/>
    <w:rsid w:val="00555065"/>
    <w:rsid w:val="005553F8"/>
    <w:rsid w:val="005570F6"/>
    <w:rsid w:val="005633C2"/>
    <w:rsid w:val="00567F02"/>
    <w:rsid w:val="0057074D"/>
    <w:rsid w:val="00573206"/>
    <w:rsid w:val="00592A57"/>
    <w:rsid w:val="005A14EB"/>
    <w:rsid w:val="005B0CD4"/>
    <w:rsid w:val="005B19EA"/>
    <w:rsid w:val="005B394D"/>
    <w:rsid w:val="005B6BA6"/>
    <w:rsid w:val="005E2612"/>
    <w:rsid w:val="0060565F"/>
    <w:rsid w:val="006062A0"/>
    <w:rsid w:val="00606A81"/>
    <w:rsid w:val="00610759"/>
    <w:rsid w:val="00611525"/>
    <w:rsid w:val="0061517A"/>
    <w:rsid w:val="00617E53"/>
    <w:rsid w:val="00620AB0"/>
    <w:rsid w:val="00634132"/>
    <w:rsid w:val="00635307"/>
    <w:rsid w:val="00636A52"/>
    <w:rsid w:val="00643F60"/>
    <w:rsid w:val="00645631"/>
    <w:rsid w:val="006840AF"/>
    <w:rsid w:val="00685B67"/>
    <w:rsid w:val="00691535"/>
    <w:rsid w:val="00696A19"/>
    <w:rsid w:val="006A6D23"/>
    <w:rsid w:val="006A7D92"/>
    <w:rsid w:val="006B2A56"/>
    <w:rsid w:val="006B6382"/>
    <w:rsid w:val="006C1562"/>
    <w:rsid w:val="006C398B"/>
    <w:rsid w:val="006C3ECB"/>
    <w:rsid w:val="006C5D4A"/>
    <w:rsid w:val="006D1498"/>
    <w:rsid w:val="006E04F3"/>
    <w:rsid w:val="006F0BBB"/>
    <w:rsid w:val="006F4600"/>
    <w:rsid w:val="006F4C62"/>
    <w:rsid w:val="006F53A7"/>
    <w:rsid w:val="00700E05"/>
    <w:rsid w:val="00713AE9"/>
    <w:rsid w:val="00774F12"/>
    <w:rsid w:val="00776426"/>
    <w:rsid w:val="00776B54"/>
    <w:rsid w:val="007839B5"/>
    <w:rsid w:val="007900DD"/>
    <w:rsid w:val="0079518F"/>
    <w:rsid w:val="007A544F"/>
    <w:rsid w:val="007B4DF8"/>
    <w:rsid w:val="007B5069"/>
    <w:rsid w:val="007C1E73"/>
    <w:rsid w:val="007D23BC"/>
    <w:rsid w:val="007D45C4"/>
    <w:rsid w:val="007E321C"/>
    <w:rsid w:val="007F2463"/>
    <w:rsid w:val="007F4B8E"/>
    <w:rsid w:val="0080070C"/>
    <w:rsid w:val="008020C7"/>
    <w:rsid w:val="00802366"/>
    <w:rsid w:val="0080410C"/>
    <w:rsid w:val="00804E71"/>
    <w:rsid w:val="00806022"/>
    <w:rsid w:val="008156CA"/>
    <w:rsid w:val="00834853"/>
    <w:rsid w:val="008452D0"/>
    <w:rsid w:val="008500D7"/>
    <w:rsid w:val="00853D96"/>
    <w:rsid w:val="00857CC6"/>
    <w:rsid w:val="0086361A"/>
    <w:rsid w:val="00867782"/>
    <w:rsid w:val="008701FB"/>
    <w:rsid w:val="0087407F"/>
    <w:rsid w:val="008741E1"/>
    <w:rsid w:val="00880428"/>
    <w:rsid w:val="00881264"/>
    <w:rsid w:val="008855B3"/>
    <w:rsid w:val="00885E2E"/>
    <w:rsid w:val="008928E3"/>
    <w:rsid w:val="008A4219"/>
    <w:rsid w:val="008A5D14"/>
    <w:rsid w:val="008D06BD"/>
    <w:rsid w:val="008D27F4"/>
    <w:rsid w:val="008D6825"/>
    <w:rsid w:val="008E2B70"/>
    <w:rsid w:val="008E382F"/>
    <w:rsid w:val="008E3919"/>
    <w:rsid w:val="008E4788"/>
    <w:rsid w:val="008E5CB0"/>
    <w:rsid w:val="008F266E"/>
    <w:rsid w:val="008F4053"/>
    <w:rsid w:val="008F5AE0"/>
    <w:rsid w:val="008F5B27"/>
    <w:rsid w:val="00900F65"/>
    <w:rsid w:val="00902465"/>
    <w:rsid w:val="009065E7"/>
    <w:rsid w:val="00917FC7"/>
    <w:rsid w:val="00924567"/>
    <w:rsid w:val="00935A95"/>
    <w:rsid w:val="009360AC"/>
    <w:rsid w:val="00956C42"/>
    <w:rsid w:val="00957AB4"/>
    <w:rsid w:val="00984B17"/>
    <w:rsid w:val="00985605"/>
    <w:rsid w:val="009A0B1B"/>
    <w:rsid w:val="009A18FD"/>
    <w:rsid w:val="009A4CC9"/>
    <w:rsid w:val="009A62A9"/>
    <w:rsid w:val="009A6AC5"/>
    <w:rsid w:val="009B2F4B"/>
    <w:rsid w:val="009B4AF8"/>
    <w:rsid w:val="009E1A61"/>
    <w:rsid w:val="009E7CAF"/>
    <w:rsid w:val="009F6370"/>
    <w:rsid w:val="00A01020"/>
    <w:rsid w:val="00A050E3"/>
    <w:rsid w:val="00A06A1D"/>
    <w:rsid w:val="00A15CD0"/>
    <w:rsid w:val="00A248D0"/>
    <w:rsid w:val="00A249AA"/>
    <w:rsid w:val="00A25638"/>
    <w:rsid w:val="00A34A24"/>
    <w:rsid w:val="00A3528A"/>
    <w:rsid w:val="00A45F32"/>
    <w:rsid w:val="00A50F82"/>
    <w:rsid w:val="00A563D8"/>
    <w:rsid w:val="00A61F6B"/>
    <w:rsid w:val="00A651BF"/>
    <w:rsid w:val="00A65EB8"/>
    <w:rsid w:val="00A771AE"/>
    <w:rsid w:val="00A80DC9"/>
    <w:rsid w:val="00A845EB"/>
    <w:rsid w:val="00A864D0"/>
    <w:rsid w:val="00A9124F"/>
    <w:rsid w:val="00A94163"/>
    <w:rsid w:val="00A964BD"/>
    <w:rsid w:val="00A96E09"/>
    <w:rsid w:val="00AA0F2A"/>
    <w:rsid w:val="00AB5700"/>
    <w:rsid w:val="00AB65E0"/>
    <w:rsid w:val="00AB6ABD"/>
    <w:rsid w:val="00AE0F8C"/>
    <w:rsid w:val="00AE13CB"/>
    <w:rsid w:val="00AE31B2"/>
    <w:rsid w:val="00AE3BF6"/>
    <w:rsid w:val="00AF035F"/>
    <w:rsid w:val="00B02FD8"/>
    <w:rsid w:val="00B04A3D"/>
    <w:rsid w:val="00B10033"/>
    <w:rsid w:val="00B216F0"/>
    <w:rsid w:val="00B21A45"/>
    <w:rsid w:val="00B246E6"/>
    <w:rsid w:val="00B24929"/>
    <w:rsid w:val="00B27A7E"/>
    <w:rsid w:val="00B30CCA"/>
    <w:rsid w:val="00B34A9B"/>
    <w:rsid w:val="00B36E13"/>
    <w:rsid w:val="00B37BEB"/>
    <w:rsid w:val="00B42324"/>
    <w:rsid w:val="00B4310C"/>
    <w:rsid w:val="00B57307"/>
    <w:rsid w:val="00B72FA3"/>
    <w:rsid w:val="00B73F4D"/>
    <w:rsid w:val="00B75F7F"/>
    <w:rsid w:val="00B85C78"/>
    <w:rsid w:val="00B90533"/>
    <w:rsid w:val="00B9126E"/>
    <w:rsid w:val="00B91772"/>
    <w:rsid w:val="00B9763C"/>
    <w:rsid w:val="00BA29EF"/>
    <w:rsid w:val="00BB2B31"/>
    <w:rsid w:val="00BC4B17"/>
    <w:rsid w:val="00BD2126"/>
    <w:rsid w:val="00BD3F10"/>
    <w:rsid w:val="00BD5316"/>
    <w:rsid w:val="00BD5D13"/>
    <w:rsid w:val="00BD5EA4"/>
    <w:rsid w:val="00BE3CCA"/>
    <w:rsid w:val="00C02D67"/>
    <w:rsid w:val="00C05943"/>
    <w:rsid w:val="00C13BE5"/>
    <w:rsid w:val="00C1705E"/>
    <w:rsid w:val="00C2097E"/>
    <w:rsid w:val="00C23355"/>
    <w:rsid w:val="00C46574"/>
    <w:rsid w:val="00C47376"/>
    <w:rsid w:val="00C57122"/>
    <w:rsid w:val="00C71B11"/>
    <w:rsid w:val="00C7408A"/>
    <w:rsid w:val="00C75D46"/>
    <w:rsid w:val="00C769E5"/>
    <w:rsid w:val="00C778F1"/>
    <w:rsid w:val="00C82899"/>
    <w:rsid w:val="00C91F14"/>
    <w:rsid w:val="00C933EC"/>
    <w:rsid w:val="00C96A98"/>
    <w:rsid w:val="00CA79BC"/>
    <w:rsid w:val="00CB3248"/>
    <w:rsid w:val="00CC1FBB"/>
    <w:rsid w:val="00CD05BC"/>
    <w:rsid w:val="00CD26A8"/>
    <w:rsid w:val="00CD2DFE"/>
    <w:rsid w:val="00CD4270"/>
    <w:rsid w:val="00CD57BA"/>
    <w:rsid w:val="00CE0374"/>
    <w:rsid w:val="00CE1CEF"/>
    <w:rsid w:val="00CE3DFF"/>
    <w:rsid w:val="00CE42F5"/>
    <w:rsid w:val="00CE4EEA"/>
    <w:rsid w:val="00CF3CA4"/>
    <w:rsid w:val="00CF60F2"/>
    <w:rsid w:val="00D01BB0"/>
    <w:rsid w:val="00D152DE"/>
    <w:rsid w:val="00D20ED6"/>
    <w:rsid w:val="00D21645"/>
    <w:rsid w:val="00D222FF"/>
    <w:rsid w:val="00D26A0B"/>
    <w:rsid w:val="00D313B8"/>
    <w:rsid w:val="00D32D17"/>
    <w:rsid w:val="00D33950"/>
    <w:rsid w:val="00D55A63"/>
    <w:rsid w:val="00D56A8F"/>
    <w:rsid w:val="00D5796E"/>
    <w:rsid w:val="00D60F5F"/>
    <w:rsid w:val="00D6468C"/>
    <w:rsid w:val="00D93C30"/>
    <w:rsid w:val="00D96041"/>
    <w:rsid w:val="00DA0D9D"/>
    <w:rsid w:val="00DA1B6F"/>
    <w:rsid w:val="00DB7EB2"/>
    <w:rsid w:val="00DB7FDB"/>
    <w:rsid w:val="00DC408A"/>
    <w:rsid w:val="00DC5D13"/>
    <w:rsid w:val="00DC7595"/>
    <w:rsid w:val="00DD042E"/>
    <w:rsid w:val="00DD2F91"/>
    <w:rsid w:val="00DD7CD6"/>
    <w:rsid w:val="00DE265B"/>
    <w:rsid w:val="00E01E27"/>
    <w:rsid w:val="00E17203"/>
    <w:rsid w:val="00E23A33"/>
    <w:rsid w:val="00E24512"/>
    <w:rsid w:val="00E26F82"/>
    <w:rsid w:val="00E27144"/>
    <w:rsid w:val="00E3019A"/>
    <w:rsid w:val="00E335AD"/>
    <w:rsid w:val="00E437DB"/>
    <w:rsid w:val="00E465B8"/>
    <w:rsid w:val="00E47B79"/>
    <w:rsid w:val="00E51047"/>
    <w:rsid w:val="00E52299"/>
    <w:rsid w:val="00E57C98"/>
    <w:rsid w:val="00E57E25"/>
    <w:rsid w:val="00E62AAD"/>
    <w:rsid w:val="00E7361B"/>
    <w:rsid w:val="00E90509"/>
    <w:rsid w:val="00EA07C6"/>
    <w:rsid w:val="00EA45AB"/>
    <w:rsid w:val="00EC0F6F"/>
    <w:rsid w:val="00EE0A2B"/>
    <w:rsid w:val="00EE5B34"/>
    <w:rsid w:val="00EF2182"/>
    <w:rsid w:val="00EF63CC"/>
    <w:rsid w:val="00F03305"/>
    <w:rsid w:val="00F058F5"/>
    <w:rsid w:val="00F10968"/>
    <w:rsid w:val="00F2280D"/>
    <w:rsid w:val="00F25898"/>
    <w:rsid w:val="00F32E40"/>
    <w:rsid w:val="00F332DB"/>
    <w:rsid w:val="00F3464D"/>
    <w:rsid w:val="00F472D2"/>
    <w:rsid w:val="00F53D08"/>
    <w:rsid w:val="00F657CC"/>
    <w:rsid w:val="00F66A05"/>
    <w:rsid w:val="00F67767"/>
    <w:rsid w:val="00F82E4B"/>
    <w:rsid w:val="00F91AE2"/>
    <w:rsid w:val="00F91B1A"/>
    <w:rsid w:val="00F91FB4"/>
    <w:rsid w:val="00FB1983"/>
    <w:rsid w:val="00FB2CC0"/>
    <w:rsid w:val="00FC76AF"/>
    <w:rsid w:val="00FD0A88"/>
    <w:rsid w:val="00FD1CE8"/>
    <w:rsid w:val="00FD305D"/>
    <w:rsid w:val="00FD32E7"/>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0EA140"/>
  <w15:docId w15:val="{DDEFFA57-DE2E-4584-A730-2E7680382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27842"/>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numPr>
        <w:numId w:val="5"/>
      </w:numPr>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aliases w:val="Char Char, Char3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21">
    <w:name w:val="جدول عادي 21"/>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
    <w:name w:val="جدول عادي 31"/>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1">
    <w:name w:val="جدول شبكة 4 - تمييز 1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5-51">
    <w:name w:val="جدول شبكة 5 داكن - تمييز 51"/>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customStyle="1" w:styleId="7-11">
    <w:name w:val="جدول شبكة 7 ملون - تمييز 1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0">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character" w:customStyle="1" w:styleId="10">
    <w:name w:val="إشارة لم يتم حلها1"/>
    <w:basedOn w:val="a0"/>
    <w:uiPriority w:val="99"/>
    <w:semiHidden/>
    <w:unhideWhenUsed/>
    <w:rsid w:val="008E382F"/>
    <w:rPr>
      <w:color w:val="605E5C"/>
      <w:shd w:val="clear" w:color="auto" w:fill="E1DFDD"/>
    </w:rPr>
  </w:style>
  <w:style w:type="paragraph" w:styleId="a9">
    <w:name w:val="Balloon Text"/>
    <w:basedOn w:val="a"/>
    <w:link w:val="Char1"/>
    <w:uiPriority w:val="99"/>
    <w:semiHidden/>
    <w:unhideWhenUsed/>
    <w:rsid w:val="0079518F"/>
    <w:pPr>
      <w:spacing w:line="240" w:lineRule="auto"/>
    </w:pPr>
    <w:rPr>
      <w:rFonts w:ascii="Tahoma" w:hAnsi="Tahoma" w:cs="Tahoma"/>
      <w:sz w:val="16"/>
      <w:szCs w:val="16"/>
    </w:rPr>
  </w:style>
  <w:style w:type="character" w:customStyle="1" w:styleId="Char1">
    <w:name w:val="نص في بالون Char"/>
    <w:basedOn w:val="a0"/>
    <w:link w:val="a9"/>
    <w:uiPriority w:val="99"/>
    <w:semiHidden/>
    <w:rsid w:val="0079518F"/>
    <w:rPr>
      <w:rFonts w:ascii="Tahoma" w:hAnsi="Tahoma" w:cs="Tahoma"/>
      <w:color w:val="000000" w:themeColor="text1"/>
      <w:sz w:val="16"/>
      <w:szCs w:val="16"/>
    </w:rPr>
  </w:style>
  <w:style w:type="character" w:styleId="aa">
    <w:name w:val="Unresolved Mention"/>
    <w:basedOn w:val="a0"/>
    <w:uiPriority w:val="99"/>
    <w:semiHidden/>
    <w:unhideWhenUsed/>
    <w:rsid w:val="000A73E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hyperlink" Target="http://www.dawliatraining.com/" TargetMode="External"/><Relationship Id="rId42" Type="http://schemas.openxmlformats.org/officeDocument/2006/relationships/hyperlink" Target="http://www.dawliatraining.com/" TargetMode="External"/><Relationship Id="rId63" Type="http://schemas.openxmlformats.org/officeDocument/2006/relationships/hyperlink" Target="http://www.dawliatraining.com/" TargetMode="External"/><Relationship Id="rId84" Type="http://schemas.openxmlformats.org/officeDocument/2006/relationships/image" Target="media/image23.png"/><Relationship Id="rId138" Type="http://schemas.microsoft.com/office/2007/relationships/diagramDrawing" Target="diagrams/drawing1.xml"/><Relationship Id="rId107" Type="http://schemas.openxmlformats.org/officeDocument/2006/relationships/image" Target="media/image39.png"/><Relationship Id="rId11" Type="http://schemas.openxmlformats.org/officeDocument/2006/relationships/footer" Target="footer1.xml"/><Relationship Id="rId32" Type="http://schemas.openxmlformats.org/officeDocument/2006/relationships/hyperlink" Target="http://www.dawliatraining.com/" TargetMode="External"/><Relationship Id="rId37" Type="http://schemas.openxmlformats.org/officeDocument/2006/relationships/image" Target="media/image12.png"/><Relationship Id="rId53" Type="http://schemas.openxmlformats.org/officeDocument/2006/relationships/hyperlink" Target="http://www.dawliatraining.com/" TargetMode="External"/><Relationship Id="rId58"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hyperlink" Target="http://www.dawliatraining.com/" TargetMode="External"/><Relationship Id="rId102" Type="http://schemas.openxmlformats.org/officeDocument/2006/relationships/image" Target="media/image34.png"/><Relationship Id="rId123" Type="http://schemas.openxmlformats.org/officeDocument/2006/relationships/image" Target="media/image45.png"/><Relationship Id="rId128" Type="http://schemas.openxmlformats.org/officeDocument/2006/relationships/image" Target="media/image50.png"/><Relationship Id="rId5" Type="http://schemas.openxmlformats.org/officeDocument/2006/relationships/webSettings" Target="webSettings.xml"/><Relationship Id="rId90" Type="http://schemas.openxmlformats.org/officeDocument/2006/relationships/image" Target="media/image29.png"/><Relationship Id="rId95" Type="http://schemas.openxmlformats.org/officeDocument/2006/relationships/hyperlink" Target="http://www.dawliatraining.com/" TargetMode="External"/><Relationship Id="rId22" Type="http://schemas.openxmlformats.org/officeDocument/2006/relationships/image" Target="media/image7.png"/><Relationship Id="rId27" Type="http://schemas.openxmlformats.org/officeDocument/2006/relationships/footer" Target="footer4.xml"/><Relationship Id="rId43" Type="http://schemas.openxmlformats.org/officeDocument/2006/relationships/image" Target="media/image13.jfif"/><Relationship Id="rId48" Type="http://schemas.openxmlformats.org/officeDocument/2006/relationships/footer" Target="footer6.xm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113" Type="http://schemas.openxmlformats.org/officeDocument/2006/relationships/hyperlink" Target="http://www.dawliatraining.com/" TargetMode="External"/><Relationship Id="rId118" Type="http://schemas.openxmlformats.org/officeDocument/2006/relationships/hyperlink" Target="http://www.dawliatraining.com/" TargetMode="External"/><Relationship Id="rId134" Type="http://schemas.openxmlformats.org/officeDocument/2006/relationships/diagramData" Target="diagrams/data1.xml"/><Relationship Id="rId139" Type="http://schemas.openxmlformats.org/officeDocument/2006/relationships/image" Target="media/image55.png"/><Relationship Id="rId80" Type="http://schemas.openxmlformats.org/officeDocument/2006/relationships/image" Target="media/image19.png"/><Relationship Id="rId85" Type="http://schemas.openxmlformats.org/officeDocument/2006/relationships/image" Target="media/image24.png"/><Relationship Id="rId12" Type="http://schemas.openxmlformats.org/officeDocument/2006/relationships/footer" Target="footer2.xml"/><Relationship Id="rId17" Type="http://schemas.openxmlformats.org/officeDocument/2006/relationships/hyperlink" Target="http://www.dawliatraining.com/" TargetMode="External"/><Relationship Id="rId33" Type="http://schemas.openxmlformats.org/officeDocument/2006/relationships/image" Target="media/image10.png"/><Relationship Id="rId38" Type="http://schemas.openxmlformats.org/officeDocument/2006/relationships/hyperlink" Target="http://www.dawliatraining.com/" TargetMode="External"/><Relationship Id="rId59" Type="http://schemas.openxmlformats.org/officeDocument/2006/relationships/hyperlink" Target="http://www.dawliatraining.com/" TargetMode="External"/><Relationship Id="rId103" Type="http://schemas.openxmlformats.org/officeDocument/2006/relationships/image" Target="media/image35.png"/><Relationship Id="rId108" Type="http://schemas.openxmlformats.org/officeDocument/2006/relationships/image" Target="media/image40.png"/><Relationship Id="rId124" Type="http://schemas.openxmlformats.org/officeDocument/2006/relationships/image" Target="media/image46.png"/><Relationship Id="rId129" Type="http://schemas.openxmlformats.org/officeDocument/2006/relationships/image" Target="media/image51.png"/><Relationship Id="rId54" Type="http://schemas.openxmlformats.org/officeDocument/2006/relationships/hyperlink" Target="http://www.dawliatraining.com/" TargetMode="External"/><Relationship Id="rId70" Type="http://schemas.openxmlformats.org/officeDocument/2006/relationships/hyperlink" Target="https://www.youtube.com/watch?v=M6UBxHRwkEY&amp;t=79s" TargetMode="External"/><Relationship Id="rId75" Type="http://schemas.openxmlformats.org/officeDocument/2006/relationships/hyperlink" Target="http://www.dawliatraining.com/" TargetMode="External"/><Relationship Id="rId91" Type="http://schemas.openxmlformats.org/officeDocument/2006/relationships/image" Target="media/image30.png"/><Relationship Id="rId96" Type="http://schemas.openxmlformats.org/officeDocument/2006/relationships/hyperlink" Target="http://www.dawliatraining.com/" TargetMode="External"/><Relationship Id="rId140"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dawliatraining.com" TargetMode="External"/><Relationship Id="rId28" Type="http://schemas.openxmlformats.org/officeDocument/2006/relationships/footer" Target="footer5.xml"/><Relationship Id="rId49" Type="http://schemas.openxmlformats.org/officeDocument/2006/relationships/hyperlink" Target="http://www.dawliatraining.com/" TargetMode="External"/><Relationship Id="rId114" Type="http://schemas.openxmlformats.org/officeDocument/2006/relationships/header" Target="header8.xml"/><Relationship Id="rId119" Type="http://schemas.openxmlformats.org/officeDocument/2006/relationships/image" Target="media/image43.png"/><Relationship Id="rId44" Type="http://schemas.openxmlformats.org/officeDocument/2006/relationships/hyperlink" Target="http://www.dawliatraining.com/" TargetMode="External"/><Relationship Id="rId60"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81" Type="http://schemas.openxmlformats.org/officeDocument/2006/relationships/image" Target="media/image20.png"/><Relationship Id="rId86" Type="http://schemas.openxmlformats.org/officeDocument/2006/relationships/image" Target="media/image25.png"/><Relationship Id="rId130" Type="http://schemas.openxmlformats.org/officeDocument/2006/relationships/image" Target="media/image52.png"/><Relationship Id="rId135" Type="http://schemas.openxmlformats.org/officeDocument/2006/relationships/diagramLayout" Target="diagrams/layout1.xml"/><Relationship Id="rId13" Type="http://schemas.openxmlformats.org/officeDocument/2006/relationships/header" Target="header3.xml"/><Relationship Id="rId18" Type="http://schemas.openxmlformats.org/officeDocument/2006/relationships/hyperlink" Target="http://www.dawliatraining.com/" TargetMode="External"/><Relationship Id="rId39" Type="http://schemas.openxmlformats.org/officeDocument/2006/relationships/hyperlink" Target="http://www.dawliatraining.com/" TargetMode="External"/><Relationship Id="rId109" Type="http://schemas.openxmlformats.org/officeDocument/2006/relationships/image" Target="media/image41.png"/><Relationship Id="rId34" Type="http://schemas.openxmlformats.org/officeDocument/2006/relationships/image" Target="media/image11.png"/><Relationship Id="rId50" Type="http://schemas.openxmlformats.org/officeDocument/2006/relationships/image" Target="media/image15.png"/><Relationship Id="rId55" Type="http://schemas.openxmlformats.org/officeDocument/2006/relationships/hyperlink" Target="http://www.dawliatraining.com/" TargetMode="External"/><Relationship Id="rId76" Type="http://schemas.openxmlformats.org/officeDocument/2006/relationships/hyperlink" Target="http://www.dawliatraining.com/" TargetMode="External"/><Relationship Id="rId97" Type="http://schemas.openxmlformats.org/officeDocument/2006/relationships/hyperlink" Target="http://www.dawliatraining.com/" TargetMode="External"/><Relationship Id="rId104" Type="http://schemas.openxmlformats.org/officeDocument/2006/relationships/image" Target="media/image36.png"/><Relationship Id="rId120" Type="http://schemas.openxmlformats.org/officeDocument/2006/relationships/hyperlink" Target="https://www.youtube.com/watch?v=HeURFt6CW1U" TargetMode="External"/><Relationship Id="rId125" Type="http://schemas.openxmlformats.org/officeDocument/2006/relationships/image" Target="media/image47.png"/><Relationship Id="rId141" Type="http://schemas.openxmlformats.org/officeDocument/2006/relationships/footer" Target="footer9.xml"/><Relationship Id="rId7" Type="http://schemas.openxmlformats.org/officeDocument/2006/relationships/endnotes" Target="endnotes.xml"/><Relationship Id="rId71" Type="http://schemas.openxmlformats.org/officeDocument/2006/relationships/header" Target="header7.xml"/><Relationship Id="rId92"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hyperlink" Target="http://www.dawliatraining.com/" TargetMode="External"/><Relationship Id="rId24" Type="http://schemas.openxmlformats.org/officeDocument/2006/relationships/image" Target="media/image8.png"/><Relationship Id="rId40" Type="http://schemas.openxmlformats.org/officeDocument/2006/relationships/hyperlink" Target="http://www.dawliatraining.com/" TargetMode="External"/><Relationship Id="rId45"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87" Type="http://schemas.openxmlformats.org/officeDocument/2006/relationships/image" Target="media/image26.png"/><Relationship Id="rId110" Type="http://schemas.openxmlformats.org/officeDocument/2006/relationships/image" Target="media/image42.png"/><Relationship Id="rId115" Type="http://schemas.openxmlformats.org/officeDocument/2006/relationships/footer" Target="footer8.xml"/><Relationship Id="rId131" Type="http://schemas.openxmlformats.org/officeDocument/2006/relationships/image" Target="media/image53.png"/><Relationship Id="rId136" Type="http://schemas.openxmlformats.org/officeDocument/2006/relationships/diagramQuickStyle" Target="diagrams/quickStyle1.xml"/><Relationship Id="rId61" Type="http://schemas.openxmlformats.org/officeDocument/2006/relationships/hyperlink" Target="http://www.dawliatraining.com/" TargetMode="External"/><Relationship Id="rId82" Type="http://schemas.openxmlformats.org/officeDocument/2006/relationships/image" Target="media/image21.png"/><Relationship Id="rId19" Type="http://schemas.openxmlformats.org/officeDocument/2006/relationships/hyperlink" Target="http://www.dawliatraining.com/" TargetMode="External"/><Relationship Id="rId14" Type="http://schemas.openxmlformats.org/officeDocument/2006/relationships/footer" Target="footer3.xml"/><Relationship Id="rId30" Type="http://schemas.openxmlformats.org/officeDocument/2006/relationships/image" Target="media/image9.png"/><Relationship Id="rId35" Type="http://schemas.openxmlformats.org/officeDocument/2006/relationships/hyperlink" Target="http://www.dawliatraining.com/" TargetMode="External"/><Relationship Id="rId56" Type="http://schemas.openxmlformats.org/officeDocument/2006/relationships/image" Target="media/image16.png"/><Relationship Id="rId77" Type="http://schemas.openxmlformats.org/officeDocument/2006/relationships/image" Target="media/image18.png"/><Relationship Id="rId100" Type="http://schemas.openxmlformats.org/officeDocument/2006/relationships/image" Target="media/image32.png"/><Relationship Id="rId105" Type="http://schemas.openxmlformats.org/officeDocument/2006/relationships/image" Target="media/image37.png"/><Relationship Id="rId126" Type="http://schemas.openxmlformats.org/officeDocument/2006/relationships/image" Target="media/image48.png"/><Relationship Id="rId8" Type="http://schemas.openxmlformats.org/officeDocument/2006/relationships/image" Target="media/image6.png"/><Relationship Id="rId51" Type="http://schemas.openxmlformats.org/officeDocument/2006/relationships/hyperlink" Target="http://www.dawliatraining.com/" TargetMode="External"/><Relationship Id="rId72" Type="http://schemas.openxmlformats.org/officeDocument/2006/relationships/footer" Target="footer7.xml"/><Relationship Id="rId93" Type="http://schemas.openxmlformats.org/officeDocument/2006/relationships/hyperlink" Target="http://www.dawliatraining.com/" TargetMode="External"/><Relationship Id="rId98" Type="http://schemas.openxmlformats.org/officeDocument/2006/relationships/hyperlink" Target="http://www.dawliatraining.com/" TargetMode="External"/><Relationship Id="rId121" Type="http://schemas.openxmlformats.org/officeDocument/2006/relationships/hyperlink" Target="http://www.dawliatraining.com/" TargetMode="External"/><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header" Target="header4.xml"/><Relationship Id="rId46" Type="http://schemas.openxmlformats.org/officeDocument/2006/relationships/image" Target="media/image14.png"/><Relationship Id="rId67" Type="http://schemas.openxmlformats.org/officeDocument/2006/relationships/hyperlink" Target="http://www.dawliatraining.com/" TargetMode="External"/><Relationship Id="rId116" Type="http://schemas.openxmlformats.org/officeDocument/2006/relationships/hyperlink" Target="http://www.dawliatraining.com/" TargetMode="External"/><Relationship Id="rId137" Type="http://schemas.openxmlformats.org/officeDocument/2006/relationships/diagramColors" Target="diagrams/colors1.xml"/><Relationship Id="rId20" Type="http://schemas.openxmlformats.org/officeDocument/2006/relationships/hyperlink" Target="http://www.dawliatraining.com/" TargetMode="External"/><Relationship Id="rId41" Type="http://schemas.openxmlformats.org/officeDocument/2006/relationships/hyperlink" Target="http://www.dawliatraining.com/" TargetMode="External"/><Relationship Id="rId62" Type="http://schemas.openxmlformats.org/officeDocument/2006/relationships/image" Target="media/image17.png"/><Relationship Id="rId83" Type="http://schemas.openxmlformats.org/officeDocument/2006/relationships/image" Target="media/image22.png"/><Relationship Id="rId88" Type="http://schemas.openxmlformats.org/officeDocument/2006/relationships/image" Target="media/image27.png"/><Relationship Id="rId111" Type="http://schemas.openxmlformats.org/officeDocument/2006/relationships/hyperlink" Target="http://www.dawliatraining.com/" TargetMode="External"/><Relationship Id="rId132" Type="http://schemas.openxmlformats.org/officeDocument/2006/relationships/hyperlink" Target="http://www.dawliatraining.com/" TargetMode="External"/><Relationship Id="rId15" Type="http://schemas.openxmlformats.org/officeDocument/2006/relationships/hyperlink" Target="http://www.dawliatraining.com/" TargetMode="External"/><Relationship Id="rId36" Type="http://schemas.openxmlformats.org/officeDocument/2006/relationships/hyperlink" Target="http://www.dawliatraining.com/" TargetMode="External"/><Relationship Id="rId57" Type="http://schemas.openxmlformats.org/officeDocument/2006/relationships/hyperlink" Target="https://www.youtube.com/watch?v=bdS7SEXZdKU" TargetMode="External"/><Relationship Id="rId106" Type="http://schemas.openxmlformats.org/officeDocument/2006/relationships/image" Target="media/image38.png"/><Relationship Id="rId127" Type="http://schemas.openxmlformats.org/officeDocument/2006/relationships/image" Target="media/image49.png"/><Relationship Id="rId10" Type="http://schemas.openxmlformats.org/officeDocument/2006/relationships/header" Target="header2.xml"/><Relationship Id="rId31" Type="http://schemas.openxmlformats.org/officeDocument/2006/relationships/hyperlink" Target="http://www.dawliatraining.com/" TargetMode="External"/><Relationship Id="rId52"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94" Type="http://schemas.openxmlformats.org/officeDocument/2006/relationships/hyperlink" Target="http://www.dawliatraining.com/" TargetMode="External"/><Relationship Id="rId99" Type="http://schemas.openxmlformats.org/officeDocument/2006/relationships/image" Target="media/image31.png"/><Relationship Id="rId101" Type="http://schemas.openxmlformats.org/officeDocument/2006/relationships/image" Target="media/image33.png"/><Relationship Id="rId122" Type="http://schemas.openxmlformats.org/officeDocument/2006/relationships/image" Target="media/image44.png"/><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eader" Target="header5.xml"/><Relationship Id="rId47" Type="http://schemas.openxmlformats.org/officeDocument/2006/relationships/header" Target="header6.xml"/><Relationship Id="rId68" Type="http://schemas.openxmlformats.org/officeDocument/2006/relationships/hyperlink" Target="http://www.dawliatraining.com/" TargetMode="External"/><Relationship Id="rId89" Type="http://schemas.openxmlformats.org/officeDocument/2006/relationships/image" Target="media/image28.png"/><Relationship Id="rId112" Type="http://schemas.openxmlformats.org/officeDocument/2006/relationships/hyperlink" Target="http://www.dawliatraining.com/" TargetMode="External"/><Relationship Id="rId133" Type="http://schemas.openxmlformats.org/officeDocument/2006/relationships/image" Target="media/image54.png"/><Relationship Id="rId16" Type="http://schemas.openxmlformats.org/officeDocument/2006/relationships/hyperlink" Target="http://www.dawliatraining.com/"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h208\OneDrive\Documents\Custom%20Office%20Templates\&#1606;&#1605;&#1608;&#1584;&#1580;%20&#1605;&#1583;&#1585;&#1576;.dotx" TargetMode="External"/></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F67232D-D945-414C-9DBD-8B879F6363D4}" type="doc">
      <dgm:prSet loTypeId="urn:microsoft.com/office/officeart/2011/layout/CircleProcess" loCatId="process" qsTypeId="urn:microsoft.com/office/officeart/2005/8/quickstyle/simple1" qsCatId="simple" csTypeId="urn:microsoft.com/office/officeart/2005/8/colors/colorful4" csCatId="colorful" phldr="1"/>
      <dgm:spPr/>
      <dgm:t>
        <a:bodyPr/>
        <a:lstStyle/>
        <a:p>
          <a:endParaRPr lang="en-GB"/>
        </a:p>
      </dgm:t>
    </dgm:pt>
    <dgm:pt modelId="{ECD2B4CF-24B0-42A0-AC81-06043A426D86}">
      <dgm:prSet phldrT="[Text]"/>
      <dgm:spPr/>
      <dgm:t>
        <a:bodyPr/>
        <a:lstStyle/>
        <a:p>
          <a:r>
            <a:rPr lang="ar-SY"/>
            <a:t>نظرية</a:t>
          </a:r>
          <a:endParaRPr lang="en-GB"/>
        </a:p>
      </dgm:t>
    </dgm:pt>
    <dgm:pt modelId="{B28BC122-C8DB-4C56-AE1B-DD88F0EF3196}" type="parTrans" cxnId="{BB41BA50-516F-4FD1-B19E-30CE01A7A4D4}">
      <dgm:prSet/>
      <dgm:spPr/>
      <dgm:t>
        <a:bodyPr/>
        <a:lstStyle/>
        <a:p>
          <a:endParaRPr lang="en-GB"/>
        </a:p>
      </dgm:t>
    </dgm:pt>
    <dgm:pt modelId="{F7D7BB89-1AB2-4514-AD43-67150789AA50}" type="sibTrans" cxnId="{BB41BA50-516F-4FD1-B19E-30CE01A7A4D4}">
      <dgm:prSet/>
      <dgm:spPr/>
      <dgm:t>
        <a:bodyPr/>
        <a:lstStyle/>
        <a:p>
          <a:endParaRPr lang="en-GB"/>
        </a:p>
      </dgm:t>
    </dgm:pt>
    <dgm:pt modelId="{5C6F0267-A4A4-420F-9947-6BF7D8842BD5}">
      <dgm:prSet phldrT="[Text]"/>
      <dgm:spPr/>
      <dgm:t>
        <a:bodyPr/>
        <a:lstStyle/>
        <a:p>
          <a:r>
            <a:rPr lang="ar-SY"/>
            <a:t>التعاقب</a:t>
          </a:r>
          <a:endParaRPr lang="en-GB"/>
        </a:p>
      </dgm:t>
    </dgm:pt>
    <dgm:pt modelId="{474E8FAD-31FF-48FE-9349-B38FBAE6DF58}" type="parTrans" cxnId="{B06FCC19-2C7B-4252-B626-B408DB8FD25D}">
      <dgm:prSet/>
      <dgm:spPr/>
      <dgm:t>
        <a:bodyPr/>
        <a:lstStyle/>
        <a:p>
          <a:endParaRPr lang="en-GB"/>
        </a:p>
      </dgm:t>
    </dgm:pt>
    <dgm:pt modelId="{272BA32D-D8B9-4903-AC8E-7D9B8A762119}" type="sibTrans" cxnId="{B06FCC19-2C7B-4252-B626-B408DB8FD25D}">
      <dgm:prSet/>
      <dgm:spPr/>
      <dgm:t>
        <a:bodyPr/>
        <a:lstStyle/>
        <a:p>
          <a:endParaRPr lang="en-GB"/>
        </a:p>
      </dgm:t>
    </dgm:pt>
    <dgm:pt modelId="{35928745-4C8E-4F43-ACA0-3A2BF4438425}">
      <dgm:prSet phldrT="[Text]"/>
      <dgm:spPr/>
      <dgm:t>
        <a:bodyPr/>
        <a:lstStyle/>
        <a:p>
          <a:r>
            <a:rPr lang="ar-SY"/>
            <a:t>الإداري</a:t>
          </a:r>
          <a:endParaRPr lang="en-GB"/>
        </a:p>
      </dgm:t>
    </dgm:pt>
    <dgm:pt modelId="{4AF7F765-1643-4AE4-9942-D2EBC21D4792}" type="parTrans" cxnId="{CA9828A1-7DF4-4534-89B6-7C44DC1E778A}">
      <dgm:prSet/>
      <dgm:spPr/>
      <dgm:t>
        <a:bodyPr/>
        <a:lstStyle/>
        <a:p>
          <a:endParaRPr lang="en-GB"/>
        </a:p>
      </dgm:t>
    </dgm:pt>
    <dgm:pt modelId="{C753E88A-9040-496F-A11B-06129A2F05CD}" type="sibTrans" cxnId="{CA9828A1-7DF4-4534-89B6-7C44DC1E778A}">
      <dgm:prSet/>
      <dgm:spPr/>
      <dgm:t>
        <a:bodyPr/>
        <a:lstStyle/>
        <a:p>
          <a:endParaRPr lang="en-GB"/>
        </a:p>
      </dgm:t>
    </dgm:pt>
    <dgm:pt modelId="{87E681A6-9EC0-4207-8A57-27F05D4A96AD}" type="pres">
      <dgm:prSet presAssocID="{DF67232D-D945-414C-9DBD-8B879F6363D4}" presName="Name0" presStyleCnt="0">
        <dgm:presLayoutVars>
          <dgm:chMax val="11"/>
          <dgm:chPref val="11"/>
          <dgm:dir val="rev"/>
          <dgm:resizeHandles/>
        </dgm:presLayoutVars>
      </dgm:prSet>
      <dgm:spPr/>
    </dgm:pt>
    <dgm:pt modelId="{CAFFCD4F-6166-4F02-B035-798E50E55D7E}" type="pres">
      <dgm:prSet presAssocID="{35928745-4C8E-4F43-ACA0-3A2BF4438425}" presName="Accent3" presStyleCnt="0"/>
      <dgm:spPr/>
    </dgm:pt>
    <dgm:pt modelId="{7678BE9B-2C57-4F1C-9862-36F3D120EF92}" type="pres">
      <dgm:prSet presAssocID="{35928745-4C8E-4F43-ACA0-3A2BF4438425}" presName="Accent" presStyleLbl="node1" presStyleIdx="0" presStyleCnt="3"/>
      <dgm:spPr/>
    </dgm:pt>
    <dgm:pt modelId="{FB5F4483-9257-4C69-8785-DE3FEF8D0A94}" type="pres">
      <dgm:prSet presAssocID="{35928745-4C8E-4F43-ACA0-3A2BF4438425}" presName="ParentBackground3" presStyleCnt="0"/>
      <dgm:spPr/>
    </dgm:pt>
    <dgm:pt modelId="{C99165B0-6875-4C0F-BCB6-23A88AE6991D}" type="pres">
      <dgm:prSet presAssocID="{35928745-4C8E-4F43-ACA0-3A2BF4438425}" presName="ParentBackground" presStyleLbl="fgAcc1" presStyleIdx="0" presStyleCnt="3"/>
      <dgm:spPr/>
    </dgm:pt>
    <dgm:pt modelId="{8867D00D-2F23-4E4A-B7E1-15A2FA936122}" type="pres">
      <dgm:prSet presAssocID="{35928745-4C8E-4F43-ACA0-3A2BF4438425}" presName="Parent3" presStyleLbl="revTx" presStyleIdx="0" presStyleCnt="0">
        <dgm:presLayoutVars>
          <dgm:chMax val="1"/>
          <dgm:chPref val="1"/>
          <dgm:bulletEnabled val="1"/>
        </dgm:presLayoutVars>
      </dgm:prSet>
      <dgm:spPr/>
    </dgm:pt>
    <dgm:pt modelId="{83D7A6D8-1D01-42ED-B7E6-E280E4D8203E}" type="pres">
      <dgm:prSet presAssocID="{5C6F0267-A4A4-420F-9947-6BF7D8842BD5}" presName="Accent2" presStyleCnt="0"/>
      <dgm:spPr/>
    </dgm:pt>
    <dgm:pt modelId="{C99B7B2A-09DE-4B7E-9E09-28C363A68E88}" type="pres">
      <dgm:prSet presAssocID="{5C6F0267-A4A4-420F-9947-6BF7D8842BD5}" presName="Accent" presStyleLbl="node1" presStyleIdx="1" presStyleCnt="3"/>
      <dgm:spPr/>
    </dgm:pt>
    <dgm:pt modelId="{3F96F981-B3D4-454B-ADBC-7821AD1AED70}" type="pres">
      <dgm:prSet presAssocID="{5C6F0267-A4A4-420F-9947-6BF7D8842BD5}" presName="ParentBackground2" presStyleCnt="0"/>
      <dgm:spPr/>
    </dgm:pt>
    <dgm:pt modelId="{04107FF6-A292-40A8-8878-A05143308217}" type="pres">
      <dgm:prSet presAssocID="{5C6F0267-A4A4-420F-9947-6BF7D8842BD5}" presName="ParentBackground" presStyleLbl="fgAcc1" presStyleIdx="1" presStyleCnt="3"/>
      <dgm:spPr/>
    </dgm:pt>
    <dgm:pt modelId="{073003A9-BB20-4F37-90DC-80094B0B4326}" type="pres">
      <dgm:prSet presAssocID="{5C6F0267-A4A4-420F-9947-6BF7D8842BD5}" presName="Parent2" presStyleLbl="revTx" presStyleIdx="0" presStyleCnt="0">
        <dgm:presLayoutVars>
          <dgm:chMax val="1"/>
          <dgm:chPref val="1"/>
          <dgm:bulletEnabled val="1"/>
        </dgm:presLayoutVars>
      </dgm:prSet>
      <dgm:spPr/>
    </dgm:pt>
    <dgm:pt modelId="{739DEA34-2B0E-477F-BCF7-431EF952E907}" type="pres">
      <dgm:prSet presAssocID="{ECD2B4CF-24B0-42A0-AC81-06043A426D86}" presName="Accent1" presStyleCnt="0"/>
      <dgm:spPr/>
    </dgm:pt>
    <dgm:pt modelId="{D20DC40C-6893-4CDE-9306-3EBD635A60EB}" type="pres">
      <dgm:prSet presAssocID="{ECD2B4CF-24B0-42A0-AC81-06043A426D86}" presName="Accent" presStyleLbl="node1" presStyleIdx="2" presStyleCnt="3"/>
      <dgm:spPr/>
    </dgm:pt>
    <dgm:pt modelId="{A85840B8-15B6-4398-B931-D7132128FFA4}" type="pres">
      <dgm:prSet presAssocID="{ECD2B4CF-24B0-42A0-AC81-06043A426D86}" presName="ParentBackground1" presStyleCnt="0"/>
      <dgm:spPr/>
    </dgm:pt>
    <dgm:pt modelId="{E36D603F-9FC7-4F08-BB41-088E8B6C1FF3}" type="pres">
      <dgm:prSet presAssocID="{ECD2B4CF-24B0-42A0-AC81-06043A426D86}" presName="ParentBackground" presStyleLbl="fgAcc1" presStyleIdx="2" presStyleCnt="3"/>
      <dgm:spPr/>
    </dgm:pt>
    <dgm:pt modelId="{CC606870-E44C-4E6F-8DBD-7E2D578403CD}" type="pres">
      <dgm:prSet presAssocID="{ECD2B4CF-24B0-42A0-AC81-06043A426D86}" presName="Parent1" presStyleLbl="revTx" presStyleIdx="0" presStyleCnt="0">
        <dgm:presLayoutVars>
          <dgm:chMax val="1"/>
          <dgm:chPref val="1"/>
          <dgm:bulletEnabled val="1"/>
        </dgm:presLayoutVars>
      </dgm:prSet>
      <dgm:spPr/>
    </dgm:pt>
  </dgm:ptLst>
  <dgm:cxnLst>
    <dgm:cxn modelId="{B06FCC19-2C7B-4252-B626-B408DB8FD25D}" srcId="{DF67232D-D945-414C-9DBD-8B879F6363D4}" destId="{5C6F0267-A4A4-420F-9947-6BF7D8842BD5}" srcOrd="1" destOrd="0" parTransId="{474E8FAD-31FF-48FE-9349-B38FBAE6DF58}" sibTransId="{272BA32D-D8B9-4903-AC8E-7D9B8A762119}"/>
    <dgm:cxn modelId="{5C84152C-36DB-409A-959E-796E95FF93D3}" type="presOf" srcId="{35928745-4C8E-4F43-ACA0-3A2BF4438425}" destId="{C99165B0-6875-4C0F-BCB6-23A88AE6991D}" srcOrd="0" destOrd="0" presId="urn:microsoft.com/office/officeart/2011/layout/CircleProcess"/>
    <dgm:cxn modelId="{58943030-2D2E-4943-ADC5-58017ECC14A4}" type="presOf" srcId="{5C6F0267-A4A4-420F-9947-6BF7D8842BD5}" destId="{04107FF6-A292-40A8-8878-A05143308217}" srcOrd="0" destOrd="0" presId="urn:microsoft.com/office/officeart/2011/layout/CircleProcess"/>
    <dgm:cxn modelId="{BB41BA50-516F-4FD1-B19E-30CE01A7A4D4}" srcId="{DF67232D-D945-414C-9DBD-8B879F6363D4}" destId="{ECD2B4CF-24B0-42A0-AC81-06043A426D86}" srcOrd="0" destOrd="0" parTransId="{B28BC122-C8DB-4C56-AE1B-DD88F0EF3196}" sibTransId="{F7D7BB89-1AB2-4514-AD43-67150789AA50}"/>
    <dgm:cxn modelId="{47BA0D59-6B27-45AD-9ECD-476BF5B7FBB7}" type="presOf" srcId="{35928745-4C8E-4F43-ACA0-3A2BF4438425}" destId="{8867D00D-2F23-4E4A-B7E1-15A2FA936122}" srcOrd="1" destOrd="0" presId="urn:microsoft.com/office/officeart/2011/layout/CircleProcess"/>
    <dgm:cxn modelId="{CA9828A1-7DF4-4534-89B6-7C44DC1E778A}" srcId="{DF67232D-D945-414C-9DBD-8B879F6363D4}" destId="{35928745-4C8E-4F43-ACA0-3A2BF4438425}" srcOrd="2" destOrd="0" parTransId="{4AF7F765-1643-4AE4-9942-D2EBC21D4792}" sibTransId="{C753E88A-9040-496F-A11B-06129A2F05CD}"/>
    <dgm:cxn modelId="{199BF7B5-1052-431F-BEA5-6FA47ADEAFF3}" type="presOf" srcId="{DF67232D-D945-414C-9DBD-8B879F6363D4}" destId="{87E681A6-9EC0-4207-8A57-27F05D4A96AD}" srcOrd="0" destOrd="0" presId="urn:microsoft.com/office/officeart/2011/layout/CircleProcess"/>
    <dgm:cxn modelId="{F26470BC-8E83-478F-AD6F-DD71BEED9145}" type="presOf" srcId="{5C6F0267-A4A4-420F-9947-6BF7D8842BD5}" destId="{073003A9-BB20-4F37-90DC-80094B0B4326}" srcOrd="1" destOrd="0" presId="urn:microsoft.com/office/officeart/2011/layout/CircleProcess"/>
    <dgm:cxn modelId="{12ABC7EF-06F7-4D2A-AD29-1D43FA6CA78A}" type="presOf" srcId="{ECD2B4CF-24B0-42A0-AC81-06043A426D86}" destId="{CC606870-E44C-4E6F-8DBD-7E2D578403CD}" srcOrd="1" destOrd="0" presId="urn:microsoft.com/office/officeart/2011/layout/CircleProcess"/>
    <dgm:cxn modelId="{CAD1DBFE-88CD-4C88-B1D5-14D906756683}" type="presOf" srcId="{ECD2B4CF-24B0-42A0-AC81-06043A426D86}" destId="{E36D603F-9FC7-4F08-BB41-088E8B6C1FF3}" srcOrd="0" destOrd="0" presId="urn:microsoft.com/office/officeart/2011/layout/CircleProcess"/>
    <dgm:cxn modelId="{3573F91A-AEB3-4A2C-83A1-DEA5B6E039F0}" type="presParOf" srcId="{87E681A6-9EC0-4207-8A57-27F05D4A96AD}" destId="{CAFFCD4F-6166-4F02-B035-798E50E55D7E}" srcOrd="0" destOrd="0" presId="urn:microsoft.com/office/officeart/2011/layout/CircleProcess"/>
    <dgm:cxn modelId="{98D276C1-EBC7-43D7-95BB-BFDA5CCAA573}" type="presParOf" srcId="{CAFFCD4F-6166-4F02-B035-798E50E55D7E}" destId="{7678BE9B-2C57-4F1C-9862-36F3D120EF92}" srcOrd="0" destOrd="0" presId="urn:microsoft.com/office/officeart/2011/layout/CircleProcess"/>
    <dgm:cxn modelId="{94A79D68-2E41-4729-B569-A6F5A3A37C93}" type="presParOf" srcId="{87E681A6-9EC0-4207-8A57-27F05D4A96AD}" destId="{FB5F4483-9257-4C69-8785-DE3FEF8D0A94}" srcOrd="1" destOrd="0" presId="urn:microsoft.com/office/officeart/2011/layout/CircleProcess"/>
    <dgm:cxn modelId="{C5ABC56F-4027-49D2-BEC1-74E59CCD7681}" type="presParOf" srcId="{FB5F4483-9257-4C69-8785-DE3FEF8D0A94}" destId="{C99165B0-6875-4C0F-BCB6-23A88AE6991D}" srcOrd="0" destOrd="0" presId="urn:microsoft.com/office/officeart/2011/layout/CircleProcess"/>
    <dgm:cxn modelId="{0EFA006E-2263-470C-9E44-12E7C1C3654D}" type="presParOf" srcId="{87E681A6-9EC0-4207-8A57-27F05D4A96AD}" destId="{8867D00D-2F23-4E4A-B7E1-15A2FA936122}" srcOrd="2" destOrd="0" presId="urn:microsoft.com/office/officeart/2011/layout/CircleProcess"/>
    <dgm:cxn modelId="{029D1101-A62D-4DCF-83BB-4B913883B259}" type="presParOf" srcId="{87E681A6-9EC0-4207-8A57-27F05D4A96AD}" destId="{83D7A6D8-1D01-42ED-B7E6-E280E4D8203E}" srcOrd="3" destOrd="0" presId="urn:microsoft.com/office/officeart/2011/layout/CircleProcess"/>
    <dgm:cxn modelId="{E21CF50E-8DC4-4C57-8ECE-76C73ABE1F3E}" type="presParOf" srcId="{83D7A6D8-1D01-42ED-B7E6-E280E4D8203E}" destId="{C99B7B2A-09DE-4B7E-9E09-28C363A68E88}" srcOrd="0" destOrd="0" presId="urn:microsoft.com/office/officeart/2011/layout/CircleProcess"/>
    <dgm:cxn modelId="{4E6A914A-9546-4F0B-B23E-E2D47AD27DB0}" type="presParOf" srcId="{87E681A6-9EC0-4207-8A57-27F05D4A96AD}" destId="{3F96F981-B3D4-454B-ADBC-7821AD1AED70}" srcOrd="4" destOrd="0" presId="urn:microsoft.com/office/officeart/2011/layout/CircleProcess"/>
    <dgm:cxn modelId="{987B2B4A-E127-4543-AB90-4EAD7A469B02}" type="presParOf" srcId="{3F96F981-B3D4-454B-ADBC-7821AD1AED70}" destId="{04107FF6-A292-40A8-8878-A05143308217}" srcOrd="0" destOrd="0" presId="urn:microsoft.com/office/officeart/2011/layout/CircleProcess"/>
    <dgm:cxn modelId="{6D3AA3D3-84A4-4ED6-9D29-D0EF93F1D872}" type="presParOf" srcId="{87E681A6-9EC0-4207-8A57-27F05D4A96AD}" destId="{073003A9-BB20-4F37-90DC-80094B0B4326}" srcOrd="5" destOrd="0" presId="urn:microsoft.com/office/officeart/2011/layout/CircleProcess"/>
    <dgm:cxn modelId="{33BAE3F1-E3F6-40E0-8F3B-739F6DAF61FC}" type="presParOf" srcId="{87E681A6-9EC0-4207-8A57-27F05D4A96AD}" destId="{739DEA34-2B0E-477F-BCF7-431EF952E907}" srcOrd="6" destOrd="0" presId="urn:microsoft.com/office/officeart/2011/layout/CircleProcess"/>
    <dgm:cxn modelId="{A0A1A2E9-E625-4421-879C-86722A253D84}" type="presParOf" srcId="{739DEA34-2B0E-477F-BCF7-431EF952E907}" destId="{D20DC40C-6893-4CDE-9306-3EBD635A60EB}" srcOrd="0" destOrd="0" presId="urn:microsoft.com/office/officeart/2011/layout/CircleProcess"/>
    <dgm:cxn modelId="{AFB3B626-E6FB-4887-B311-F43A7633263F}" type="presParOf" srcId="{87E681A6-9EC0-4207-8A57-27F05D4A96AD}" destId="{A85840B8-15B6-4398-B931-D7132128FFA4}" srcOrd="7" destOrd="0" presId="urn:microsoft.com/office/officeart/2011/layout/CircleProcess"/>
    <dgm:cxn modelId="{223B2926-A8DD-4086-9323-C7FE947AE5F3}" type="presParOf" srcId="{A85840B8-15B6-4398-B931-D7132128FFA4}" destId="{E36D603F-9FC7-4F08-BB41-088E8B6C1FF3}" srcOrd="0" destOrd="0" presId="urn:microsoft.com/office/officeart/2011/layout/CircleProcess"/>
    <dgm:cxn modelId="{FACF4DE8-E93E-475E-ABA8-4BD0C5AD6BC1}" type="presParOf" srcId="{87E681A6-9EC0-4207-8A57-27F05D4A96AD}" destId="{CC606870-E44C-4E6F-8DBD-7E2D578403CD}" srcOrd="8" destOrd="0" presId="urn:microsoft.com/office/officeart/2011/layout/CircleProcess"/>
  </dgm:cxnLst>
  <dgm:bg/>
  <dgm:whole/>
  <dgm:extLst>
    <a:ext uri="http://schemas.microsoft.com/office/drawing/2008/diagram">
      <dsp:dataModelExt xmlns:dsp="http://schemas.microsoft.com/office/drawing/2008/diagram" relId="rId13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678BE9B-2C57-4F1C-9862-36F3D120EF92}">
      <dsp:nvSpPr>
        <dsp:cNvPr id="0" name=""/>
        <dsp:cNvSpPr/>
      </dsp:nvSpPr>
      <dsp:spPr>
        <a:xfrm>
          <a:off x="0" y="585048"/>
          <a:ext cx="1287340" cy="1287578"/>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99165B0-6875-4C0F-BCB6-23A88AE6991D}">
      <dsp:nvSpPr>
        <dsp:cNvPr id="0" name=""/>
        <dsp:cNvSpPr/>
      </dsp:nvSpPr>
      <dsp:spPr>
        <a:xfrm>
          <a:off x="42743" y="627975"/>
          <a:ext cx="1201852" cy="1201724"/>
        </a:xfrm>
        <a:prstGeom prst="ellipse">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r>
            <a:rPr lang="ar-SY" sz="2500" kern="1200"/>
            <a:t>الإداري</a:t>
          </a:r>
          <a:endParaRPr lang="en-GB" sz="2500" kern="1200"/>
        </a:p>
      </dsp:txBody>
      <dsp:txXfrm>
        <a:off x="214556" y="799682"/>
        <a:ext cx="858226" cy="858310"/>
      </dsp:txXfrm>
    </dsp:sp>
    <dsp:sp modelId="{C99B7B2A-09DE-4B7E-9E09-28C363A68E88}">
      <dsp:nvSpPr>
        <dsp:cNvPr id="0" name=""/>
        <dsp:cNvSpPr/>
      </dsp:nvSpPr>
      <dsp:spPr>
        <a:xfrm rot="13500000">
          <a:off x="1332053" y="586605"/>
          <a:ext cx="1284239" cy="1284239"/>
        </a:xfrm>
        <a:prstGeom prst="teardrop">
          <a:avLst>
            <a:gd name="adj" fmla="val 100000"/>
          </a:avLst>
        </a:prstGeom>
        <a:solidFill>
          <a:schemeClr val="accent4">
            <a:hueOff val="4900445"/>
            <a:satOff val="-20388"/>
            <a:lumOff val="480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4107FF6-A292-40A8-8878-A05143308217}">
      <dsp:nvSpPr>
        <dsp:cNvPr id="0" name=""/>
        <dsp:cNvSpPr/>
      </dsp:nvSpPr>
      <dsp:spPr>
        <a:xfrm>
          <a:off x="1373246" y="627975"/>
          <a:ext cx="1201852" cy="1201724"/>
        </a:xfrm>
        <a:prstGeom prst="ellipse">
          <a:avLst/>
        </a:prstGeom>
        <a:solidFill>
          <a:schemeClr val="lt1">
            <a:alpha val="90000"/>
            <a:hueOff val="0"/>
            <a:satOff val="0"/>
            <a:lumOff val="0"/>
            <a:alphaOff val="0"/>
          </a:schemeClr>
        </a:solidFill>
        <a:ln w="12700" cap="flat" cmpd="sng" algn="ctr">
          <a:solidFill>
            <a:schemeClr val="accent4">
              <a:hueOff val="4900445"/>
              <a:satOff val="-20388"/>
              <a:lumOff val="480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r>
            <a:rPr lang="ar-SY" sz="2500" kern="1200"/>
            <a:t>التعاقب</a:t>
          </a:r>
          <a:endParaRPr lang="en-GB" sz="2500" kern="1200"/>
        </a:p>
      </dsp:txBody>
      <dsp:txXfrm>
        <a:off x="1545059" y="799682"/>
        <a:ext cx="858226" cy="858310"/>
      </dsp:txXfrm>
    </dsp:sp>
    <dsp:sp modelId="{D20DC40C-6893-4CDE-9306-3EBD635A60EB}">
      <dsp:nvSpPr>
        <dsp:cNvPr id="0" name=""/>
        <dsp:cNvSpPr/>
      </dsp:nvSpPr>
      <dsp:spPr>
        <a:xfrm rot="13500000">
          <a:off x="2662556" y="586605"/>
          <a:ext cx="1284239" cy="1284239"/>
        </a:xfrm>
        <a:prstGeom prst="teardrop">
          <a:avLst>
            <a:gd name="adj" fmla="val 100000"/>
          </a:avLst>
        </a:prstGeom>
        <a:solidFill>
          <a:schemeClr val="accent4">
            <a:hueOff val="9800891"/>
            <a:satOff val="-40777"/>
            <a:lumOff val="960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36D603F-9FC7-4F08-BB41-088E8B6C1FF3}">
      <dsp:nvSpPr>
        <dsp:cNvPr id="0" name=""/>
        <dsp:cNvSpPr/>
      </dsp:nvSpPr>
      <dsp:spPr>
        <a:xfrm>
          <a:off x="2703749" y="627975"/>
          <a:ext cx="1201852" cy="1201724"/>
        </a:xfrm>
        <a:prstGeom prst="ellipse">
          <a:avLst/>
        </a:prstGeom>
        <a:solidFill>
          <a:schemeClr val="lt1">
            <a:alpha val="90000"/>
            <a:hueOff val="0"/>
            <a:satOff val="0"/>
            <a:lumOff val="0"/>
            <a:alphaOff val="0"/>
          </a:schemeClr>
        </a:solidFill>
        <a:ln w="12700" cap="flat" cmpd="sng" algn="ctr">
          <a:solidFill>
            <a:schemeClr val="accent4">
              <a:hueOff val="9800891"/>
              <a:satOff val="-40777"/>
              <a:lumOff val="960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r>
            <a:rPr lang="ar-SY" sz="2500" kern="1200"/>
            <a:t>نظرية</a:t>
          </a:r>
          <a:endParaRPr lang="en-GB" sz="2500" kern="1200"/>
        </a:p>
      </dsp:txBody>
      <dsp:txXfrm>
        <a:off x="2875562" y="799682"/>
        <a:ext cx="858226" cy="858310"/>
      </dsp:txXfrm>
    </dsp:sp>
  </dsp:spTree>
</dsp:drawing>
</file>

<file path=word/diagrams/layout1.xml><?xml version="1.0" encoding="utf-8"?>
<dgm:layoutDef xmlns:dgm="http://schemas.openxmlformats.org/drawingml/2006/diagram" xmlns:a="http://schemas.openxmlformats.org/drawingml/2006/main" uniqueId="urn:microsoft.com/office/officeart/2011/layout/CircleProcess">
  <dgm:title val="Circle Process"/>
  <dgm:desc val="Use to show sequential steps in a process. Limited to eleven Level 1 shapes with an unlimited number of Level 2 shapes. Works best with small amounts of text. Unused text does not appear, but remains available if you switch layouts."/>
  <dgm:catLst>
    <dgm:cat type="process" pri="8500"/>
    <dgm:cat type="officeonline" pri="85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11"/>
      <dgm:chPref val="11"/>
      <dgm:dir/>
      <dgm:resizeHandles/>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5"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Parent2" refType="w" fact="0.6249"/>
              <dgm:constr type="t" for="ch" forName="Parent2" refType="h" fact="0.2022"/>
              <dgm:constr type="w" for="ch" forName="Parent2" refType="w" fact="0.3001"/>
              <dgm:constr type="h" for="ch" forName="Parent2" refType="h" fact="0.3799"/>
              <dgm:constr type="l" for="ch" forName="Parent1" refType="w" fact="0.1597"/>
              <dgm:constr type="t" for="ch" forName="Parent1" refType="h" fact="0.2022"/>
              <dgm:constr type="w" for="ch" forName="Parent1" refType="w" fact="0.3001"/>
              <dgm:constr type="h" for="ch" forName="Parent1" refType="h" fact="0.3799"/>
              <dgm:constr type="l" for="ch" forName="Accent2" refType="w" fact="0.5498"/>
              <dgm:constr type="t" for="ch" forName="Accent2" refType="h" fact="0.1072"/>
              <dgm:constr type="w" for="ch" forName="Accent2" refType="w" fact="0.4502"/>
              <dgm:constr type="h" for="ch" forName="Accent2" refType="h" fact="0.5699"/>
              <dgm:constr type="l" for="ch" forName="ParentBackground2" refType="w" fact="0.5648"/>
              <dgm:constr type="t" for="ch" forName="ParentBackground2" refType="h" fact="0.1262"/>
              <dgm:constr type="w" for="ch" forName="ParentBackground2" refType="w" fact="0.4201"/>
              <dgm:constr type="h" for="ch" forName="ParentBackground2" refType="h" fact="0.5319"/>
              <dgm:constr type="l" for="ch" forName="Child2" refType="w" fact="0.5648"/>
              <dgm:constr type="t" for="ch" forName="Child2" refType="h" fact="0.6876"/>
              <dgm:constr type="w" for="ch" forName="Child2" refType="w" fact="0.4201"/>
              <dgm:constr type="h" for="ch" forName="Child2" refType="h" fact="0.3124"/>
              <dgm:constr type="l" for="ch" forName="Accent1" refType="w" fact="-0.0086"/>
              <dgm:constr type="t" for="ch" forName="Accent1" refType="h" fact="-0.0109"/>
              <dgm:constr type="w" for="ch" forName="Accent1" refType="w" fact="0.6367"/>
              <dgm:constr type="h" for="ch" forName="Accent1" refType="h" fact="0.806"/>
              <dgm:constr type="l" for="ch" forName="ParentBackground1" refType="w" fact="0.0997"/>
              <dgm:constr type="t" for="ch" forName="ParentBackground1" refType="h" fact="0.1262"/>
              <dgm:constr type="w" for="ch" forName="ParentBackground1" refType="w" fact="0.4201"/>
              <dgm:constr type="h" for="ch" forName="ParentBackground1" refType="h" fact="0.5319"/>
              <dgm:constr type="l" for="ch" forName="Child1" refType="w" fact="0.0997"/>
              <dgm:constr type="t" for="ch" forName="Child1" refType="h" fact="0.6876"/>
              <dgm:constr type="w" for="ch" forName="Child1" refType="w" fact="0.4201"/>
              <dgm:constr type="h" for="ch" forName="Child1" refType="h" fact="0.3124"/>
            </dgm:constrLst>
          </dgm:if>
          <dgm:if name="Name6"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Parent3" refType="w" fact="0.744"/>
              <dgm:constr type="t" for="ch" forName="Parent3" refType="h" fact="0.2022"/>
              <dgm:constr type="w" for="ch" forName="Parent3" refType="w" fact="0.2048"/>
              <dgm:constr type="h" for="ch" forName="Parent3" refType="h" fact="0.3799"/>
              <dgm:constr type="l" for="ch" forName="Parent2" refType="w" fact="0.4265"/>
              <dgm:constr type="t" for="ch" forName="Parent2" refType="h" fact="0.2022"/>
              <dgm:constr type="w" for="ch" forName="Parent2" refType="w" fact="0.2048"/>
              <dgm:constr type="h" for="ch" forName="Parent2" refType="h" fact="0.3799"/>
              <dgm:constr type="l" for="ch" forName="Parent1" refType="w" fact="0.109"/>
              <dgm:constr type="t" for="ch" forName="Parent1" refType="h" fact="0.2022"/>
              <dgm:constr type="w" for="ch" forName="Parent1" refType="w" fact="0.2048"/>
              <dgm:constr type="h" for="ch" forName="Parent1" refType="h" fact="0.3799"/>
              <dgm:constr type="l" for="ch" forName="Accent3" refType="w" fact="0.6928"/>
              <dgm:constr type="t" for="ch" forName="Accent3" refType="h" fact="0.1072"/>
              <dgm:constr type="w" for="ch" forName="Accent3" refType="w" fact="0.3072"/>
              <dgm:constr type="h" for="ch" forName="Accent3" refType="h" fact="0.5699"/>
              <dgm:constr type="l" for="ch" forName="ParentBackground3" refType="w" fact="0.703"/>
              <dgm:constr type="t" for="ch" forName="ParentBackground3" refType="h" fact="0.1262"/>
              <dgm:constr type="w" for="ch" forName="ParentBackground3" refType="w" fact="0.2868"/>
              <dgm:constr type="h" for="ch" forName="ParentBackground3" refType="h" fact="0.5319"/>
              <dgm:constr type="l" for="ch" forName="Child3" refType="w" fact="0.703"/>
              <dgm:constr type="t" for="ch" forName="Child3" refType="h" fact="0.6876"/>
              <dgm:constr type="w" for="ch" forName="Child3" refType="w" fact="0.2868"/>
              <dgm:constr type="h" for="ch" forName="Child3" refType="h" fact="0.3124"/>
              <dgm:constr type="l" for="ch" forName="Accent2" refType="w" fact="0.3122"/>
              <dgm:constr type="t" for="ch" forName="Accent2" refType="h" fact="-0.0109"/>
              <dgm:constr type="w" for="ch" forName="Accent2" refType="w" fact="0.4334"/>
              <dgm:constr type="h" for="ch" forName="Accent2" refType="h" fact="0.806"/>
              <dgm:constr type="l" for="ch" forName="ParentBackground2" refType="w" fact="0.3855"/>
              <dgm:constr type="t" for="ch" forName="ParentBackground2" refType="h" fact="0.1262"/>
              <dgm:constr type="w" for="ch" forName="ParentBackground2" refType="w" fact="0.2868"/>
              <dgm:constr type="h" for="ch" forName="ParentBackground2" refType="h" fact="0.5319"/>
              <dgm:constr type="l" for="ch" forName="Child2" refType="w" fact="0.3855"/>
              <dgm:constr type="t" for="ch" forName="Child2" refType="h" fact="0.6876"/>
              <dgm:constr type="w" for="ch" forName="Child2" refType="w" fact="0.2868"/>
              <dgm:constr type="h" for="ch" forName="Child2" refType="h" fact="0.3124"/>
              <dgm:constr type="l" for="ch" forName="Accent1" refType="w" fact="-0.0053"/>
              <dgm:constr type="t" for="ch" forName="Accent1" refType="h" fact="-0.0109"/>
              <dgm:constr type="w" for="ch" forName="Accent1" refType="w" fact="0.4334"/>
              <dgm:constr type="h" for="ch" forName="Accent1" refType="h" fact="0.806"/>
              <dgm:constr type="l" for="ch" forName="ParentBackground1" refType="w" fact="0.068"/>
              <dgm:constr type="t" for="ch" forName="ParentBackground1" refType="h" fact="0.1262"/>
              <dgm:constr type="w" for="ch" forName="ParentBackground1" refType="w" fact="0.2868"/>
              <dgm:constr type="h" for="ch" forName="ParentBackground1" refType="h" fact="0.5319"/>
              <dgm:constr type="l" for="ch" forName="Child1" refType="w" fact="0.068"/>
              <dgm:constr type="t" for="ch" forName="Child1" refType="h" fact="0.6876"/>
              <dgm:constr type="w" for="ch" forName="Child1" refType="w" fact="0.2868"/>
              <dgm:constr type="h" for="ch" forName="Child1" refType="h" fact="0.3124"/>
            </dgm:constrLst>
          </dgm:if>
          <dgm:if name="Name7"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Parent4" refType="w" fact="0.8057"/>
              <dgm:constr type="t" for="ch" forName="Parent4" refType="h" fact="0.2022"/>
              <dgm:constr type="w" for="ch" forName="Parent4" refType="w" fact="0.1555"/>
              <dgm:constr type="h" for="ch" forName="Parent4" refType="h" fact="0.3799"/>
              <dgm:constr type="l" for="ch" forName="Parent3" refType="w" fact="0.5647"/>
              <dgm:constr type="t" for="ch" forName="Parent3" refType="h" fact="0.2022"/>
              <dgm:constr type="w" for="ch" forName="Parent3" refType="w" fact="0.1555"/>
              <dgm:constr type="h" for="ch" forName="Parent3" refType="h" fact="0.3799"/>
              <dgm:constr type="l" for="ch" forName="Parent2" refType="w" fact="0.3237"/>
              <dgm:constr type="t" for="ch" forName="Parent2" refType="h" fact="0.2022"/>
              <dgm:constr type="w" for="ch" forName="Parent2" refType="w" fact="0.1555"/>
              <dgm:constr type="h" for="ch" forName="Parent2" refType="h" fact="0.3799"/>
              <dgm:constr type="l" for="ch" forName="Parent1" refType="w" fact="0.0827"/>
              <dgm:constr type="t" for="ch" forName="Parent1" refType="h" fact="0.2022"/>
              <dgm:constr type="w" for="ch" forName="Parent1" refType="w" fact="0.1555"/>
              <dgm:constr type="h" for="ch" forName="Parent1" refType="h" fact="0.3799"/>
              <dgm:constr type="l" for="ch" forName="Accent4" refType="w" fact="0.7668"/>
              <dgm:constr type="t" for="ch" forName="Accent4" refType="h" fact="0.1072"/>
              <dgm:constr type="w" for="ch" forName="Accent4" refType="w" fact="0.2332"/>
              <dgm:constr type="h" for="ch" forName="Accent4" refType="h" fact="0.5699"/>
              <dgm:constr type="l" for="ch" forName="ParentBackground4" refType="w" fact="0.7746"/>
              <dgm:constr type="t" for="ch" forName="ParentBackground4" refType="h" fact="0.1262"/>
              <dgm:constr type="w" for="ch" forName="ParentBackground4" refType="w" fact="0.2177"/>
              <dgm:constr type="h" for="ch" forName="ParentBackground4" refType="h" fact="0.5319"/>
              <dgm:constr type="l" for="ch" forName="Child4" refType="w" fact="0.7746"/>
              <dgm:constr type="t" for="ch" forName="Child4" refType="h" fact="0.6876"/>
              <dgm:constr type="w" for="ch" forName="Child4" refType="w" fact="0.2177"/>
              <dgm:constr type="h" for="ch" forName="Child4" refType="h" fact="0.3124"/>
              <dgm:constr type="l" for="ch" forName="Accent3" refType="w" fact="0.4765"/>
              <dgm:constr type="t" for="ch" forName="Accent3" refType="h" fact="-0.0109"/>
              <dgm:constr type="w" for="ch" forName="Accent3" refType="w" fact="0.3298"/>
              <dgm:constr type="h" for="ch" forName="Accent3" refType="h" fact="0.806"/>
              <dgm:constr type="l" for="ch" forName="ParentBackground3" refType="w" fact="0.5336"/>
              <dgm:constr type="t" for="ch" forName="ParentBackground3" refType="h" fact="0.1262"/>
              <dgm:constr type="w" for="ch" forName="ParentBackground3" refType="w" fact="0.2177"/>
              <dgm:constr type="h" for="ch" forName="ParentBackground3" refType="h" fact="0.5319"/>
              <dgm:constr type="l" for="ch" forName="Child3" refType="w" fact="0.5336"/>
              <dgm:constr type="t" for="ch" forName="Child3" refType="h" fact="0.6876"/>
              <dgm:constr type="w" for="ch" forName="Child3" refType="w" fact="0.2177"/>
              <dgm:constr type="h" for="ch" forName="Child3" refType="h" fact="0.3124"/>
              <dgm:constr type="l" for="ch" forName="Accent2" refType="w" fact="0.2365"/>
              <dgm:constr type="t" for="ch" forName="Accent2" refType="h" fact="-0.0109"/>
              <dgm:constr type="w" for="ch" forName="Accent2" refType="w" fact="0.3298"/>
              <dgm:constr type="h" for="ch" forName="Accent2" refType="h" fact="0.806"/>
              <dgm:constr type="l" for="ch" forName="ParentBackground2" refType="w" fact="0.2926"/>
              <dgm:constr type="t" for="ch" forName="ParentBackground2" refType="h" fact="0.1262"/>
              <dgm:constr type="w" for="ch" forName="ParentBackground2" refType="w" fact="0.2177"/>
              <dgm:constr type="h" for="ch" forName="ParentBackground2" refType="h" fact="0.5319"/>
              <dgm:constr type="l" for="ch" forName="Child2" refType="w" fact="0.2926"/>
              <dgm:constr type="t" for="ch" forName="Child2" refType="h" fact="0.6876"/>
              <dgm:constr type="w" for="ch" forName="Child2" refType="w" fact="0.2177"/>
              <dgm:constr type="h" for="ch" forName="Child2" refType="h" fact="0.3124"/>
              <dgm:constr type="l" for="ch" forName="Accent1" refType="w" fact="-0.0045"/>
              <dgm:constr type="t" for="ch" forName="Accent1" refType="h" fact="-0.0109"/>
              <dgm:constr type="w" for="ch" forName="Accent1" refType="w" fact="0.3298"/>
              <dgm:constr type="h" for="ch" forName="Accent1" refType="h" fact="0.806"/>
              <dgm:constr type="l" for="ch" forName="ParentBackground1" refType="w" fact="0.0516"/>
              <dgm:constr type="t" for="ch" forName="ParentBackground1" refType="h" fact="0.1262"/>
              <dgm:constr type="w" for="ch" forName="ParentBackground1" refType="w" fact="0.2177"/>
              <dgm:constr type="h" for="ch" forName="ParentBackground1" refType="h" fact="0.5319"/>
              <dgm:constr type="l" for="ch" forName="Child1" refType="w" fact="0.0516"/>
              <dgm:constr type="t" for="ch" forName="Child1" refType="h" fact="0.6876"/>
              <dgm:constr type="w" for="ch" forName="Child1" refType="w" fact="0.2177"/>
              <dgm:constr type="h" for="ch" forName="Child1" refType="h" fact="0.3124"/>
            </dgm:constrLst>
          </dgm:if>
          <dgm:if name="Name8"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Parent5" refType="w" fact="0.8434"/>
              <dgm:constr type="t" for="ch" forName="Parent5" refType="h" fact="0.2022"/>
              <dgm:constr type="w" for="ch" forName="Parent5" refType="w" fact="0.1253"/>
              <dgm:constr type="h" for="ch" forName="Parent5" refType="h" fact="0.3799"/>
              <dgm:constr type="l" for="ch" forName="Parent4" refType="w" fact="0.6492"/>
              <dgm:constr type="t" for="ch" forName="Parent4" refType="h" fact="0.2022"/>
              <dgm:constr type="w" for="ch" forName="Parent4" refType="w" fact="0.1253"/>
              <dgm:constr type="h" for="ch" forName="Parent4" refType="h" fact="0.3799"/>
              <dgm:constr type="l" for="ch" forName="Parent3" refType="w" fact="0.455"/>
              <dgm:constr type="t" for="ch" forName="Parent3" refType="h" fact="0.2022"/>
              <dgm:constr type="w" for="ch" forName="Parent3" refType="w" fact="0.1253"/>
              <dgm:constr type="h" for="ch" forName="Parent3" refType="h" fact="0.3799"/>
              <dgm:constr type="l" for="ch" forName="Parent2" refType="w" fact="0.2609"/>
              <dgm:constr type="t" for="ch" forName="Parent2" refType="h" fact="0.2022"/>
              <dgm:constr type="w" for="ch" forName="Parent2" refType="w" fact="0.1253"/>
              <dgm:constr type="h" for="ch" forName="Parent2" refType="h" fact="0.3799"/>
              <dgm:constr type="l" for="ch" forName="Parent1" refType="w" fact="0.0667"/>
              <dgm:constr type="t" for="ch" forName="Parent1" refType="h" fact="0.2022"/>
              <dgm:constr type="w" for="ch" forName="Parent1" refType="w" fact="0.1253"/>
              <dgm:constr type="h" for="ch" forName="Parent1" refType="h" fact="0.3799"/>
              <dgm:constr type="l" for="ch" forName="Accent5" refType="w" fact="0.8121"/>
              <dgm:constr type="t" for="ch" forName="Accent5" refType="h" fact="0.1072"/>
              <dgm:constr type="w" for="ch" forName="Accent5" refType="w" fact="0.1879"/>
              <dgm:constr type="h" for="ch" forName="Accent5" refType="h" fact="0.5699"/>
              <dgm:constr type="l" for="ch" forName="ParentBackground5" refType="w" fact="0.8183"/>
              <dgm:constr type="t" for="ch" forName="ParentBackground5" refType="h" fact="0.1262"/>
              <dgm:constr type="w" for="ch" forName="ParentBackground5" refType="w" fact="0.1754"/>
              <dgm:constr type="h" for="ch" forName="ParentBackground5" refType="h" fact="0.5319"/>
              <dgm:constr type="l" for="ch" forName="Child5" refType="w" fact="0.8183"/>
              <dgm:constr type="t" for="ch" forName="Child5" refType="h" fact="0.6876"/>
              <dgm:constr type="w" for="ch" forName="Child5" refType="w" fact="0.1754"/>
              <dgm:constr type="h" for="ch" forName="Child5" refType="h" fact="0.3124"/>
              <dgm:constr type="l" for="ch" forName="Accent4" refType="w" fact="0.5789"/>
              <dgm:constr type="t" for="ch" forName="Accent4" refType="h" fact="-0.0109"/>
              <dgm:constr type="w" for="ch" forName="Accent4" refType="w" fact="0.2657"/>
              <dgm:constr type="h" for="ch" forName="Accent4" refType="h" fact="0.806"/>
              <dgm:constr type="l" for="ch" forName="ParentBackground4" refType="w" fact="0.6242"/>
              <dgm:constr type="t" for="ch" forName="ParentBackground4" refType="h" fact="0.1262"/>
              <dgm:constr type="w" for="ch" forName="ParentBackground4" refType="w" fact="0.1754"/>
              <dgm:constr type="h" for="ch" forName="ParentBackground4" refType="h" fact="0.5319"/>
              <dgm:constr type="l" for="ch" forName="Child4" refType="w" fact="0.6242"/>
              <dgm:constr type="t" for="ch" forName="Child4" refType="h" fact="0.6876"/>
              <dgm:constr type="w" for="ch" forName="Child4" refType="w" fact="0.1754"/>
              <dgm:constr type="h" for="ch" forName="Child4" refType="h" fact="0.3124"/>
              <dgm:constr type="l" for="ch" forName="Accent3" refType="w" fact="0.3848"/>
              <dgm:constr type="t" for="ch" forName="Accent3" refType="h" fact="-0.0109"/>
              <dgm:constr type="w" for="ch" forName="Accent3" refType="w" fact="0.2657"/>
              <dgm:constr type="h" for="ch" forName="Accent3" refType="h" fact="0.806"/>
              <dgm:constr type="l" for="ch" forName="ParentBackground3" refType="w" fact="0.43"/>
              <dgm:constr type="t" for="ch" forName="ParentBackground3" refType="h" fact="0.1262"/>
              <dgm:constr type="w" for="ch" forName="ParentBackground3" refType="w" fact="0.1754"/>
              <dgm:constr type="h" for="ch" forName="ParentBackground3" refType="h" fact="0.5319"/>
              <dgm:constr type="l" for="ch" forName="Child3" refType="w" fact="0.43"/>
              <dgm:constr type="t" for="ch" forName="Child3" refType="h" fact="0.6876"/>
              <dgm:constr type="w" for="ch" forName="Child3" refType="w" fact="0.1754"/>
              <dgm:constr type="h" for="ch" forName="Child3" refType="h" fact="0.3124"/>
              <dgm:constr type="l" for="ch" forName="Accent2" refType="w" fact="0.1906"/>
              <dgm:constr type="t" for="ch" forName="Accent2" refType="h" fact="-0.0109"/>
              <dgm:constr type="w" for="ch" forName="Accent2" refType="w" fact="0.2657"/>
              <dgm:constr type="h" for="ch" forName="Accent2" refType="h" fact="0.806"/>
              <dgm:constr type="l" for="ch" forName="ParentBackground2" refType="w" fact="0.2358"/>
              <dgm:constr type="t" for="ch" forName="ParentBackground2" refType="h" fact="0.1262"/>
              <dgm:constr type="w" for="ch" forName="ParentBackground2" refType="w" fact="0.1754"/>
              <dgm:constr type="h" for="ch" forName="ParentBackground2" refType="h" fact="0.5319"/>
              <dgm:constr type="l" for="ch" forName="Child2" refType="w" fact="0.2358"/>
              <dgm:constr type="t" for="ch" forName="Child2" refType="h" fact="0.6876"/>
              <dgm:constr type="w" for="ch" forName="Child2" refType="w" fact="0.1754"/>
              <dgm:constr type="h" for="ch" forName="Child2" refType="h" fact="0.3124"/>
              <dgm:constr type="l" for="ch" forName="Accent1" refType="w" fact="-0.0036"/>
              <dgm:constr type="t" for="ch" forName="Accent1" refType="h" fact="-0.0109"/>
              <dgm:constr type="w" for="ch" forName="Accent1" refType="w" fact="0.2657"/>
              <dgm:constr type="h" for="ch" forName="Accent1" refType="h" fact="0.806"/>
              <dgm:constr type="l" for="ch" forName="ParentBackground1" refType="w" fact="0.0416"/>
              <dgm:constr type="t" for="ch" forName="ParentBackground1" refType="h" fact="0.1262"/>
              <dgm:constr type="w" for="ch" forName="ParentBackground1" refType="w" fact="0.1754"/>
              <dgm:constr type="h" for="ch" forName="ParentBackground1" refType="h" fact="0.5319"/>
              <dgm:constr type="l" for="ch" forName="Child1" refType="w" fact="0.0416"/>
              <dgm:constr type="t" for="ch" forName="Child1" refType="h" fact="0.6876"/>
              <dgm:constr type="w" for="ch" forName="Child1" refType="w" fact="0.1754"/>
              <dgm:constr type="h" for="ch" forName="Child1" refType="h" fact="0.3124"/>
            </dgm:constrLst>
          </dgm:if>
          <dgm:if name="Name9"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Parent6" refType="w" fact="0.8689"/>
              <dgm:constr type="t" for="ch" forName="Parent6" refType="h" fact="0.2022"/>
              <dgm:constr type="w" for="ch" forName="Parent6" refType="w" fact="0.1049"/>
              <dgm:constr type="h" for="ch" forName="Parent6" refType="h" fact="0.3799"/>
              <dgm:constr type="l" for="ch" forName="Parent5" refType="w" fact="0.7063"/>
              <dgm:constr type="t" for="ch" forName="Parent5" refType="h" fact="0.2022"/>
              <dgm:constr type="w" for="ch" forName="Parent5" refType="w" fact="0.1049"/>
              <dgm:constr type="h" for="ch" forName="Parent5" refType="h" fact="0.3799"/>
              <dgm:constr type="l" for="ch" forName="Parent4" refType="w" fact="0.5437"/>
              <dgm:constr type="t" for="ch" forName="Parent4" refType="h" fact="0.2022"/>
              <dgm:constr type="w" for="ch" forName="Parent4" refType="w" fact="0.1049"/>
              <dgm:constr type="h" for="ch" forName="Parent4" refType="h" fact="0.3799"/>
              <dgm:constr type="l" for="ch" forName="Parent3" refType="w" fact="0.381"/>
              <dgm:constr type="t" for="ch" forName="Parent3" refType="h" fact="0.2022"/>
              <dgm:constr type="w" for="ch" forName="Parent3" refType="w" fact="0.1049"/>
              <dgm:constr type="h" for="ch" forName="Parent3" refType="h" fact="0.3799"/>
              <dgm:constr type="l" for="ch" forName="Parent2" refType="w" fact="0.2184"/>
              <dgm:constr type="t" for="ch" forName="Parent2" refType="h" fact="0.2022"/>
              <dgm:constr type="w" for="ch" forName="Parent2" refType="w" fact="0.1049"/>
              <dgm:constr type="h" for="ch" forName="Parent2" refType="h" fact="0.3799"/>
              <dgm:constr type="l" for="ch" forName="Parent1" refType="w" fact="0.0558"/>
              <dgm:constr type="t" for="ch" forName="Parent1" refType="h" fact="0.2022"/>
              <dgm:constr type="w" for="ch" forName="Parent1" refType="w" fact="0.1049"/>
              <dgm:constr type="h" for="ch" forName="Parent1" refType="h" fact="0.3799"/>
              <dgm:constr type="l" for="ch" forName="Accent6" refType="w" fact="0.8426"/>
              <dgm:constr type="t" for="ch" forName="Accent6" refType="h" fact="0.1072"/>
              <dgm:constr type="w" for="ch" forName="Accent6" refType="w" fact="0.1574"/>
              <dgm:constr type="h" for="ch" forName="Accent6" refType="h" fact="0.5699"/>
              <dgm:constr type="l" for="ch" forName="ParentBackground6" refType="w" fact="0.8479"/>
              <dgm:constr type="t" for="ch" forName="ParentBackground6" refType="h" fact="0.1262"/>
              <dgm:constr type="w" for="ch" forName="ParentBackground6" refType="w" fact="0.1469"/>
              <dgm:constr type="h" for="ch" forName="ParentBackground6" refType="h" fact="0.5319"/>
              <dgm:constr type="l" for="ch" forName="Child6" refType="w" fact="0.8479"/>
              <dgm:constr type="t" for="ch" forName="Child6" refType="h" fact="0.6876"/>
              <dgm:constr type="w" for="ch" forName="Child6" refType="w" fact="0.1469"/>
              <dgm:constr type="h" for="ch" forName="Child6" refType="h" fact="0.3124"/>
              <dgm:constr type="l" for="ch" forName="Accent5" refType="w" fact="0.6474"/>
              <dgm:constr type="t" for="ch" forName="Accent5" refType="h" fact="-0.0109"/>
              <dgm:constr type="w" for="ch" forName="Accent5" refType="w" fact="0.2226"/>
              <dgm:constr type="h" for="ch" forName="Accent5" refType="h" fact="0.806"/>
              <dgm:constr type="l" for="ch" forName="ParentBackground5" refType="w" fact="0.6853"/>
              <dgm:constr type="t" for="ch" forName="ParentBackground5" refType="h" fact="0.1262"/>
              <dgm:constr type="w" for="ch" forName="ParentBackground5" refType="w" fact="0.1469"/>
              <dgm:constr type="h" for="ch" forName="ParentBackground5" refType="h" fact="0.5319"/>
              <dgm:constr type="l" for="ch" forName="Child5" refType="w" fact="0.6853"/>
              <dgm:constr type="t" for="ch" forName="Child5" refType="h" fact="0.6876"/>
              <dgm:constr type="w" for="ch" forName="Child5" refType="w" fact="0.1469"/>
              <dgm:constr type="h" for="ch" forName="Child5" refType="h" fact="0.3124"/>
              <dgm:constr type="l" for="ch" forName="Accent4" refType="w" fact="0.4848"/>
              <dgm:constr type="t" for="ch" forName="Accent4" refType="h" fact="-0.0109"/>
              <dgm:constr type="w" for="ch" forName="Accent4" refType="w" fact="0.2226"/>
              <dgm:constr type="h" for="ch" forName="Accent4" refType="h" fact="0.806"/>
              <dgm:constr type="l" for="ch" forName="ParentBackground4" refType="w" fact="0.5227"/>
              <dgm:constr type="t" for="ch" forName="ParentBackground4" refType="h" fact="0.1262"/>
              <dgm:constr type="w" for="ch" forName="ParentBackground4" refType="w" fact="0.1469"/>
              <dgm:constr type="h" for="ch" forName="ParentBackground4" refType="h" fact="0.5319"/>
              <dgm:constr type="l" for="ch" forName="Child4" refType="w" fact="0.5227"/>
              <dgm:constr type="t" for="ch" forName="Child4" refType="h" fact="0.6876"/>
              <dgm:constr type="w" for="ch" forName="Child4" refType="w" fact="0.1469"/>
              <dgm:constr type="h" for="ch" forName="Child4" refType="h" fact="0.3124"/>
              <dgm:constr type="l" for="ch" forName="Accent3" refType="w" fact="0.3222"/>
              <dgm:constr type="t" for="ch" forName="Accent3" refType="h" fact="-0.0109"/>
              <dgm:constr type="w" for="ch" forName="Accent3" refType="w" fact="0.2226"/>
              <dgm:constr type="h" for="ch" forName="Accent3" refType="h" fact="0.806"/>
              <dgm:constr type="l" for="ch" forName="ParentBackground3" refType="w" fact="0.3601"/>
              <dgm:constr type="t" for="ch" forName="ParentBackground3" refType="h" fact="0.1262"/>
              <dgm:constr type="w" for="ch" forName="ParentBackground3" refType="w" fact="0.1469"/>
              <dgm:constr type="h" for="ch" forName="ParentBackground3" refType="h" fact="0.5319"/>
              <dgm:constr type="l" for="ch" forName="Child3" refType="w" fact="0.3601"/>
              <dgm:constr type="t" for="ch" forName="Child3" refType="h" fact="0.6876"/>
              <dgm:constr type="w" for="ch" forName="Child3" refType="w" fact="0.1469"/>
              <dgm:constr type="h" for="ch" forName="Child3" refType="h" fact="0.3124"/>
              <dgm:constr type="l" for="ch" forName="Accent2" refType="w" fact="0.1596"/>
              <dgm:constr type="t" for="ch" forName="Accent2" refType="h" fact="-0.0109"/>
              <dgm:constr type="w" for="ch" forName="Accent2" refType="w" fact="0.2226"/>
              <dgm:constr type="h" for="ch" forName="Accent2" refType="h" fact="0.806"/>
              <dgm:constr type="l" for="ch" forName="ParentBackground2" refType="w" fact="0.1975"/>
              <dgm:constr type="t" for="ch" forName="ParentBackground2" refType="h" fact="0.1262"/>
              <dgm:constr type="w" for="ch" forName="ParentBackground2" refType="w" fact="0.1469"/>
              <dgm:constr type="h" for="ch" forName="ParentBackground2" refType="h" fact="0.5319"/>
              <dgm:constr type="l" for="ch" forName="Child2" refType="w" fact="0.1975"/>
              <dgm:constr type="t" for="ch" forName="Child2" refType="h" fact="0.6876"/>
              <dgm:constr type="w" for="ch" forName="Child2" refType="w" fact="0.1469"/>
              <dgm:constr type="h" for="ch" forName="Child2" refType="h" fact="0.3124"/>
              <dgm:constr type="l" for="ch" forName="Accent1" refType="w" fact="-0.003"/>
              <dgm:constr type="t" for="ch" forName="Accent1" refType="h" fact="-0.0109"/>
              <dgm:constr type="w" for="ch" forName="Accent1" refType="w" fact="0.2226"/>
              <dgm:constr type="h" for="ch" forName="Accent1" refType="h" fact="0.806"/>
              <dgm:constr type="l" for="ch" forName="ParentBackground1" refType="w" fact="0.0348"/>
              <dgm:constr type="t" for="ch" forName="ParentBackground1" refType="h" fact="0.1262"/>
              <dgm:constr type="w" for="ch" forName="ParentBackground1" refType="w" fact="0.1469"/>
              <dgm:constr type="h" for="ch" forName="ParentBackground1" refType="h" fact="0.5319"/>
              <dgm:constr type="l" for="ch" forName="Child1" refType="w" fact="0.0348"/>
              <dgm:constr type="t" for="ch" forName="Child1" refType="h" fact="0.6876"/>
              <dgm:constr type="w" for="ch" forName="Child1" refType="w" fact="0.1469"/>
              <dgm:constr type="h" for="ch" forName="Child1" refType="h" fact="0.3124"/>
            </dgm:constrLst>
          </dgm:if>
          <dgm:if name="Name10"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Parent7" refType="w" fact="0.8872"/>
              <dgm:constr type="t" for="ch" forName="Parent7" refType="h" fact="0.2022"/>
              <dgm:constr type="w" for="ch" forName="Parent7" refType="w" fact="0.0902"/>
              <dgm:constr type="h" for="ch" forName="Parent7" refType="h" fact="0.3799"/>
              <dgm:constr type="l" for="ch" forName="Parent6" refType="w" fact="0.7473"/>
              <dgm:constr type="t" for="ch" forName="Parent6" refType="h" fact="0.2022"/>
              <dgm:constr type="w" for="ch" forName="Parent6" refType="w" fact="0.0902"/>
              <dgm:constr type="h" for="ch" forName="Parent6" refType="h" fact="0.3799"/>
              <dgm:constr type="l" for="ch" forName="Parent5" refType="w" fact="0.6075"/>
              <dgm:constr type="t" for="ch" forName="Parent5" refType="h" fact="0.2022"/>
              <dgm:constr type="w" for="ch" forName="Parent5" refType="w" fact="0.0902"/>
              <dgm:constr type="h" for="ch" forName="Parent5" refType="h" fact="0.3799"/>
              <dgm:constr type="l" for="ch" forName="Parent4" refType="w" fact="0.4676"/>
              <dgm:constr type="t" for="ch" forName="Parent4" refType="h" fact="0.2022"/>
              <dgm:constr type="w" for="ch" forName="Parent4" refType="w" fact="0.0902"/>
              <dgm:constr type="h" for="ch" forName="Parent4" refType="h" fact="0.3799"/>
              <dgm:constr type="l" for="ch" forName="Parent3" refType="w" fact="0.3277"/>
              <dgm:constr type="t" for="ch" forName="Parent3" refType="h" fact="0.2022"/>
              <dgm:constr type="w" for="ch" forName="Parent3" refType="w" fact="0.0902"/>
              <dgm:constr type="h" for="ch" forName="Parent3" refType="h" fact="0.3799"/>
              <dgm:constr type="l" for="ch" forName="Parent2" refType="w" fact="0.1879"/>
              <dgm:constr type="t" for="ch" forName="Parent2" refType="h" fact="0.2022"/>
              <dgm:constr type="w" for="ch" forName="Parent2" refType="w" fact="0.0902"/>
              <dgm:constr type="h" for="ch" forName="Parent2" refType="h" fact="0.3799"/>
              <dgm:constr type="l" for="ch" forName="Parent1" refType="w" fact="0.048"/>
              <dgm:constr type="t" for="ch" forName="Parent1" refType="h" fact="0.2022"/>
              <dgm:constr type="w" for="ch" forName="Parent1" refType="w" fact="0.0902"/>
              <dgm:constr type="h" for="ch" forName="Parent1" refType="h" fact="0.3799"/>
              <dgm:constr type="l" for="ch" forName="Accent7" refType="w" fact="0.8646"/>
              <dgm:constr type="t" for="ch" forName="Accent7" refType="h" fact="0.1072"/>
              <dgm:constr type="w" for="ch" forName="Accent7" refType="w" fact="0.1354"/>
              <dgm:constr type="h" for="ch" forName="Accent7" refType="h" fact="0.5699"/>
              <dgm:constr type="l" for="ch" forName="ParentBackground7" refType="w" fact="0.8692"/>
              <dgm:constr type="t" for="ch" forName="ParentBackground7" refType="h" fact="0.1262"/>
              <dgm:constr type="w" for="ch" forName="ParentBackground7" refType="w" fact="0.1263"/>
              <dgm:constr type="h" for="ch" forName="ParentBackground7" refType="h" fact="0.5319"/>
              <dgm:constr type="l" for="ch" forName="Child7" refType="w" fact="0.8692"/>
              <dgm:constr type="t" for="ch" forName="Child7" refType="h" fact="0.6876"/>
              <dgm:constr type="w" for="ch" forName="Child7" refType="w" fact="0.1263"/>
              <dgm:constr type="h" for="ch" forName="Child7" refType="h" fact="0.3124"/>
              <dgm:constr type="l" for="ch" forName="Accent6" refType="w" fact="0.6967"/>
              <dgm:constr type="t" for="ch" forName="Accent6" refType="h" fact="-0.0109"/>
              <dgm:constr type="w" for="ch" forName="Accent6" refType="w" fact="0.1915"/>
              <dgm:constr type="h" for="ch" forName="Accent6" refType="h" fact="0.806"/>
              <dgm:constr type="l" for="ch" forName="ParentBackground6" refType="w" fact="0.7293"/>
              <dgm:constr type="t" for="ch" forName="ParentBackground6" refType="h" fact="0.1262"/>
              <dgm:constr type="w" for="ch" forName="ParentBackground6" refType="w" fact="0.1263"/>
              <dgm:constr type="h" for="ch" forName="ParentBackground6" refType="h" fact="0.5319"/>
              <dgm:constr type="l" for="ch" forName="Child6" refType="w" fact="0.7293"/>
              <dgm:constr type="t" for="ch" forName="Child6" refType="h" fact="0.6876"/>
              <dgm:constr type="w" for="ch" forName="Child6" refType="w" fact="0.1263"/>
              <dgm:constr type="h" for="ch" forName="Child6" refType="h" fact="0.3124"/>
              <dgm:constr type="l" for="ch" forName="Accent5" refType="w" fact="0.5569"/>
              <dgm:constr type="t" for="ch" forName="Accent5" refType="h" fact="-0.0109"/>
              <dgm:constr type="w" for="ch" forName="Accent5" refType="w" fact="0.1915"/>
              <dgm:constr type="h" for="ch" forName="Accent5" refType="h" fact="0.806"/>
              <dgm:constr type="l" for="ch" forName="ParentBackground5" refType="w" fact="0.5894"/>
              <dgm:constr type="t" for="ch" forName="ParentBackground5" refType="h" fact="0.1262"/>
              <dgm:constr type="w" for="ch" forName="ParentBackground5" refType="w" fact="0.1263"/>
              <dgm:constr type="h" for="ch" forName="ParentBackground5" refType="h" fact="0.5319"/>
              <dgm:constr type="l" for="ch" forName="Child5" refType="w" fact="0.5894"/>
              <dgm:constr type="t" for="ch" forName="Child5" refType="h" fact="0.6876"/>
              <dgm:constr type="w" for="ch" forName="Child5" refType="w" fact="0.1263"/>
              <dgm:constr type="h" for="ch" forName="Child5" refType="h" fact="0.3124"/>
              <dgm:constr type="l" for="ch" forName="Accent4" refType="w" fact="0.417"/>
              <dgm:constr type="t" for="ch" forName="Accent4" refType="h" fact="-0.0109"/>
              <dgm:constr type="w" for="ch" forName="Accent4" refType="w" fact="0.1915"/>
              <dgm:constr type="h" for="ch" forName="Accent4" refType="h" fact="0.806"/>
              <dgm:constr type="l" for="ch" forName="ParentBackground4" refType="w" fact="0.4496"/>
              <dgm:constr type="t" for="ch" forName="ParentBackground4" refType="h" fact="0.1262"/>
              <dgm:constr type="w" for="ch" forName="ParentBackground4" refType="w" fact="0.1263"/>
              <dgm:constr type="h" for="ch" forName="ParentBackground4" refType="h" fact="0.5319"/>
              <dgm:constr type="l" for="ch" forName="Child4" refType="w" fact="0.4496"/>
              <dgm:constr type="t" for="ch" forName="Child4" refType="h" fact="0.6876"/>
              <dgm:constr type="w" for="ch" forName="Child4" refType="w" fact="0.1263"/>
              <dgm:constr type="h" for="ch" forName="Child4" refType="h" fact="0.3124"/>
              <dgm:constr type="l" for="ch" forName="Accent3" refType="w" fact="0.2771"/>
              <dgm:constr type="t" for="ch" forName="Accent3" refType="h" fact="-0.0109"/>
              <dgm:constr type="w" for="ch" forName="Accent3" refType="w" fact="0.1915"/>
              <dgm:constr type="h" for="ch" forName="Accent3" refType="h" fact="0.806"/>
              <dgm:constr type="l" for="ch" forName="ParentBackground3" refType="w" fact="0.3097"/>
              <dgm:constr type="t" for="ch" forName="ParentBackground3" refType="h" fact="0.1262"/>
              <dgm:constr type="w" for="ch" forName="ParentBackground3" refType="w" fact="0.1263"/>
              <dgm:constr type="h" for="ch" forName="ParentBackground3" refType="h" fact="0.5319"/>
              <dgm:constr type="l" for="ch" forName="Child3" refType="w" fact="0.3097"/>
              <dgm:constr type="t" for="ch" forName="Child3" refType="h" fact="0.6876"/>
              <dgm:constr type="w" for="ch" forName="Child3" refType="w" fact="0.1263"/>
              <dgm:constr type="h" for="ch" forName="Child3" refType="h" fact="0.3124"/>
              <dgm:constr type="l" for="ch" forName="Accent2" refType="w" fact="0.1373"/>
              <dgm:constr type="t" for="ch" forName="Accent2" refType="h" fact="-0.0109"/>
              <dgm:constr type="w" for="ch" forName="Accent2" refType="w" fact="0.1915"/>
              <dgm:constr type="h" for="ch" forName="Accent2" refType="h" fact="0.806"/>
              <dgm:constr type="l" for="ch" forName="ParentBackground2" refType="w" fact="0.1698"/>
              <dgm:constr type="t" for="ch" forName="ParentBackground2" refType="h" fact="0.1262"/>
              <dgm:constr type="w" for="ch" forName="ParentBackground2" refType="w" fact="0.1263"/>
              <dgm:constr type="h" for="ch" forName="ParentBackground2" refType="h" fact="0.5319"/>
              <dgm:constr type="l" for="ch" forName="Child2" refType="w" fact="0.1698"/>
              <dgm:constr type="t" for="ch" forName="Child2" refType="h" fact="0.6876"/>
              <dgm:constr type="w" for="ch" forName="Child2" refType="w" fact="0.1263"/>
              <dgm:constr type="h" for="ch" forName="Child2" refType="h" fact="0.3124"/>
              <dgm:constr type="l" for="ch" forName="Accent1" refType="w" fact="-0.0026"/>
              <dgm:constr type="t" for="ch" forName="Accent1" refType="h" fact="-0.0109"/>
              <dgm:constr type="w" for="ch" forName="Accent1" refType="w" fact="0.1915"/>
              <dgm:constr type="h" for="ch" forName="Accent1" refType="h" fact="0.806"/>
              <dgm:constr type="l" for="ch" forName="ParentBackground1" refType="w" fact="0.03"/>
              <dgm:constr type="t" for="ch" forName="ParentBackground1" refType="h" fact="0.1262"/>
              <dgm:constr type="w" for="ch" forName="ParentBackground1" refType="w" fact="0.1263"/>
              <dgm:constr type="h" for="ch" forName="ParentBackground1" refType="h" fact="0.5319"/>
              <dgm:constr type="l" for="ch" forName="Child1" refType="w" fact="0.03"/>
              <dgm:constr type="t" for="ch" forName="Child1" refType="h" fact="0.6876"/>
              <dgm:constr type="w" for="ch" forName="Child1" refType="w" fact="0.1263"/>
              <dgm:constr type="h" for="ch" forName="Child1" refType="h" fact="0.3124"/>
            </dgm:constrLst>
          </dgm:if>
          <dgm:if name="Name11"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l" for="ch" forName="Parent8" refType="w" fact="0.901"/>
              <dgm:constr type="t" for="ch" forName="Parent8" refType="h" fact="0.2022"/>
              <dgm:constr type="w" for="ch" forName="Parent8" refType="w" fact="0.0792"/>
              <dgm:constr type="h" for="ch" forName="Parent8" refType="h" fact="0.3799"/>
              <dgm:constr type="l" for="ch" forName="Parent7" refType="w" fact="0.7783"/>
              <dgm:constr type="t" for="ch" forName="Parent7" refType="h" fact="0.2022"/>
              <dgm:constr type="w" for="ch" forName="Parent7" refType="w" fact="0.0792"/>
              <dgm:constr type="h" for="ch" forName="Parent7" refType="h" fact="0.3799"/>
              <dgm:constr type="l" for="ch" forName="Parent6" refType="w" fact="0.6556"/>
              <dgm:constr type="t" for="ch" forName="Parent6" refType="h" fact="0.2022"/>
              <dgm:constr type="w" for="ch" forName="Parent6" refType="w" fact="0.0792"/>
              <dgm:constr type="h" for="ch" forName="Parent6" refType="h" fact="0.3799"/>
              <dgm:constr type="l" for="ch" forName="Parent5" refType="w" fact="0.5329"/>
              <dgm:constr type="t" for="ch" forName="Parent5" refType="h" fact="0.2022"/>
              <dgm:constr type="w" for="ch" forName="Parent5" refType="w" fact="0.0792"/>
              <dgm:constr type="h" for="ch" forName="Parent5" refType="h" fact="0.3799"/>
              <dgm:constr type="l" for="ch" forName="Parent4" refType="w" fact="0.4102"/>
              <dgm:constr type="t" for="ch" forName="Parent4" refType="h" fact="0.2022"/>
              <dgm:constr type="w" for="ch" forName="Parent4" refType="w" fact="0.0792"/>
              <dgm:constr type="h" for="ch" forName="Parent4" refType="h" fact="0.3799"/>
              <dgm:constr type="l" for="ch" forName="Parent3" refType="w" fact="0.2875"/>
              <dgm:constr type="t" for="ch" forName="Parent3" refType="h" fact="0.2022"/>
              <dgm:constr type="w" for="ch" forName="Parent3" refType="w" fact="0.0792"/>
              <dgm:constr type="h" for="ch" forName="Parent3" refType="h" fact="0.3799"/>
              <dgm:constr type="l" for="ch" forName="Parent2" refType="w" fact="0.1648"/>
              <dgm:constr type="t" for="ch" forName="Parent2" refType="h" fact="0.2022"/>
              <dgm:constr type="w" for="ch" forName="Parent2" refType="w" fact="0.0792"/>
              <dgm:constr type="h" for="ch" forName="Parent2" refType="h" fact="0.3799"/>
              <dgm:constr type="l" for="ch" forName="Parent1" refType="w" fact="0.0421"/>
              <dgm:constr type="t" for="ch" forName="Parent1" refType="h" fact="0.2022"/>
              <dgm:constr type="w" for="ch" forName="Parent1" refType="w" fact="0.0792"/>
              <dgm:constr type="h" for="ch" forName="Parent1" refType="h" fact="0.3799"/>
              <dgm:constr type="l" for="ch" forName="Accent8" refType="w" fact="0.8813"/>
              <dgm:constr type="t" for="ch" forName="Accent8" refType="h" fact="0.1072"/>
              <dgm:constr type="w" for="ch" forName="Accent8" refType="w" fact="0.1187"/>
              <dgm:constr type="h" for="ch" forName="Accent8" refType="h" fact="0.5699"/>
              <dgm:constr type="l" for="ch" forName="ParentBackground8" refType="w" fact="0.8852"/>
              <dgm:constr type="t" for="ch" forName="ParentBackground8" refType="h" fact="0.1262"/>
              <dgm:constr type="w" for="ch" forName="ParentBackground8" refType="w" fact="0.1108"/>
              <dgm:constr type="h" for="ch" forName="ParentBackground8" refType="h" fact="0.5319"/>
              <dgm:constr type="l" for="ch" forName="Child8" refType="w" fact="0.8852"/>
              <dgm:constr type="t" for="ch" forName="Child8" refType="h" fact="0.6876"/>
              <dgm:constr type="w" for="ch" forName="Child8" refType="w" fact="0.1108"/>
              <dgm:constr type="h" for="ch" forName="Child8" refType="h" fact="0.3124"/>
              <dgm:constr type="l" for="ch" forName="Accent7" refType="w" fact="0.7339"/>
              <dgm:constr type="t" for="ch" forName="Accent7" refType="h" fact="-0.0109"/>
              <dgm:constr type="w" for="ch" forName="Accent7" refType="w" fact="0.1679"/>
              <dgm:constr type="h" for="ch" forName="Accent7" refType="h" fact="0.806"/>
              <dgm:constr type="l" for="ch" forName="ParentBackground7" refType="w" fact="0.7625"/>
              <dgm:constr type="t" for="ch" forName="ParentBackground7" refType="h" fact="0.1262"/>
              <dgm:constr type="w" for="ch" forName="ParentBackground7" refType="w" fact="0.1108"/>
              <dgm:constr type="h" for="ch" forName="ParentBackground7" refType="h" fact="0.5319"/>
              <dgm:constr type="l" for="ch" forName="Child7" refType="w" fact="0.7625"/>
              <dgm:constr type="t" for="ch" forName="Child7" refType="h" fact="0.6876"/>
              <dgm:constr type="w" for="ch" forName="Child7" refType="w" fact="0.1108"/>
              <dgm:constr type="h" for="ch" forName="Child7" refType="h" fact="0.3124"/>
              <dgm:constr type="l" for="ch" forName="Accent6" refType="w" fact="0.6112"/>
              <dgm:constr type="t" for="ch" forName="Accent6" refType="h" fact="-0.0109"/>
              <dgm:constr type="w" for="ch" forName="Accent6" refType="w" fact="0.1679"/>
              <dgm:constr type="h" for="ch" forName="Accent6" refType="h" fact="0.806"/>
              <dgm:constr type="l" for="ch" forName="ParentBackground6" refType="w" fact="0.6398"/>
              <dgm:constr type="t" for="ch" forName="ParentBackground6" refType="h" fact="0.1262"/>
              <dgm:constr type="w" for="ch" forName="ParentBackground6" refType="w" fact="0.1108"/>
              <dgm:constr type="h" for="ch" forName="ParentBackground6" refType="h" fact="0.5319"/>
              <dgm:constr type="l" for="ch" forName="Child6" refType="w" fact="0.6398"/>
              <dgm:constr type="t" for="ch" forName="Child6" refType="h" fact="0.6876"/>
              <dgm:constr type="w" for="ch" forName="Child6" refType="w" fact="0.1108"/>
              <dgm:constr type="h" for="ch" forName="Child6" refType="h" fact="0.3124"/>
              <dgm:constr type="l" for="ch" forName="Accent5" refType="w" fact="0.4885"/>
              <dgm:constr type="t" for="ch" forName="Accent5" refType="h" fact="-0.0109"/>
              <dgm:constr type="w" for="ch" forName="Accent5" refType="w" fact="0.1679"/>
              <dgm:constr type="h" for="ch" forName="Accent5" refType="h" fact="0.806"/>
              <dgm:constr type="l" for="ch" forName="ParentBackground5" refType="w" fact="0.5171"/>
              <dgm:constr type="t" for="ch" forName="ParentBackground5" refType="h" fact="0.1262"/>
              <dgm:constr type="w" for="ch" forName="ParentBackground5" refType="w" fact="0.1108"/>
              <dgm:constr type="h" for="ch" forName="ParentBackground5" refType="h" fact="0.5319"/>
              <dgm:constr type="l" for="ch" forName="Child5" refType="w" fact="0.5171"/>
              <dgm:constr type="t" for="ch" forName="Child5" refType="h" fact="0.6876"/>
              <dgm:constr type="w" for="ch" forName="Child5" refType="w" fact="0.1108"/>
              <dgm:constr type="h" for="ch" forName="Child5" refType="h" fact="0.3124"/>
              <dgm:constr type="l" for="ch" forName="Accent4" refType="w" fact="0.3658"/>
              <dgm:constr type="t" for="ch" forName="Accent4" refType="h" fact="-0.0109"/>
              <dgm:constr type="w" for="ch" forName="Accent4" refType="w" fact="0.1679"/>
              <dgm:constr type="h" for="ch" forName="Accent4" refType="h" fact="0.806"/>
              <dgm:constr type="l" for="ch" forName="ParentBackground4" refType="w" fact="0.3944"/>
              <dgm:constr type="t" for="ch" forName="ParentBackground4" refType="h" fact="0.1262"/>
              <dgm:constr type="w" for="ch" forName="ParentBackground4" refType="w" fact="0.1108"/>
              <dgm:constr type="h" for="ch" forName="ParentBackground4" refType="h" fact="0.5319"/>
              <dgm:constr type="l" for="ch" forName="Child4" refType="w" fact="0.3944"/>
              <dgm:constr type="t" for="ch" forName="Child4" refType="h" fact="0.6876"/>
              <dgm:constr type="w" for="ch" forName="Child4" refType="w" fact="0.1108"/>
              <dgm:constr type="h" for="ch" forName="Child4" refType="h" fact="0.3124"/>
              <dgm:constr type="l" for="ch" forName="Accent3" refType="w" fact="0.2431"/>
              <dgm:constr type="t" for="ch" forName="Accent3" refType="h" fact="-0.0109"/>
              <dgm:constr type="w" for="ch" forName="Accent3" refType="w" fact="0.1679"/>
              <dgm:constr type="h" for="ch" forName="Accent3" refType="h" fact="0.806"/>
              <dgm:constr type="l" for="ch" forName="ParentBackground3" refType="w" fact="0.2717"/>
              <dgm:constr type="t" for="ch" forName="ParentBackground3" refType="h" fact="0.1262"/>
              <dgm:constr type="w" for="ch" forName="ParentBackground3" refType="w" fact="0.1108"/>
              <dgm:constr type="h" for="ch" forName="ParentBackground3" refType="h" fact="0.5319"/>
              <dgm:constr type="l" for="ch" forName="Child3" refType="w" fact="0.2717"/>
              <dgm:constr type="t" for="ch" forName="Child3" refType="h" fact="0.6876"/>
              <dgm:constr type="w" for="ch" forName="Child3" refType="w" fact="0.1108"/>
              <dgm:constr type="h" for="ch" forName="Child3" refType="h" fact="0.3124"/>
              <dgm:constr type="l" for="ch" forName="Accent2" refType="w" fact="0.1204"/>
              <dgm:constr type="t" for="ch" forName="Accent2" refType="h" fact="-0.0109"/>
              <dgm:constr type="w" for="ch" forName="Accent2" refType="w" fact="0.1679"/>
              <dgm:constr type="h" for="ch" forName="Accent2" refType="h" fact="0.806"/>
              <dgm:constr type="l" for="ch" forName="ParentBackground2" refType="w" fact="0.149"/>
              <dgm:constr type="t" for="ch" forName="ParentBackground2" refType="h" fact="0.1262"/>
              <dgm:constr type="w" for="ch" forName="ParentBackground2" refType="w" fact="0.1108"/>
              <dgm:constr type="h" for="ch" forName="ParentBackground2" refType="h" fact="0.5319"/>
              <dgm:constr type="l" for="ch" forName="Child2" refType="w" fact="0.149"/>
              <dgm:constr type="t" for="ch" forName="Child2" refType="h" fact="0.6876"/>
              <dgm:constr type="w" for="ch" forName="Child2" refType="w" fact="0.1108"/>
              <dgm:constr type="h" for="ch" forName="Child2" refType="h" fact="0.3124"/>
              <dgm:constr type="l" for="ch" forName="Accent1" refType="w" fact="-0.0023"/>
              <dgm:constr type="t" for="ch" forName="Accent1" refType="h" fact="-0.0109"/>
              <dgm:constr type="w" for="ch" forName="Accent1" refType="w" fact="0.1679"/>
              <dgm:constr type="h" for="ch" forName="Accent1" refType="h" fact="0.806"/>
              <dgm:constr type="l" for="ch" forName="ParentBackground1" refType="w" fact="0.0263"/>
              <dgm:constr type="t" for="ch" forName="ParentBackground1" refType="h" fact="0.1262"/>
              <dgm:constr type="w" for="ch" forName="ParentBackground1" refType="w" fact="0.1108"/>
              <dgm:constr type="h" for="ch" forName="ParentBackground1" refType="h" fact="0.5319"/>
              <dgm:constr type="l" for="ch" forName="Child1" refType="w" fact="0.0263"/>
              <dgm:constr type="t" for="ch" forName="Child1" refType="h" fact="0.6876"/>
              <dgm:constr type="w" for="ch" forName="Child1" refType="w" fact="0.1108"/>
              <dgm:constr type="h" for="ch" forName="Child1" refType="h" fact="0.3124"/>
            </dgm:constrLst>
          </dgm:if>
          <dgm:if name="Name12"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l" for="ch" forName="Parent9" refType="w" fact="0.9119"/>
              <dgm:constr type="t" for="ch" forName="Parent9" refType="h" fact="0.2022"/>
              <dgm:constr type="w" for="ch" forName="Parent9" refType="w" fact="0.0705"/>
              <dgm:constr type="h" for="ch" forName="Parent9" refType="h" fact="0.3799"/>
              <dgm:constr type="l" for="ch" forName="Parent8" refType="w" fact="0.8026"/>
              <dgm:constr type="t" for="ch" forName="Parent8" refType="h" fact="0.2022"/>
              <dgm:constr type="w" for="ch" forName="Parent8" refType="w" fact="0.0705"/>
              <dgm:constr type="h" for="ch" forName="Parent8" refType="h" fact="0.3799"/>
              <dgm:constr type="l" for="ch" forName="Parent7" refType="w" fact="0.6933"/>
              <dgm:constr type="t" for="ch" forName="Parent7" refType="h" fact="0.2022"/>
              <dgm:constr type="w" for="ch" forName="Parent7" refType="w" fact="0.0705"/>
              <dgm:constr type="h" for="ch" forName="Parent7" refType="h" fact="0.3799"/>
              <dgm:constr type="l" for="ch" forName="Parent6" refType="w" fact="0.584"/>
              <dgm:constr type="t" for="ch" forName="Parent6" refType="h" fact="0.2022"/>
              <dgm:constr type="w" for="ch" forName="Parent6" refType="w" fact="0.0705"/>
              <dgm:constr type="h" for="ch" forName="Parent6" refType="h" fact="0.3799"/>
              <dgm:constr type="l" for="ch" forName="Parent5" refType="w" fact="0.4747"/>
              <dgm:constr type="t" for="ch" forName="Parent5" refType="h" fact="0.2022"/>
              <dgm:constr type="w" for="ch" forName="Parent5" refType="w" fact="0.0705"/>
              <dgm:constr type="h" for="ch" forName="Parent5" refType="h" fact="0.3799"/>
              <dgm:constr type="l" for="ch" forName="Parent4" refType="w" fact="0.3654"/>
              <dgm:constr type="t" for="ch" forName="Parent4" refType="h" fact="0.2022"/>
              <dgm:constr type="w" for="ch" forName="Parent4" refType="w" fact="0.0705"/>
              <dgm:constr type="h" for="ch" forName="Parent4" refType="h" fact="0.3799"/>
              <dgm:constr type="l" for="ch" forName="Parent3" refType="w" fact="0.2561"/>
              <dgm:constr type="t" for="ch" forName="Parent3" refType="h" fact="0.2022"/>
              <dgm:constr type="w" for="ch" forName="Parent3" refType="w" fact="0.0705"/>
              <dgm:constr type="h" for="ch" forName="Parent3" refType="h" fact="0.3799"/>
              <dgm:constr type="l" for="ch" forName="Parent2" refType="w" fact="0.1468"/>
              <dgm:constr type="t" for="ch" forName="Parent2" refType="h" fact="0.2022"/>
              <dgm:constr type="w" for="ch" forName="Parent2" refType="w" fact="0.0705"/>
              <dgm:constr type="h" for="ch" forName="Parent2" refType="h" fact="0.3799"/>
              <dgm:constr type="l" for="ch" forName="Parent1" refType="w" fact="0.0375"/>
              <dgm:constr type="t" for="ch" forName="Parent1" refType="h" fact="0.2022"/>
              <dgm:constr type="w" for="ch" forName="Parent1" refType="w" fact="0.0705"/>
              <dgm:constr type="h" for="ch" forName="Parent1" refType="h" fact="0.3799"/>
              <dgm:constr type="l" for="ch" forName="Accent9" refType="w" fact="0.8942"/>
              <dgm:constr type="t" for="ch" forName="Accent9" refType="h" fact="0.1072"/>
              <dgm:constr type="w" for="ch" forName="Accent9" refType="w" fact="0.1058"/>
              <dgm:constr type="h" for="ch" forName="Accent9" refType="h" fact="0.5699"/>
              <dgm:constr type="l" for="ch" forName="ParentBackground9" refType="w" fact="0.8978"/>
              <dgm:constr type="t" for="ch" forName="ParentBackground9" refType="h" fact="0.1262"/>
              <dgm:constr type="w" for="ch" forName="ParentBackground9" refType="w" fact="0.0987"/>
              <dgm:constr type="h" for="ch" forName="ParentBackground9" refType="h" fact="0.5319"/>
              <dgm:constr type="l" for="ch" forName="Child9" refType="w" fact="0.8978"/>
              <dgm:constr type="t" for="ch" forName="Child9" refType="h" fact="0.6876"/>
              <dgm:constr type="w" for="ch" forName="Child9" refType="w" fact="0.0987"/>
              <dgm:constr type="h" for="ch" forName="Child9" refType="h" fact="0.3124"/>
              <dgm:constr type="l" for="ch" forName="Accent8" refType="w" fact="0.763"/>
              <dgm:constr type="t" for="ch" forName="Accent8" refType="h" fact="-0.0109"/>
              <dgm:constr type="w" for="ch" forName="Accent8" refType="w" fact="0.1496"/>
              <dgm:constr type="h" for="ch" forName="Accent8" refType="h" fact="0.806"/>
              <dgm:constr type="l" for="ch" forName="ParentBackground8" refType="w" fact="0.7885"/>
              <dgm:constr type="t" for="ch" forName="ParentBackground8" refType="h" fact="0.1262"/>
              <dgm:constr type="w" for="ch" forName="ParentBackground8" refType="w" fact="0.0987"/>
              <dgm:constr type="h" for="ch" forName="ParentBackground8" refType="h" fact="0.5319"/>
              <dgm:constr type="l" for="ch" forName="Child8" refType="w" fact="0.7885"/>
              <dgm:constr type="t" for="ch" forName="Child8" refType="h" fact="0.6876"/>
              <dgm:constr type="w" for="ch" forName="Child8" refType="w" fact="0.0987"/>
              <dgm:constr type="h" for="ch" forName="Child8" refType="h" fact="0.3124"/>
              <dgm:constr type="l" for="ch" forName="Accent7" refType="w" fact="0.6538"/>
              <dgm:constr type="t" for="ch" forName="Accent7" refType="h" fact="-0.0109"/>
              <dgm:constr type="w" for="ch" forName="Accent7" refType="w" fact="0.1496"/>
              <dgm:constr type="h" for="ch" forName="Accent7" refType="h" fact="0.806"/>
              <dgm:constr type="l" for="ch" forName="ParentBackground7" refType="w" fact="0.6792"/>
              <dgm:constr type="t" for="ch" forName="ParentBackground7" refType="h" fact="0.1262"/>
              <dgm:constr type="w" for="ch" forName="ParentBackground7" refType="w" fact="0.0987"/>
              <dgm:constr type="h" for="ch" forName="ParentBackground7" refType="h" fact="0.5319"/>
              <dgm:constr type="l" for="ch" forName="Child7" refType="w" fact="0.6792"/>
              <dgm:constr type="t" for="ch" forName="Child7" refType="h" fact="0.6876"/>
              <dgm:constr type="w" for="ch" forName="Child7" refType="w" fact="0.0987"/>
              <dgm:constr type="h" for="ch" forName="Child7" refType="h" fact="0.3124"/>
              <dgm:constr type="l" for="ch" forName="Accent6" refType="w" fact="0.5445"/>
              <dgm:constr type="t" for="ch" forName="Accent6" refType="h" fact="-0.0109"/>
              <dgm:constr type="w" for="ch" forName="Accent6" refType="w" fact="0.1496"/>
              <dgm:constr type="h" for="ch" forName="Accent6" refType="h" fact="0.806"/>
              <dgm:constr type="l" for="ch" forName="ParentBackground6" refType="w" fact="0.5699"/>
              <dgm:constr type="t" for="ch" forName="ParentBackground6" refType="h" fact="0.1262"/>
              <dgm:constr type="w" for="ch" forName="ParentBackground6" refType="w" fact="0.0987"/>
              <dgm:constr type="h" for="ch" forName="ParentBackground6" refType="h" fact="0.5319"/>
              <dgm:constr type="l" for="ch" forName="Child6" refType="w" fact="0.5699"/>
              <dgm:constr type="t" for="ch" forName="Child6" refType="h" fact="0.6876"/>
              <dgm:constr type="w" for="ch" forName="Child6" refType="w" fact="0.0987"/>
              <dgm:constr type="h" for="ch" forName="Child6" refType="h" fact="0.3124"/>
              <dgm:constr type="l" for="ch" forName="Accent5" refType="w" fact="0.4352"/>
              <dgm:constr type="t" for="ch" forName="Accent5" refType="h" fact="-0.0109"/>
              <dgm:constr type="w" for="ch" forName="Accent5" refType="w" fact="0.1496"/>
              <dgm:constr type="h" for="ch" forName="Accent5" refType="h" fact="0.806"/>
              <dgm:constr type="l" for="ch" forName="ParentBackground5" refType="w" fact="0.4606"/>
              <dgm:constr type="t" for="ch" forName="ParentBackground5" refType="h" fact="0.1262"/>
              <dgm:constr type="w" for="ch" forName="ParentBackground5" refType="w" fact="0.0987"/>
              <dgm:constr type="h" for="ch" forName="ParentBackground5" refType="h" fact="0.5319"/>
              <dgm:constr type="l" for="ch" forName="Child5" refType="w" fact="0.4606"/>
              <dgm:constr type="t" for="ch" forName="Child5" refType="h" fact="0.6876"/>
              <dgm:constr type="w" for="ch" forName="Child5" refType="w" fact="0.0987"/>
              <dgm:constr type="h" for="ch" forName="Child5" refType="h" fact="0.3124"/>
              <dgm:constr type="l" for="ch" forName="Accent4" refType="w" fact="0.3259"/>
              <dgm:constr type="t" for="ch" forName="Accent4" refType="h" fact="-0.0109"/>
              <dgm:constr type="w" for="ch" forName="Accent4" refType="w" fact="0.1496"/>
              <dgm:constr type="h" for="ch" forName="Accent4" refType="h" fact="0.806"/>
              <dgm:constr type="l" for="ch" forName="ParentBackground4" refType="w" fact="0.3513"/>
              <dgm:constr type="t" for="ch" forName="ParentBackground4" refType="h" fact="0.1262"/>
              <dgm:constr type="w" for="ch" forName="ParentBackground4" refType="w" fact="0.0987"/>
              <dgm:constr type="h" for="ch" forName="ParentBackground4" refType="h" fact="0.5319"/>
              <dgm:constr type="l" for="ch" forName="Child4" refType="w" fact="0.3513"/>
              <dgm:constr type="t" for="ch" forName="Child4" refType="h" fact="0.6876"/>
              <dgm:constr type="w" for="ch" forName="Child4" refType="w" fact="0.0987"/>
              <dgm:constr type="h" for="ch" forName="Child4" refType="h" fact="0.3124"/>
              <dgm:constr type="l" for="ch" forName="Accent3" refType="w" fact="0.2166"/>
              <dgm:constr type="t" for="ch" forName="Accent3" refType="h" fact="-0.0109"/>
              <dgm:constr type="w" for="ch" forName="Accent3" refType="w" fact="0.1496"/>
              <dgm:constr type="h" for="ch" forName="Accent3" refType="h" fact="0.806"/>
              <dgm:constr type="l" for="ch" forName="ParentBackground3" refType="w" fact="0.242"/>
              <dgm:constr type="t" for="ch" forName="ParentBackground3" refType="h" fact="0.1262"/>
              <dgm:constr type="w" for="ch" forName="ParentBackground3" refType="w" fact="0.0987"/>
              <dgm:constr type="h" for="ch" forName="ParentBackground3" refType="h" fact="0.5319"/>
              <dgm:constr type="l" for="ch" forName="Child3" refType="w" fact="0.242"/>
              <dgm:constr type="t" for="ch" forName="Child3" refType="h" fact="0.6876"/>
              <dgm:constr type="w" for="ch" forName="Child3" refType="w" fact="0.0987"/>
              <dgm:constr type="h" for="ch" forName="Child3" refType="h" fact="0.3124"/>
              <dgm:constr type="l" for="ch" forName="Accent2" refType="w" fact="0.1073"/>
              <dgm:constr type="t" for="ch" forName="Accent2" refType="h" fact="-0.0109"/>
              <dgm:constr type="w" for="ch" forName="Accent2" refType="w" fact="0.1496"/>
              <dgm:constr type="h" for="ch" forName="Accent2" refType="h" fact="0.806"/>
              <dgm:constr type="l" for="ch" forName="ParentBackground2" refType="w" fact="0.1327"/>
              <dgm:constr type="t" for="ch" forName="ParentBackground2" refType="h" fact="0.1262"/>
              <dgm:constr type="w" for="ch" forName="ParentBackground2" refType="w" fact="0.0987"/>
              <dgm:constr type="h" for="ch" forName="ParentBackground2" refType="h" fact="0.5319"/>
              <dgm:constr type="l" for="ch" forName="Child2" refType="w" fact="0.1327"/>
              <dgm:constr type="t" for="ch" forName="Child2" refType="h" fact="0.6876"/>
              <dgm:constr type="w" for="ch" forName="Child2" refType="w" fact="0.0987"/>
              <dgm:constr type="h" for="ch" forName="Child2" refType="h" fact="0.3124"/>
              <dgm:constr type="l" for="ch" forName="Accent1" refType="w" fact="-0.002"/>
              <dgm:constr type="t" for="ch" forName="Accent1" refType="h" fact="-0.0109"/>
              <dgm:constr type="w" for="ch" forName="Accent1" refType="w" fact="0.1496"/>
              <dgm:constr type="h" for="ch" forName="Accent1" refType="h" fact="0.806"/>
              <dgm:constr type="l" for="ch" forName="ParentBackground1" refType="w" fact="0.0234"/>
              <dgm:constr type="t" for="ch" forName="ParentBackground1" refType="h" fact="0.1262"/>
              <dgm:constr type="w" for="ch" forName="ParentBackground1" refType="w" fact="0.0987"/>
              <dgm:constr type="h" for="ch" forName="ParentBackground1" refType="h" fact="0.5319"/>
              <dgm:constr type="l" for="ch" forName="Child1" refType="w" fact="0.0234"/>
              <dgm:constr type="t" for="ch" forName="Child1" refType="h" fact="0.6876"/>
              <dgm:constr type="w" for="ch" forName="Child1" refType="w" fact="0.0987"/>
              <dgm:constr type="h" for="ch" forName="Child1" refType="h" fact="0.3124"/>
            </dgm:constrLst>
          </dgm:if>
          <dgm:if name="Name13"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l" for="ch" forName="Parent10" refType="w" fact="0.9205"/>
              <dgm:constr type="t" for="ch" forName="Parent10" refType="h" fact="0.2022"/>
              <dgm:constr type="w" for="ch" forName="Parent10" refType="w" fact="0.0636"/>
              <dgm:constr type="h" for="ch" forName="Parent10" refType="h" fact="0.3799"/>
              <dgm:constr type="l" for="ch" forName="Parent9" refType="w" fact="0.822"/>
              <dgm:constr type="t" for="ch" forName="Parent9" refType="h" fact="0.2022"/>
              <dgm:constr type="w" for="ch" forName="Parent9" refType="w" fact="0.0636"/>
              <dgm:constr type="h" for="ch" forName="Parent9" refType="h" fact="0.3799"/>
              <dgm:constr type="l" for="ch" forName="Parent8" refType="w" fact="0.7235"/>
              <dgm:constr type="t" for="ch" forName="Parent8" refType="h" fact="0.2022"/>
              <dgm:constr type="w" for="ch" forName="Parent8" refType="w" fact="0.0636"/>
              <dgm:constr type="h" for="ch" forName="Parent8" refType="h" fact="0.3799"/>
              <dgm:constr type="l" for="ch" forName="Parent7" refType="w" fact="0.625"/>
              <dgm:constr type="t" for="ch" forName="Parent7" refType="h" fact="0.2022"/>
              <dgm:constr type="w" for="ch" forName="Parent7" refType="w" fact="0.0636"/>
              <dgm:constr type="h" for="ch" forName="Parent7" refType="h" fact="0.3799"/>
              <dgm:constr type="l" for="ch" forName="Parent6" refType="w" fact="0.5264"/>
              <dgm:constr type="t" for="ch" forName="Parent6" refType="h" fact="0.2022"/>
              <dgm:constr type="w" for="ch" forName="Parent6" refType="w" fact="0.0636"/>
              <dgm:constr type="h" for="ch" forName="Parent6" refType="h" fact="0.3799"/>
              <dgm:constr type="l" for="ch" forName="Parent5" refType="w" fact="0.4279"/>
              <dgm:constr type="t" for="ch" forName="Parent5" refType="h" fact="0.2022"/>
              <dgm:constr type="w" for="ch" forName="Parent5" refType="w" fact="0.0636"/>
              <dgm:constr type="h" for="ch" forName="Parent5" refType="h" fact="0.3799"/>
              <dgm:constr type="l" for="ch" forName="Parent4" refType="w" fact="0.3294"/>
              <dgm:constr type="t" for="ch" forName="Parent4" refType="h" fact="0.2022"/>
              <dgm:constr type="w" for="ch" forName="Parent4" refType="w" fact="0.0636"/>
              <dgm:constr type="h" for="ch" forName="Parent4" refType="h" fact="0.3799"/>
              <dgm:constr type="l" for="ch" forName="Parent3" refType="w" fact="0.2309"/>
              <dgm:constr type="t" for="ch" forName="Parent3" refType="h" fact="0.2022"/>
              <dgm:constr type="w" for="ch" forName="Parent3" refType="w" fact="0.0636"/>
              <dgm:constr type="h" for="ch" forName="Parent3" refType="h" fact="0.3799"/>
              <dgm:constr type="l" for="ch" forName="Parent2" refType="w" fact="0.1324"/>
              <dgm:constr type="t" for="ch" forName="Parent2" refType="h" fact="0.2022"/>
              <dgm:constr type="w" for="ch" forName="Parent2" refType="w" fact="0.0636"/>
              <dgm:constr type="h" for="ch" forName="Parent2" refType="h" fact="0.3799"/>
              <dgm:constr type="l" for="ch" forName="Parent1" refType="w" fact="0.0338"/>
              <dgm:constr type="t" for="ch" forName="Parent1" refType="h" fact="0.2022"/>
              <dgm:constr type="w" for="ch" forName="Parent1" refType="w" fact="0.0636"/>
              <dgm:constr type="h" for="ch" forName="Parent1" refType="h" fact="0.3799"/>
              <dgm:constr type="l" for="ch" forName="Accent10" refType="w" fact="0.9047"/>
              <dgm:constr type="t" for="ch" forName="Accent10" refType="h" fact="0.1072"/>
              <dgm:constr type="w" for="ch" forName="Accent10" refType="w" fact="0.0953"/>
              <dgm:constr type="h" for="ch" forName="Accent10" refType="h" fact="0.5699"/>
              <dgm:constr type="l" for="ch" forName="ParentBackground10" refType="w" fact="0.9078"/>
              <dgm:constr type="t" for="ch" forName="ParentBackground10" refType="h" fact="0.1262"/>
              <dgm:constr type="w" for="ch" forName="ParentBackground10" refType="w" fact="0.089"/>
              <dgm:constr type="h" for="ch" forName="ParentBackground10" refType="h" fact="0.5319"/>
              <dgm:constr type="l" for="ch" forName="Child10" refType="w" fact="0.9078"/>
              <dgm:constr type="t" for="ch" forName="Child10" refType="h" fact="0.6876"/>
              <dgm:constr type="w" for="ch" forName="Child10" refType="w" fact="0.089"/>
              <dgm:constr type="h" for="ch" forName="Child10" refType="h" fact="0.3124"/>
              <dgm:constr type="l" for="ch" forName="Accent9" refType="w" fact="0.7864"/>
              <dgm:constr type="t" for="ch" forName="Accent9" refType="h" fact="-0.0109"/>
              <dgm:constr type="w" for="ch" forName="Accent9" refType="w" fact="0.1348"/>
              <dgm:constr type="h" for="ch" forName="Accent9" refType="h" fact="0.806"/>
              <dgm:constr type="l" for="ch" forName="ParentBackground9" refType="w" fact="0.8093"/>
              <dgm:constr type="t" for="ch" forName="ParentBackground9" refType="h" fact="0.1262"/>
              <dgm:constr type="w" for="ch" forName="ParentBackground9" refType="w" fact="0.089"/>
              <dgm:constr type="h" for="ch" forName="ParentBackground9" refType="h" fact="0.5319"/>
              <dgm:constr type="l" for="ch" forName="Child9" refType="w" fact="0.8093"/>
              <dgm:constr type="t" for="ch" forName="Child9" refType="h" fact="0.6876"/>
              <dgm:constr type="w" for="ch" forName="Child9" refType="w" fact="0.089"/>
              <dgm:constr type="h" for="ch" forName="Child9" refType="h" fact="0.3124"/>
              <dgm:constr type="l" for="ch" forName="Accent8" refType="w" fact="0.6879"/>
              <dgm:constr type="t" for="ch" forName="Accent8" refType="h" fact="-0.0109"/>
              <dgm:constr type="w" for="ch" forName="Accent8" refType="w" fact="0.1348"/>
              <dgm:constr type="h" for="ch" forName="Accent8" refType="h" fact="0.806"/>
              <dgm:constr type="l" for="ch" forName="ParentBackground8" refType="w" fact="0.7108"/>
              <dgm:constr type="t" for="ch" forName="ParentBackground8" refType="h" fact="0.1262"/>
              <dgm:constr type="w" for="ch" forName="ParentBackground8" refType="w" fact="0.089"/>
              <dgm:constr type="h" for="ch" forName="ParentBackground8" refType="h" fact="0.5319"/>
              <dgm:constr type="l" for="ch" forName="Child8" refType="w" fact="0.7108"/>
              <dgm:constr type="t" for="ch" forName="Child8" refType="h" fact="0.6876"/>
              <dgm:constr type="w" for="ch" forName="Child8" refType="w" fact="0.089"/>
              <dgm:constr type="h" for="ch" forName="Child8" refType="h" fact="0.3124"/>
              <dgm:constr type="l" for="ch" forName="Accent7" refType="w" fact="0.5893"/>
              <dgm:constr type="t" for="ch" forName="Accent7" refType="h" fact="-0.0109"/>
              <dgm:constr type="w" for="ch" forName="Accent7" refType="w" fact="0.1348"/>
              <dgm:constr type="h" for="ch" forName="Accent7" refType="h" fact="0.806"/>
              <dgm:constr type="l" for="ch" forName="ParentBackground7" refType="w" fact="0.6123"/>
              <dgm:constr type="t" for="ch" forName="ParentBackground7" refType="h" fact="0.1262"/>
              <dgm:constr type="w" for="ch" forName="ParentBackground7" refType="w" fact="0.089"/>
              <dgm:constr type="h" for="ch" forName="ParentBackground7" refType="h" fact="0.5319"/>
              <dgm:constr type="l" for="ch" forName="Child7" refType="w" fact="0.6123"/>
              <dgm:constr type="t" for="ch" forName="Child7" refType="h" fact="0.6876"/>
              <dgm:constr type="w" for="ch" forName="Child7" refType="w" fact="0.089"/>
              <dgm:constr type="h" for="ch" forName="Child7" refType="h" fact="0.3124"/>
              <dgm:constr type="l" for="ch" forName="Accent6" refType="w" fact="0.4908"/>
              <dgm:constr type="t" for="ch" forName="Accent6" refType="h" fact="-0.0109"/>
              <dgm:constr type="w" for="ch" forName="Accent6" refType="w" fact="0.1348"/>
              <dgm:constr type="h" for="ch" forName="Accent6" refType="h" fact="0.806"/>
              <dgm:constr type="l" for="ch" forName="ParentBackground6" refType="w" fact="0.5137"/>
              <dgm:constr type="t" for="ch" forName="ParentBackground6" refType="h" fact="0.1262"/>
              <dgm:constr type="w" for="ch" forName="ParentBackground6" refType="w" fact="0.089"/>
              <dgm:constr type="h" for="ch" forName="ParentBackground6" refType="h" fact="0.5319"/>
              <dgm:constr type="l" for="ch" forName="Child6" refType="w" fact="0.5137"/>
              <dgm:constr type="t" for="ch" forName="Child6" refType="h" fact="0.6876"/>
              <dgm:constr type="w" for="ch" forName="Child6" refType="w" fact="0.089"/>
              <dgm:constr type="h" for="ch" forName="Child6" refType="h" fact="0.3124"/>
              <dgm:constr type="l" for="ch" forName="Accent5" refType="w" fact="0.3923"/>
              <dgm:constr type="t" for="ch" forName="Accent5" refType="h" fact="-0.0109"/>
              <dgm:constr type="w" for="ch" forName="Accent5" refType="w" fact="0.1348"/>
              <dgm:constr type="h" for="ch" forName="Accent5" refType="h" fact="0.806"/>
              <dgm:constr type="l" for="ch" forName="ParentBackground5" refType="w" fact="0.4152"/>
              <dgm:constr type="t" for="ch" forName="ParentBackground5" refType="h" fact="0.1262"/>
              <dgm:constr type="w" for="ch" forName="ParentBackground5" refType="w" fact="0.089"/>
              <dgm:constr type="h" for="ch" forName="ParentBackground5" refType="h" fact="0.5319"/>
              <dgm:constr type="l" for="ch" forName="Child5" refType="w" fact="0.4152"/>
              <dgm:constr type="t" for="ch" forName="Child5" refType="h" fact="0.6876"/>
              <dgm:constr type="w" for="ch" forName="Child5" refType="w" fact="0.089"/>
              <dgm:constr type="h" for="ch" forName="Child5" refType="h" fact="0.3124"/>
              <dgm:constr type="l" for="ch" forName="Accent4" refType="w" fact="0.2938"/>
              <dgm:constr type="t" for="ch" forName="Accent4" refType="h" fact="-0.0109"/>
              <dgm:constr type="w" for="ch" forName="Accent4" refType="w" fact="0.1348"/>
              <dgm:constr type="h" for="ch" forName="Accent4" refType="h" fact="0.806"/>
              <dgm:constr type="l" for="ch" forName="ParentBackground4" refType="w" fact="0.3167"/>
              <dgm:constr type="t" for="ch" forName="ParentBackground4" refType="h" fact="0.1262"/>
              <dgm:constr type="w" for="ch" forName="ParentBackground4" refType="w" fact="0.089"/>
              <dgm:constr type="h" for="ch" forName="ParentBackground4" refType="h" fact="0.5319"/>
              <dgm:constr type="l" for="ch" forName="Child4" refType="w" fact="0.3167"/>
              <dgm:constr type="t" for="ch" forName="Child4" refType="h" fact="0.6876"/>
              <dgm:constr type="w" for="ch" forName="Child4" refType="w" fact="0.089"/>
              <dgm:constr type="h" for="ch" forName="Child4" refType="h" fact="0.3124"/>
              <dgm:constr type="l" for="ch" forName="Accent3" refType="w" fact="0.1952"/>
              <dgm:constr type="t" for="ch" forName="Accent3" refType="h" fact="-0.0109"/>
              <dgm:constr type="w" for="ch" forName="Accent3" refType="w" fact="0.1348"/>
              <dgm:constr type="h" for="ch" forName="Accent3" refType="h" fact="0.806"/>
              <dgm:constr type="l" for="ch" forName="ParentBackground3" refType="w" fact="0.2182"/>
              <dgm:constr type="t" for="ch" forName="ParentBackground3" refType="h" fact="0.1262"/>
              <dgm:constr type="w" for="ch" forName="ParentBackground3" refType="w" fact="0.089"/>
              <dgm:constr type="h" for="ch" forName="ParentBackground3" refType="h" fact="0.5319"/>
              <dgm:constr type="l" for="ch" forName="Child3" refType="w" fact="0.2182"/>
              <dgm:constr type="t" for="ch" forName="Child3" refType="h" fact="0.6876"/>
              <dgm:constr type="w" for="ch" forName="Child3" refType="w" fact="0.089"/>
              <dgm:constr type="h" for="ch" forName="Child3" refType="h" fact="0.3124"/>
              <dgm:constr type="l" for="ch" forName="Accent2" refType="w" fact="0.0967"/>
              <dgm:constr type="t" for="ch" forName="Accent2" refType="h" fact="-0.0109"/>
              <dgm:constr type="w" for="ch" forName="Accent2" refType="w" fact="0.1348"/>
              <dgm:constr type="h" for="ch" forName="Accent2" refType="h" fact="0.806"/>
              <dgm:constr type="l" for="ch" forName="ParentBackground2" refType="w" fact="0.1196"/>
              <dgm:constr type="t" for="ch" forName="ParentBackground2" refType="h" fact="0.1262"/>
              <dgm:constr type="w" for="ch" forName="ParentBackground2" refType="w" fact="0.089"/>
              <dgm:constr type="h" for="ch" forName="ParentBackground2" refType="h" fact="0.5319"/>
              <dgm:constr type="l" for="ch" forName="Child2" refType="w" fact="0.1196"/>
              <dgm:constr type="t" for="ch" forName="Child2" refType="h" fact="0.6876"/>
              <dgm:constr type="w" for="ch" forName="Child2" refType="w" fact="0.089"/>
              <dgm:constr type="h" for="ch" forName="Child2" refType="h" fact="0.3124"/>
              <dgm:constr type="l" for="ch" forName="Accent1" refType="w" fact="-0.0018"/>
              <dgm:constr type="t" for="ch" forName="Accent1" refType="h" fact="-0.0109"/>
              <dgm:constr type="w" for="ch" forName="Accent1" refType="w" fact="0.1348"/>
              <dgm:constr type="h" for="ch" forName="Accent1" refType="h" fact="0.806"/>
              <dgm:constr type="l" for="ch" forName="ParentBackground1" refType="w" fact="0.0211"/>
              <dgm:constr type="t" for="ch" forName="ParentBackground1" refType="h" fact="0.1262"/>
              <dgm:constr type="w" for="ch" forName="ParentBackground1" refType="w" fact="0.089"/>
              <dgm:constr type="h" for="ch" forName="ParentBackground1" refType="h" fact="0.5319"/>
              <dgm:constr type="l" for="ch" forName="Child1" refType="w" fact="0.0211"/>
              <dgm:constr type="t" for="ch" forName="Child1" refType="h" fact="0.6876"/>
              <dgm:constr type="w" for="ch" forName="Child1" refType="w" fact="0.089"/>
              <dgm:constr type="h" for="ch" forName="Child1" refType="h" fact="0.3124"/>
            </dgm:constrLst>
          </dgm:if>
          <dgm:else name="Name14">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l" for="ch" forName="Parent11" refType="w" fact="0.9277"/>
              <dgm:constr type="t" for="ch" forName="Parent11" refType="h" fact="0.2022"/>
              <dgm:constr type="w" for="ch" forName="Parent11" refType="w" fact="0.0579"/>
              <dgm:constr type="h" for="ch" forName="Parent11" refType="h" fact="0.3799"/>
              <dgm:constr type="l" for="ch" forName="Parent10" refType="w" fact="0.838"/>
              <dgm:constr type="t" for="ch" forName="Parent10" refType="h" fact="0.2022"/>
              <dgm:constr type="w" for="ch" forName="Parent10" refType="w" fact="0.0579"/>
              <dgm:constr type="h" for="ch" forName="Parent10" refType="h" fact="0.3799"/>
              <dgm:constr type="l" for="ch" forName="Parent9" refType="w" fact="0.7483"/>
              <dgm:constr type="t" for="ch" forName="Parent9" refType="h" fact="0.2022"/>
              <dgm:constr type="w" for="ch" forName="Parent9" refType="w" fact="0.0579"/>
              <dgm:constr type="h" for="ch" forName="Parent9" refType="h" fact="0.3799"/>
              <dgm:constr type="l" for="ch" forName="Parent8" refType="w" fact="0.6586"/>
              <dgm:constr type="t" for="ch" forName="Parent8" refType="h" fact="0.2022"/>
              <dgm:constr type="w" for="ch" forName="Parent8" refType="w" fact="0.0579"/>
              <dgm:constr type="h" for="ch" forName="Parent8" refType="h" fact="0.3799"/>
              <dgm:constr type="l" for="ch" forName="Parent7" refType="w" fact="0.5689"/>
              <dgm:constr type="t" for="ch" forName="Parent7" refType="h" fact="0.2022"/>
              <dgm:constr type="w" for="ch" forName="Parent7" refType="w" fact="0.0579"/>
              <dgm:constr type="h" for="ch" forName="Parent7" refType="h" fact="0.3799"/>
              <dgm:constr type="l" for="ch" forName="Parent6" refType="w" fact="0.4792"/>
              <dgm:constr type="t" for="ch" forName="Parent6" refType="h" fact="0.2022"/>
              <dgm:constr type="w" for="ch" forName="Parent6" refType="w" fact="0.0579"/>
              <dgm:constr type="h" for="ch" forName="Parent6" refType="h" fact="0.3799"/>
              <dgm:constr type="l" for="ch" forName="Parent5" refType="w" fact="0.3895"/>
              <dgm:constr type="t" for="ch" forName="Parent5" refType="h" fact="0.2022"/>
              <dgm:constr type="w" for="ch" forName="Parent5" refType="w" fact="0.0579"/>
              <dgm:constr type="h" for="ch" forName="Parent5" refType="h" fact="0.3799"/>
              <dgm:constr type="l" for="ch" forName="Parent4" refType="w" fact="0.2999"/>
              <dgm:constr type="t" for="ch" forName="Parent4" refType="h" fact="0.2022"/>
              <dgm:constr type="w" for="ch" forName="Parent4" refType="w" fact="0.0579"/>
              <dgm:constr type="h" for="ch" forName="Parent4" refType="h" fact="0.3799"/>
              <dgm:constr type="l" for="ch" forName="Parent3" refType="w" fact="0.2102"/>
              <dgm:constr type="t" for="ch" forName="Parent3" refType="h" fact="0.2022"/>
              <dgm:constr type="w" for="ch" forName="Parent3" refType="w" fact="0.0579"/>
              <dgm:constr type="h" for="ch" forName="Parent3" refType="h" fact="0.3799"/>
              <dgm:constr type="l" for="ch" forName="Parent2" refType="w" fact="0.1205"/>
              <dgm:constr type="t" for="ch" forName="Parent2" refType="h" fact="0.2022"/>
              <dgm:constr type="w" for="ch" forName="Parent2" refType="w" fact="0.0579"/>
              <dgm:constr type="h" for="ch" forName="Parent2" refType="h" fact="0.3799"/>
              <dgm:constr type="l" for="ch" forName="Parent1" refType="w" fact="0.0308"/>
              <dgm:constr type="t" for="ch" forName="Parent1" refType="h" fact="0.2022"/>
              <dgm:constr type="w" for="ch" forName="Parent1" refType="w" fact="0.0579"/>
              <dgm:constr type="h" for="ch" forName="Parent1" refType="h" fact="0.3799"/>
              <dgm:constr type="l" for="ch" forName="Accent11" refType="w" fact="0.9132"/>
              <dgm:constr type="t" for="ch" forName="Accent11" refType="h" fact="0.1072"/>
              <dgm:constr type="w" for="ch" forName="Accent11" refType="w" fact="0.0868"/>
              <dgm:constr type="h" for="ch" forName="Accent11" refType="h" fact="0.5699"/>
              <dgm:constr type="l" for="ch" forName="ParentBackground11" refType="w" fact="0.9161"/>
              <dgm:constr type="t" for="ch" forName="ParentBackground11" refType="h" fact="0.1262"/>
              <dgm:constr type="w" for="ch" forName="ParentBackground11" refType="w" fact="0.081"/>
              <dgm:constr type="h" for="ch" forName="ParentBackground11" refType="h" fact="0.5319"/>
              <dgm:constr type="l" for="ch" forName="Child11" refType="w" fact="0.9161"/>
              <dgm:constr type="t" for="ch" forName="Child11" refType="h" fact="0.6876"/>
              <dgm:constr type="w" for="ch" forName="Child11" refType="w" fact="0.081"/>
              <dgm:constr type="h" for="ch" forName="Child11" refType="h" fact="0.3124"/>
              <dgm:constr type="l" for="ch" forName="Accent10" refType="w" fact="0.8055"/>
              <dgm:constr type="t" for="ch" forName="Accent10" refType="h" fact="-0.0109"/>
              <dgm:constr type="w" for="ch" forName="Accent10" refType="w" fact="0.1228"/>
              <dgm:constr type="h" for="ch" forName="Accent10" refType="h" fact="0.806"/>
              <dgm:constr type="l" for="ch" forName="ParentBackground10" refType="w" fact="0.8264"/>
              <dgm:constr type="t" for="ch" forName="ParentBackground10" refType="h" fact="0.1262"/>
              <dgm:constr type="w" for="ch" forName="ParentBackground10" refType="w" fact="0.081"/>
              <dgm:constr type="h" for="ch" forName="ParentBackground10" refType="h" fact="0.5319"/>
              <dgm:constr type="l" for="ch" forName="Child10" refType="w" fact="0.8264"/>
              <dgm:constr type="t" for="ch" forName="Child10" refType="h" fact="0.6876"/>
              <dgm:constr type="w" for="ch" forName="Child10" refType="w" fact="0.081"/>
              <dgm:constr type="h" for="ch" forName="Child10" refType="h" fact="0.3124"/>
              <dgm:constr type="l" for="ch" forName="Accent9" refType="w" fact="0.7158"/>
              <dgm:constr type="t" for="ch" forName="Accent9" refType="h" fact="-0.0109"/>
              <dgm:constr type="w" for="ch" forName="Accent9" refType="w" fact="0.1228"/>
              <dgm:constr type="h" for="ch" forName="Accent9" refType="h" fact="0.806"/>
              <dgm:constr type="l" for="ch" forName="ParentBackground9" refType="w" fact="0.7367"/>
              <dgm:constr type="t" for="ch" forName="ParentBackground9" refType="h" fact="0.1262"/>
              <dgm:constr type="w" for="ch" forName="ParentBackground9" refType="w" fact="0.081"/>
              <dgm:constr type="h" for="ch" forName="ParentBackground9" refType="h" fact="0.5319"/>
              <dgm:constr type="l" for="ch" forName="Child9" refType="w" fact="0.7367"/>
              <dgm:constr type="t" for="ch" forName="Child9" refType="h" fact="0.6876"/>
              <dgm:constr type="w" for="ch" forName="Child9" refType="w" fact="0.081"/>
              <dgm:constr type="h" for="ch" forName="Child9" refType="h" fact="0.3124"/>
              <dgm:constr type="l" for="ch" forName="Accent8" refType="w" fact="0.6261"/>
              <dgm:constr type="t" for="ch" forName="Accent8" refType="h" fact="-0.0109"/>
              <dgm:constr type="w" for="ch" forName="Accent8" refType="w" fact="0.1228"/>
              <dgm:constr type="h" for="ch" forName="Accent8" refType="h" fact="0.806"/>
              <dgm:constr type="l" for="ch" forName="ParentBackground8" refType="w" fact="0.647"/>
              <dgm:constr type="t" for="ch" forName="ParentBackground8" refType="h" fact="0.1262"/>
              <dgm:constr type="w" for="ch" forName="ParentBackground8" refType="w" fact="0.081"/>
              <dgm:constr type="h" for="ch" forName="ParentBackground8" refType="h" fact="0.5319"/>
              <dgm:constr type="l" for="ch" forName="Child8" refType="w" fact="0.647"/>
              <dgm:constr type="t" for="ch" forName="Child8" refType="h" fact="0.6876"/>
              <dgm:constr type="w" for="ch" forName="Child8" refType="w" fact="0.081"/>
              <dgm:constr type="h" for="ch" forName="Child8" refType="h" fact="0.3124"/>
              <dgm:constr type="l" for="ch" forName="Accent7" refType="w" fact="0.5364"/>
              <dgm:constr type="t" for="ch" forName="Accent7" refType="h" fact="-0.0109"/>
              <dgm:constr type="w" for="ch" forName="Accent7" refType="w" fact="0.1228"/>
              <dgm:constr type="h" for="ch" forName="Accent7" refType="h" fact="0.806"/>
              <dgm:constr type="l" for="ch" forName="ParentBackground7" refType="w" fact="0.5573"/>
              <dgm:constr type="t" for="ch" forName="ParentBackground7" refType="h" fact="0.1262"/>
              <dgm:constr type="w" for="ch" forName="ParentBackground7" refType="w" fact="0.081"/>
              <dgm:constr type="h" for="ch" forName="ParentBackground7" refType="h" fact="0.5319"/>
              <dgm:constr type="l" for="ch" forName="Child7" refType="w" fact="0.5573"/>
              <dgm:constr type="t" for="ch" forName="Child7" refType="h" fact="0.6876"/>
              <dgm:constr type="w" for="ch" forName="Child7" refType="w" fact="0.081"/>
              <dgm:constr type="h" for="ch" forName="Child7" refType="h" fact="0.3124"/>
              <dgm:constr type="l" for="ch" forName="Accent6" refType="w" fact="0.4467"/>
              <dgm:constr type="t" for="ch" forName="Accent6" refType="h" fact="-0.0109"/>
              <dgm:constr type="w" for="ch" forName="Accent6" refType="w" fact="0.1228"/>
              <dgm:constr type="h" for="ch" forName="Accent6" refType="h" fact="0.806"/>
              <dgm:constr type="l" for="ch" forName="ParentBackground6" refType="w" fact="0.4677"/>
              <dgm:constr type="t" for="ch" forName="ParentBackground6" refType="h" fact="0.1262"/>
              <dgm:constr type="w" for="ch" forName="ParentBackground6" refType="w" fact="0.081"/>
              <dgm:constr type="h" for="ch" forName="ParentBackground6" refType="h" fact="0.5319"/>
              <dgm:constr type="l" for="ch" forName="Child6" refType="w" fact="0.4677"/>
              <dgm:constr type="t" for="ch" forName="Child6" refType="h" fact="0.6876"/>
              <dgm:constr type="w" for="ch" forName="Child6" refType="w" fact="0.081"/>
              <dgm:constr type="h" for="ch" forName="Child6" refType="h" fact="0.3124"/>
              <dgm:constr type="l" for="ch" forName="Accent5" refType="w" fact="0.3571"/>
              <dgm:constr type="t" for="ch" forName="Accent5" refType="h" fact="-0.0109"/>
              <dgm:constr type="w" for="ch" forName="Accent5" refType="w" fact="0.1228"/>
              <dgm:constr type="h" for="ch" forName="Accent5" refType="h" fact="0.806"/>
              <dgm:constr type="l" for="ch" forName="ParentBackground5" refType="w" fact="0.378"/>
              <dgm:constr type="t" for="ch" forName="ParentBackground5" refType="h" fact="0.1262"/>
              <dgm:constr type="w" for="ch" forName="ParentBackground5" refType="w" fact="0.081"/>
              <dgm:constr type="h" for="ch" forName="ParentBackground5" refType="h" fact="0.5319"/>
              <dgm:constr type="l" for="ch" forName="Child5" refType="w" fact="0.378"/>
              <dgm:constr type="t" for="ch" forName="Child5" refType="h" fact="0.6876"/>
              <dgm:constr type="w" for="ch" forName="Child5" refType="w" fact="0.081"/>
              <dgm:constr type="h" for="ch" forName="Child5" refType="h" fact="0.3124"/>
              <dgm:constr type="l" for="ch" forName="Accent4" refType="w" fact="0.2674"/>
              <dgm:constr type="t" for="ch" forName="Accent4" refType="h" fact="-0.0109"/>
              <dgm:constr type="w" for="ch" forName="Accent4" refType="w" fact="0.1228"/>
              <dgm:constr type="h" for="ch" forName="Accent4" refType="h" fact="0.806"/>
              <dgm:constr type="l" for="ch" forName="ParentBackground4" refType="w" fact="0.2883"/>
              <dgm:constr type="t" for="ch" forName="ParentBackground4" refType="h" fact="0.1262"/>
              <dgm:constr type="w" for="ch" forName="ParentBackground4" refType="w" fact="0.081"/>
              <dgm:constr type="h" for="ch" forName="ParentBackground4" refType="h" fact="0.5319"/>
              <dgm:constr type="l" for="ch" forName="Child4" refType="w" fact="0.2883"/>
              <dgm:constr type="t" for="ch" forName="Child4" refType="h" fact="0.6876"/>
              <dgm:constr type="w" for="ch" forName="Child4" refType="w" fact="0.081"/>
              <dgm:constr type="h" for="ch" forName="Child4" refType="h" fact="0.3124"/>
              <dgm:constr type="l" for="ch" forName="Accent3" refType="w" fact="0.1777"/>
              <dgm:constr type="t" for="ch" forName="Accent3" refType="h" fact="-0.0109"/>
              <dgm:constr type="w" for="ch" forName="Accent3" refType="w" fact="0.1228"/>
              <dgm:constr type="h" for="ch" forName="Accent3" refType="h" fact="0.806"/>
              <dgm:constr type="l" for="ch" forName="ParentBackground3" refType="w" fact="0.1986"/>
              <dgm:constr type="t" for="ch" forName="ParentBackground3" refType="h" fact="0.1262"/>
              <dgm:constr type="w" for="ch" forName="ParentBackground3" refType="w" fact="0.081"/>
              <dgm:constr type="h" for="ch" forName="ParentBackground3" refType="h" fact="0.5319"/>
              <dgm:constr type="l" for="ch" forName="Child3" refType="w" fact="0.1986"/>
              <dgm:constr type="t" for="ch" forName="Child3" refType="h" fact="0.6876"/>
              <dgm:constr type="w" for="ch" forName="Child3" refType="w" fact="0.081"/>
              <dgm:constr type="h" for="ch" forName="Child3" refType="h" fact="0.3124"/>
              <dgm:constr type="l" for="ch" forName="Accent2" refType="w" fact="0.088"/>
              <dgm:constr type="t" for="ch" forName="Accent2" refType="h" fact="-0.0109"/>
              <dgm:constr type="w" for="ch" forName="Accent2" refType="w" fact="0.1228"/>
              <dgm:constr type="h" for="ch" forName="Accent2" refType="h" fact="0.806"/>
              <dgm:constr type="l" for="ch" forName="ParentBackground2" refType="w" fact="0.1089"/>
              <dgm:constr type="t" for="ch" forName="ParentBackground2" refType="h" fact="0.1262"/>
              <dgm:constr type="w" for="ch" forName="ParentBackground2" refType="w" fact="0.081"/>
              <dgm:constr type="h" for="ch" forName="ParentBackground2" refType="h" fact="0.5319"/>
              <dgm:constr type="l" for="ch" forName="Child2" refType="w" fact="0.1089"/>
              <dgm:constr type="t" for="ch" forName="Child2" refType="h" fact="0.6876"/>
              <dgm:constr type="w" for="ch" forName="Child2" refType="w" fact="0.081"/>
              <dgm:constr type="h" for="ch" forName="Child2" refType="h" fact="0.3124"/>
              <dgm:constr type="l" for="ch" forName="Accent1" refType="w" fact="-0.0017"/>
              <dgm:constr type="t" for="ch" forName="Accent1" refType="h" fact="-0.0109"/>
              <dgm:constr type="w" for="ch" forName="Accent1" refType="w" fact="0.1228"/>
              <dgm:constr type="h" for="ch" forName="Accent1" refType="h" fact="0.806"/>
              <dgm:constr type="l" for="ch" forName="ParentBackground1" refType="w" fact="0.0192"/>
              <dgm:constr type="t" for="ch" forName="ParentBackground1" refType="h" fact="0.1262"/>
              <dgm:constr type="w" for="ch" forName="ParentBackground1" refType="w" fact="0.081"/>
              <dgm:constr type="h" for="ch" forName="ParentBackground1" refType="h" fact="0.5319"/>
              <dgm:constr type="l" for="ch" forName="Child1" refType="w" fact="0.0192"/>
              <dgm:constr type="t" for="ch" forName="Child1" refType="h" fact="0.6876"/>
              <dgm:constr type="w" for="ch" forName="Child1" refType="w" fact="0.081"/>
              <dgm:constr type="h" for="ch" forName="Child1" refType="h" fact="0.3124"/>
            </dgm:constrLst>
          </dgm:else>
        </dgm:choose>
      </dgm:if>
      <dgm:else name="Name15">
        <dgm:choose name="Name16">
          <dgm:if name="Name17" axis="ch" ptType="node" func="cnt" op="equ" val="1">
            <dgm:alg type="composite">
              <dgm:param type="ar" val="0.6383"/>
            </dgm:alg>
            <dgm:constrLst>
              <dgm:constr type="primFontSz" for="des" forName="Child1" val="65"/>
              <dgm:constr type="primFontSz" for="des" forName="Parent1" val="65"/>
              <dgm:constr type="primFontSz" for="des" forName="Child1" refType="primFontSz" refFor="des" refForName="Parent1" op="lte"/>
              <dgm:constr type="l" for="ch" forName="Parent1" refType="w" fact="0.1667"/>
              <dgm:constr type="t" for="ch" forName="Parent1" refType="h" fact="0.1064"/>
              <dgm:constr type="w" for="ch" forName="Parent1" refType="w" fact="0.6667"/>
              <dgm:constr type="h" for="ch" forName="Parent1" refType="h" fact="0.4255"/>
              <dgm:constr type="l" for="ch" forName="Accent1" refType="w" fact="0"/>
              <dgm:constr type="t" for="ch" forName="Accent1" refType="h" fact="0"/>
              <dgm:constr type="w" for="ch" forName="Accent1" refType="w"/>
              <dgm:constr type="h" for="ch" forName="Accent1" refType="h" fact="0.6383"/>
              <dgm:constr type="l" for="ch" forName="ParentBackground1" refType="w" fact="0.0333"/>
              <dgm:constr type="t" for="ch" forName="ParentBackground1" refType="h" fact="0.0213"/>
              <dgm:constr type="w" for="ch" forName="ParentBackground1" refType="w" fact="0.9333"/>
              <dgm:constr type="h" for="ch" forName="ParentBackground1" refType="h" fact="0.5957"/>
              <dgm:constr type="l" for="ch" forName="Child1" refType="w" fact="0.0333"/>
              <dgm:constr type="t" for="ch" forName="Child1" refType="h" fact="0.6574"/>
              <dgm:constr type="w" for="ch" forName="Child1" refType="w" fact="0.9333"/>
              <dgm:constr type="h" for="ch" forName="Child1" refType="h" fact="0.3426"/>
            </dgm:constrLst>
          </dgm:if>
          <dgm:if name="Name18" axis="ch" ptType="node" func="cnt" op="equ" val="2">
            <dgm:alg type="composite">
              <dgm:param type="ar" val="1.265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r" for="ch" forName="Parent2" refType="w" fact="0.3751"/>
              <dgm:constr type="t" for="ch" forName="Parent2" refType="h" fact="0.2022"/>
              <dgm:constr type="w" for="ch" forName="Parent2" refType="w" fact="0.3001"/>
              <dgm:constr type="h" for="ch" forName="Parent2" refType="h" fact="0.3799"/>
              <dgm:constr type="r" for="ch" forName="Parent1" refType="w" fact="0.8403"/>
              <dgm:constr type="t" for="ch" forName="Parent1" refType="h" fact="0.2022"/>
              <dgm:constr type="w" for="ch" forName="Parent1" refType="w" fact="0.3001"/>
              <dgm:constr type="h" for="ch" forName="Parent1" refType="h" fact="0.3799"/>
              <dgm:constr type="r" for="ch" forName="Accent2" refType="w" fact="0.4502"/>
              <dgm:constr type="t" for="ch" forName="Accent2" refType="h" fact="0.1072"/>
              <dgm:constr type="w" for="ch" forName="Accent2" refType="w" fact="0.4502"/>
              <dgm:constr type="h" for="ch" forName="Accent2" refType="h" fact="0.5699"/>
              <dgm:constr type="r" for="ch" forName="ParentBackground2" refType="w" fact="0.4352"/>
              <dgm:constr type="t" for="ch" forName="ParentBackground2" refType="h" fact="0.1262"/>
              <dgm:constr type="w" for="ch" forName="ParentBackground2" refType="w" fact="0.4201"/>
              <dgm:constr type="h" for="ch" forName="ParentBackground2" refType="h" fact="0.5319"/>
              <dgm:constr type="r" for="ch" forName="Child2" refType="w" fact="0.4352"/>
              <dgm:constr type="t" for="ch" forName="Child2" refType="h" fact="0.6876"/>
              <dgm:constr type="w" for="ch" forName="Child2" refType="w" fact="0.4201"/>
              <dgm:constr type="h" for="ch" forName="Child2" refType="h" fact="0.3124"/>
              <dgm:constr type="r" for="ch" forName="Accent1" refType="w" fact="1.0086"/>
              <dgm:constr type="t" for="ch" forName="Accent1" refType="h" fact="-0.0109"/>
              <dgm:constr type="w" for="ch" forName="Accent1" refType="w" fact="0.6367"/>
              <dgm:constr type="h" for="ch" forName="Accent1" refType="h" fact="0.806"/>
              <dgm:constr type="r" for="ch" forName="ParentBackground1" refType="w" fact="0.9003"/>
              <dgm:constr type="t" for="ch" forName="ParentBackground1" refType="h" fact="0.1262"/>
              <dgm:constr type="w" for="ch" forName="ParentBackground1" refType="w" fact="0.4201"/>
              <dgm:constr type="h" for="ch" forName="ParentBackground1" refType="h" fact="0.5319"/>
              <dgm:constr type="r" for="ch" forName="Child1" refType="w" fact="0.9003"/>
              <dgm:constr type="t" for="ch" forName="Child1" refType="h" fact="0.6876"/>
              <dgm:constr type="w" for="ch" forName="Child1" refType="w" fact="0.4201"/>
              <dgm:constr type="h" for="ch" forName="Child1" refType="h" fact="0.3124"/>
            </dgm:constrLst>
          </dgm:if>
          <dgm:if name="Name19" axis="ch" ptType="node" func="cnt" op="equ" val="3">
            <dgm:alg type="composite">
              <dgm:param type="ar" val="1.854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r" for="ch" forName="Parent3" refType="w" fact="0.256"/>
              <dgm:constr type="t" for="ch" forName="Parent3" refType="h" fact="0.2022"/>
              <dgm:constr type="w" for="ch" forName="Parent3" refType="w" fact="0.2048"/>
              <dgm:constr type="h" for="ch" forName="Parent3" refType="h" fact="0.3799"/>
              <dgm:constr type="r" for="ch" forName="Parent2" refType="w" fact="0.5735"/>
              <dgm:constr type="t" for="ch" forName="Parent2" refType="h" fact="0.2022"/>
              <dgm:constr type="w" for="ch" forName="Parent2" refType="w" fact="0.2048"/>
              <dgm:constr type="h" for="ch" forName="Parent2" refType="h" fact="0.3799"/>
              <dgm:constr type="r" for="ch" forName="Parent1" refType="w" fact="0.891"/>
              <dgm:constr type="t" for="ch" forName="Parent1" refType="h" fact="0.2022"/>
              <dgm:constr type="w" for="ch" forName="Parent1" refType="w" fact="0.2048"/>
              <dgm:constr type="h" for="ch" forName="Parent1" refType="h" fact="0.3799"/>
              <dgm:constr type="r" for="ch" forName="Accent3" refType="w" fact="0.3072"/>
              <dgm:constr type="t" for="ch" forName="Accent3" refType="h" fact="0.1072"/>
              <dgm:constr type="w" for="ch" forName="Accent3" refType="w" fact="0.3072"/>
              <dgm:constr type="h" for="ch" forName="Accent3" refType="h" fact="0.5699"/>
              <dgm:constr type="r" for="ch" forName="ParentBackground3" refType="w" fact="0.297"/>
              <dgm:constr type="t" for="ch" forName="ParentBackground3" refType="h" fact="0.1262"/>
              <dgm:constr type="w" for="ch" forName="ParentBackground3" refType="w" fact="0.2868"/>
              <dgm:constr type="h" for="ch" forName="ParentBackground3" refType="h" fact="0.5319"/>
              <dgm:constr type="r" for="ch" forName="Child3" refType="w" fact="0.297"/>
              <dgm:constr type="t" for="ch" forName="Child3" refType="h" fact="0.6876"/>
              <dgm:constr type="w" for="ch" forName="Child3" refType="w" fact="0.2868"/>
              <dgm:constr type="h" for="ch" forName="Child3" refType="h" fact="0.3124"/>
              <dgm:constr type="r" for="ch" forName="Accent2" refType="w" fact="0.6878"/>
              <dgm:constr type="t" for="ch" forName="Accent2" refType="h" fact="-0.0109"/>
              <dgm:constr type="w" for="ch" forName="Accent2" refType="w" fact="0.4334"/>
              <dgm:constr type="h" for="ch" forName="Accent2" refType="h" fact="0.806"/>
              <dgm:constr type="r" for="ch" forName="ParentBackground2" refType="w" fact="0.6145"/>
              <dgm:constr type="t" for="ch" forName="ParentBackground2" refType="h" fact="0.1262"/>
              <dgm:constr type="w" for="ch" forName="ParentBackground2" refType="w" fact="0.2868"/>
              <dgm:constr type="h" for="ch" forName="ParentBackground2" refType="h" fact="0.5319"/>
              <dgm:constr type="r" for="ch" forName="Child2" refType="w" fact="0.6145"/>
              <dgm:constr type="t" for="ch" forName="Child2" refType="h" fact="0.6876"/>
              <dgm:constr type="w" for="ch" forName="Child2" refType="w" fact="0.2868"/>
              <dgm:constr type="h" for="ch" forName="Child2" refType="h" fact="0.3124"/>
              <dgm:constr type="r" for="ch" forName="Accent1" refType="w" fact="1.0053"/>
              <dgm:constr type="t" for="ch" forName="Accent1" refType="h" fact="-0.0109"/>
              <dgm:constr type="w" for="ch" forName="Accent1" refType="w" fact="0.4334"/>
              <dgm:constr type="h" for="ch" forName="Accent1" refType="h" fact="0.806"/>
              <dgm:constr type="r" for="ch" forName="ParentBackground1" refType="w" fact="0.932"/>
              <dgm:constr type="t" for="ch" forName="ParentBackground1" refType="h" fact="0.1262"/>
              <dgm:constr type="w" for="ch" forName="ParentBackground1" refType="w" fact="0.2868"/>
              <dgm:constr type="h" for="ch" forName="ParentBackground1" refType="h" fact="0.5319"/>
              <dgm:constr type="r" for="ch" forName="Child1" refType="w" fact="0.932"/>
              <dgm:constr type="t" for="ch" forName="Child1" refType="h" fact="0.6876"/>
              <dgm:constr type="w" for="ch" forName="Child1" refType="w" fact="0.2868"/>
              <dgm:constr type="h" for="ch" forName="Child1" refType="h" fact="0.3124"/>
            </dgm:constrLst>
          </dgm:if>
          <dgm:if name="Name20" axis="ch" ptType="node" func="cnt" op="equ" val="4">
            <dgm:alg type="composite">
              <dgm:param type="ar" val="2.4437"/>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Parent4" refType="w" fact="0.1943"/>
              <dgm:constr type="t" for="ch" forName="Parent4" refType="h" fact="0.2022"/>
              <dgm:constr type="w" for="ch" forName="Parent4" refType="w" fact="0.1555"/>
              <dgm:constr type="h" for="ch" forName="Parent4" refType="h" fact="0.3799"/>
              <dgm:constr type="r" for="ch" forName="Parent3" refType="w" fact="0.4353"/>
              <dgm:constr type="t" for="ch" forName="Parent3" refType="h" fact="0.2022"/>
              <dgm:constr type="w" for="ch" forName="Parent3" refType="w" fact="0.1555"/>
              <dgm:constr type="h" for="ch" forName="Parent3" refType="h" fact="0.3799"/>
              <dgm:constr type="r" for="ch" forName="Parent2" refType="w" fact="0.6763"/>
              <dgm:constr type="t" for="ch" forName="Parent2" refType="h" fact="0.2022"/>
              <dgm:constr type="w" for="ch" forName="Parent2" refType="w" fact="0.1555"/>
              <dgm:constr type="h" for="ch" forName="Parent2" refType="h" fact="0.3799"/>
              <dgm:constr type="r" for="ch" forName="Parent1" refType="w" fact="0.9173"/>
              <dgm:constr type="t" for="ch" forName="Parent1" refType="h" fact="0.2022"/>
              <dgm:constr type="w" for="ch" forName="Parent1" refType="w" fact="0.1555"/>
              <dgm:constr type="h" for="ch" forName="Parent1" refType="h" fact="0.3799"/>
              <dgm:constr type="r" for="ch" forName="Accent4" refType="w" fact="0.2332"/>
              <dgm:constr type="t" for="ch" forName="Accent4" refType="h" fact="0.1072"/>
              <dgm:constr type="w" for="ch" forName="Accent4" refType="w" fact="0.2332"/>
              <dgm:constr type="h" for="ch" forName="Accent4" refType="h" fact="0.5699"/>
              <dgm:constr type="r" for="ch" forName="ParentBackground4" refType="w" fact="0.2254"/>
              <dgm:constr type="t" for="ch" forName="ParentBackground4" refType="h" fact="0.1262"/>
              <dgm:constr type="w" for="ch" forName="ParentBackground4" refType="w" fact="0.2177"/>
              <dgm:constr type="h" for="ch" forName="ParentBackground4" refType="h" fact="0.5319"/>
              <dgm:constr type="r" for="ch" forName="Child4" refType="w" fact="0.2254"/>
              <dgm:constr type="t" for="ch" forName="Child4" refType="h" fact="0.6876"/>
              <dgm:constr type="w" for="ch" forName="Child4" refType="w" fact="0.2177"/>
              <dgm:constr type="h" for="ch" forName="Child4" refType="h" fact="0.3124"/>
              <dgm:constr type="r" for="ch" forName="Accent3" refType="w" fact="0.5235"/>
              <dgm:constr type="t" for="ch" forName="Accent3" refType="h" fact="-0.0109"/>
              <dgm:constr type="w" for="ch" forName="Accent3" refType="w" fact="0.3298"/>
              <dgm:constr type="h" for="ch" forName="Accent3" refType="h" fact="0.806"/>
              <dgm:constr type="r" for="ch" forName="ParentBackground3" refType="w" fact="0.4664"/>
              <dgm:constr type="t" for="ch" forName="ParentBackground3" refType="h" fact="0.1262"/>
              <dgm:constr type="w" for="ch" forName="ParentBackground3" refType="w" fact="0.2177"/>
              <dgm:constr type="h" for="ch" forName="ParentBackground3" refType="h" fact="0.5319"/>
              <dgm:constr type="r" for="ch" forName="Child3" refType="w" fact="0.4664"/>
              <dgm:constr type="t" for="ch" forName="Child3" refType="h" fact="0.6876"/>
              <dgm:constr type="w" for="ch" forName="Child3" refType="w" fact="0.2177"/>
              <dgm:constr type="h" for="ch" forName="Child3" refType="h" fact="0.3124"/>
              <dgm:constr type="r" for="ch" forName="Accent2" refType="w" fact="0.7635"/>
              <dgm:constr type="t" for="ch" forName="Accent2" refType="h" fact="-0.0109"/>
              <dgm:constr type="w" for="ch" forName="Accent2" refType="w" fact="0.3298"/>
              <dgm:constr type="h" for="ch" forName="Accent2" refType="h" fact="0.806"/>
              <dgm:constr type="r" for="ch" forName="ParentBackground2" refType="w" fact="0.7074"/>
              <dgm:constr type="t" for="ch" forName="ParentBackground2" refType="h" fact="0.1262"/>
              <dgm:constr type="w" for="ch" forName="ParentBackground2" refType="w" fact="0.2177"/>
              <dgm:constr type="h" for="ch" forName="ParentBackground2" refType="h" fact="0.5319"/>
              <dgm:constr type="r" for="ch" forName="Child2" refType="w" fact="0.7074"/>
              <dgm:constr type="t" for="ch" forName="Child2" refType="h" fact="0.6876"/>
              <dgm:constr type="w" for="ch" forName="Child2" refType="w" fact="0.2177"/>
              <dgm:constr type="h" for="ch" forName="Child2" refType="h" fact="0.3124"/>
              <dgm:constr type="r" for="ch" forName="Accent1" refType="w" fact="1.0045"/>
              <dgm:constr type="t" for="ch" forName="Accent1" refType="h" fact="-0.0109"/>
              <dgm:constr type="w" for="ch" forName="Accent1" refType="w" fact="0.3298"/>
              <dgm:constr type="h" for="ch" forName="Accent1" refType="h" fact="0.806"/>
              <dgm:constr type="r" for="ch" forName="ParentBackground1" refType="w" fact="0.9484"/>
              <dgm:constr type="t" for="ch" forName="ParentBackground1" refType="h" fact="0.1262"/>
              <dgm:constr type="w" for="ch" forName="ParentBackground1" refType="w" fact="0.2177"/>
              <dgm:constr type="h" for="ch" forName="ParentBackground1" refType="h" fact="0.5319"/>
              <dgm:constr type="r" for="ch" forName="Child1" refType="w" fact="0.9484"/>
              <dgm:constr type="t" for="ch" forName="Child1" refType="h" fact="0.6876"/>
              <dgm:constr type="w" for="ch" forName="Child1" refType="w" fact="0.2177"/>
              <dgm:constr type="h" for="ch" forName="Child1" refType="h" fact="0.3124"/>
            </dgm:constrLst>
          </dgm:if>
          <dgm:if name="Name21" axis="ch" ptType="node" func="cnt" op="equ" val="5">
            <dgm:alg type="composite">
              <dgm:param type="ar" val="3.0325"/>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Parent5" refType="w" fact="0.1566"/>
              <dgm:constr type="t" for="ch" forName="Parent5" refType="h" fact="0.2022"/>
              <dgm:constr type="w" for="ch" forName="Parent5" refType="w" fact="0.1253"/>
              <dgm:constr type="h" for="ch" forName="Parent5" refType="h" fact="0.3799"/>
              <dgm:constr type="r" for="ch" forName="Parent4" refType="w" fact="0.3508"/>
              <dgm:constr type="t" for="ch" forName="Parent4" refType="h" fact="0.2022"/>
              <dgm:constr type="w" for="ch" forName="Parent4" refType="w" fact="0.1253"/>
              <dgm:constr type="h" for="ch" forName="Parent4" refType="h" fact="0.3799"/>
              <dgm:constr type="r" for="ch" forName="Parent3" refType="w" fact="0.545"/>
              <dgm:constr type="t" for="ch" forName="Parent3" refType="h" fact="0.2022"/>
              <dgm:constr type="w" for="ch" forName="Parent3" refType="w" fact="0.1253"/>
              <dgm:constr type="h" for="ch" forName="Parent3" refType="h" fact="0.3799"/>
              <dgm:constr type="r" for="ch" forName="Parent2" refType="w" fact="0.7391"/>
              <dgm:constr type="t" for="ch" forName="Parent2" refType="h" fact="0.2022"/>
              <dgm:constr type="w" for="ch" forName="Parent2" refType="w" fact="0.1253"/>
              <dgm:constr type="h" for="ch" forName="Parent2" refType="h" fact="0.3799"/>
              <dgm:constr type="r" for="ch" forName="Parent1" refType="w" fact="0.9333"/>
              <dgm:constr type="t" for="ch" forName="Parent1" refType="h" fact="0.2022"/>
              <dgm:constr type="w" for="ch" forName="Parent1" refType="w" fact="0.1253"/>
              <dgm:constr type="h" for="ch" forName="Parent1" refType="h" fact="0.3799"/>
              <dgm:constr type="r" for="ch" forName="Accent5" refType="w" fact="0.1879"/>
              <dgm:constr type="t" for="ch" forName="Accent5" refType="h" fact="0.1072"/>
              <dgm:constr type="w" for="ch" forName="Accent5" refType="w" fact="0.1879"/>
              <dgm:constr type="h" for="ch" forName="Accent5" refType="h" fact="0.5699"/>
              <dgm:constr type="r" for="ch" forName="ParentBackground5" refType="w" fact="0.1817"/>
              <dgm:constr type="t" for="ch" forName="ParentBackground5" refType="h" fact="0.1262"/>
              <dgm:constr type="w" for="ch" forName="ParentBackground5" refType="w" fact="0.1754"/>
              <dgm:constr type="h" for="ch" forName="ParentBackground5" refType="h" fact="0.5319"/>
              <dgm:constr type="r" for="ch" forName="Child5" refType="w" fact="0.1817"/>
              <dgm:constr type="t" for="ch" forName="Child5" refType="h" fact="0.6876"/>
              <dgm:constr type="w" for="ch" forName="Child5" refType="w" fact="0.1754"/>
              <dgm:constr type="h" for="ch" forName="Child5" refType="h" fact="0.3124"/>
              <dgm:constr type="r" for="ch" forName="Accent4" refType="w" fact="0.4211"/>
              <dgm:constr type="t" for="ch" forName="Accent4" refType="h" fact="-0.0109"/>
              <dgm:constr type="w" for="ch" forName="Accent4" refType="w" fact="0.2657"/>
              <dgm:constr type="h" for="ch" forName="Accent4" refType="h" fact="0.806"/>
              <dgm:constr type="r" for="ch" forName="ParentBackground4" refType="w" fact="0.3758"/>
              <dgm:constr type="t" for="ch" forName="ParentBackground4" refType="h" fact="0.1262"/>
              <dgm:constr type="w" for="ch" forName="ParentBackground4" refType="w" fact="0.1754"/>
              <dgm:constr type="h" for="ch" forName="ParentBackground4" refType="h" fact="0.5319"/>
              <dgm:constr type="r" for="ch" forName="Child4" refType="w" fact="0.3758"/>
              <dgm:constr type="t" for="ch" forName="Child4" refType="h" fact="0.6876"/>
              <dgm:constr type="w" for="ch" forName="Child4" refType="w" fact="0.1754"/>
              <dgm:constr type="h" for="ch" forName="Child4" refType="h" fact="0.3124"/>
              <dgm:constr type="r" for="ch" forName="Accent3" refType="w" fact="0.6152"/>
              <dgm:constr type="t" for="ch" forName="Accent3" refType="h" fact="-0.0109"/>
              <dgm:constr type="w" for="ch" forName="Accent3" refType="w" fact="0.2657"/>
              <dgm:constr type="h" for="ch" forName="Accent3" refType="h" fact="0.806"/>
              <dgm:constr type="r" for="ch" forName="ParentBackground3" refType="w" fact="0.57"/>
              <dgm:constr type="t" for="ch" forName="ParentBackground3" refType="h" fact="0.1262"/>
              <dgm:constr type="w" for="ch" forName="ParentBackground3" refType="w" fact="0.1754"/>
              <dgm:constr type="h" for="ch" forName="ParentBackground3" refType="h" fact="0.5319"/>
              <dgm:constr type="r" for="ch" forName="Child3" refType="w" fact="0.57"/>
              <dgm:constr type="t" for="ch" forName="Child3" refType="h" fact="0.6876"/>
              <dgm:constr type="w" for="ch" forName="Child3" refType="w" fact="0.1754"/>
              <dgm:constr type="h" for="ch" forName="Child3" refType="h" fact="0.3124"/>
              <dgm:constr type="r" for="ch" forName="Accent2" refType="w" fact="0.8094"/>
              <dgm:constr type="t" for="ch" forName="Accent2" refType="h" fact="-0.0109"/>
              <dgm:constr type="w" for="ch" forName="Accent2" refType="w" fact="0.2657"/>
              <dgm:constr type="h" for="ch" forName="Accent2" refType="h" fact="0.806"/>
              <dgm:constr type="r" for="ch" forName="ParentBackground2" refType="w" fact="0.7642"/>
              <dgm:constr type="t" for="ch" forName="ParentBackground2" refType="h" fact="0.1262"/>
              <dgm:constr type="w" for="ch" forName="ParentBackground2" refType="w" fact="0.1754"/>
              <dgm:constr type="h" for="ch" forName="ParentBackground2" refType="h" fact="0.5319"/>
              <dgm:constr type="r" for="ch" forName="Child2" refType="w" fact="0.7642"/>
              <dgm:constr type="t" for="ch" forName="Child2" refType="h" fact="0.6876"/>
              <dgm:constr type="w" for="ch" forName="Child2" refType="w" fact="0.1754"/>
              <dgm:constr type="h" for="ch" forName="Child2" refType="h" fact="0.3124"/>
              <dgm:constr type="r" for="ch" forName="Accent1" refType="w" fact="1.0036"/>
              <dgm:constr type="t" for="ch" forName="Accent1" refType="h" fact="-0.0109"/>
              <dgm:constr type="w" for="ch" forName="Accent1" refType="w" fact="0.2657"/>
              <dgm:constr type="h" for="ch" forName="Accent1" refType="h" fact="0.806"/>
              <dgm:constr type="r" for="ch" forName="ParentBackground1" refType="w" fact="0.9584"/>
              <dgm:constr type="t" for="ch" forName="ParentBackground1" refType="h" fact="0.1262"/>
              <dgm:constr type="w" for="ch" forName="ParentBackground1" refType="w" fact="0.1754"/>
              <dgm:constr type="h" for="ch" forName="ParentBackground1" refType="h" fact="0.5319"/>
              <dgm:constr type="r" for="ch" forName="Child1" refType="w" fact="0.9584"/>
              <dgm:constr type="t" for="ch" forName="Child1" refType="h" fact="0.6876"/>
              <dgm:constr type="w" for="ch" forName="Child1" refType="w" fact="0.1754"/>
              <dgm:constr type="h" for="ch" forName="Child1" refType="h" fact="0.3124"/>
            </dgm:constrLst>
          </dgm:if>
          <dgm:if name="Name22" axis="ch" ptType="node" func="cnt" op="equ" val="6">
            <dgm:alg type="composite">
              <dgm:param type="ar" val="3.621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r" for="ch" forName="Parent6" refType="w" fact="0.1311"/>
              <dgm:constr type="t" for="ch" forName="Parent6" refType="h" fact="0.2022"/>
              <dgm:constr type="w" for="ch" forName="Parent6" refType="w" fact="0.1049"/>
              <dgm:constr type="h" for="ch" forName="Parent6" refType="h" fact="0.3799"/>
              <dgm:constr type="r" for="ch" forName="Parent5" refType="w" fact="0.2937"/>
              <dgm:constr type="t" for="ch" forName="Parent5" refType="h" fact="0.2022"/>
              <dgm:constr type="w" for="ch" forName="Parent5" refType="w" fact="0.1049"/>
              <dgm:constr type="h" for="ch" forName="Parent5" refType="h" fact="0.3799"/>
              <dgm:constr type="r" for="ch" forName="Parent4" refType="w" fact="0.4563"/>
              <dgm:constr type="t" for="ch" forName="Parent4" refType="h" fact="0.2022"/>
              <dgm:constr type="w" for="ch" forName="Parent4" refType="w" fact="0.1049"/>
              <dgm:constr type="h" for="ch" forName="Parent4" refType="h" fact="0.3799"/>
              <dgm:constr type="r" for="ch" forName="Parent3" refType="w" fact="0.619"/>
              <dgm:constr type="t" for="ch" forName="Parent3" refType="h" fact="0.2022"/>
              <dgm:constr type="w" for="ch" forName="Parent3" refType="w" fact="0.1049"/>
              <dgm:constr type="h" for="ch" forName="Parent3" refType="h" fact="0.3799"/>
              <dgm:constr type="r" for="ch" forName="Parent2" refType="w" fact="0.7816"/>
              <dgm:constr type="t" for="ch" forName="Parent2" refType="h" fact="0.2022"/>
              <dgm:constr type="w" for="ch" forName="Parent2" refType="w" fact="0.1049"/>
              <dgm:constr type="h" for="ch" forName="Parent2" refType="h" fact="0.3799"/>
              <dgm:constr type="r" for="ch" forName="Parent1" refType="w" fact="0.9442"/>
              <dgm:constr type="t" for="ch" forName="Parent1" refType="h" fact="0.2022"/>
              <dgm:constr type="w" for="ch" forName="Parent1" refType="w" fact="0.1049"/>
              <dgm:constr type="h" for="ch" forName="Parent1" refType="h" fact="0.3799"/>
              <dgm:constr type="r" for="ch" forName="Accent6" refType="w" fact="0.1574"/>
              <dgm:constr type="t" for="ch" forName="Accent6" refType="h" fact="0.1072"/>
              <dgm:constr type="w" for="ch" forName="Accent6" refType="w" fact="0.1574"/>
              <dgm:constr type="h" for="ch" forName="Accent6" refType="h" fact="0.5699"/>
              <dgm:constr type="r" for="ch" forName="ParentBackground6" refType="w" fact="0.1521"/>
              <dgm:constr type="t" for="ch" forName="ParentBackground6" refType="h" fact="0.1262"/>
              <dgm:constr type="w" for="ch" forName="ParentBackground6" refType="w" fact="0.1469"/>
              <dgm:constr type="h" for="ch" forName="ParentBackground6" refType="h" fact="0.5319"/>
              <dgm:constr type="r" for="ch" forName="Child6" refType="w" fact="0.1521"/>
              <dgm:constr type="t" for="ch" forName="Child6" refType="h" fact="0.6876"/>
              <dgm:constr type="w" for="ch" forName="Child6" refType="w" fact="0.1469"/>
              <dgm:constr type="h" for="ch" forName="Child6" refType="h" fact="0.3124"/>
              <dgm:constr type="r" for="ch" forName="Accent5" refType="w" fact="0.3526"/>
              <dgm:constr type="t" for="ch" forName="Accent5" refType="h" fact="-0.0109"/>
              <dgm:constr type="w" for="ch" forName="Accent5" refType="w" fact="0.2226"/>
              <dgm:constr type="h" for="ch" forName="Accent5" refType="h" fact="0.806"/>
              <dgm:constr type="r" for="ch" forName="ParentBackground5" refType="w" fact="0.3147"/>
              <dgm:constr type="t" for="ch" forName="ParentBackground5" refType="h" fact="0.1262"/>
              <dgm:constr type="w" for="ch" forName="ParentBackground5" refType="w" fact="0.1469"/>
              <dgm:constr type="h" for="ch" forName="ParentBackground5" refType="h" fact="0.5319"/>
              <dgm:constr type="r" for="ch" forName="Child5" refType="w" fact="0.3147"/>
              <dgm:constr type="t" for="ch" forName="Child5" refType="h" fact="0.6876"/>
              <dgm:constr type="w" for="ch" forName="Child5" refType="w" fact="0.1469"/>
              <dgm:constr type="h" for="ch" forName="Child5" refType="h" fact="0.3124"/>
              <dgm:constr type="r" for="ch" forName="Accent4" refType="w" fact="0.5152"/>
              <dgm:constr type="t" for="ch" forName="Accent4" refType="h" fact="-0.0109"/>
              <dgm:constr type="w" for="ch" forName="Accent4" refType="w" fact="0.2226"/>
              <dgm:constr type="h" for="ch" forName="Accent4" refType="h" fact="0.806"/>
              <dgm:constr type="r" for="ch" forName="ParentBackground4" refType="w" fact="0.4773"/>
              <dgm:constr type="t" for="ch" forName="ParentBackground4" refType="h" fact="0.1262"/>
              <dgm:constr type="w" for="ch" forName="ParentBackground4" refType="w" fact="0.1469"/>
              <dgm:constr type="h" for="ch" forName="ParentBackground4" refType="h" fact="0.5319"/>
              <dgm:constr type="r" for="ch" forName="Child4" refType="w" fact="0.4773"/>
              <dgm:constr type="t" for="ch" forName="Child4" refType="h" fact="0.6876"/>
              <dgm:constr type="w" for="ch" forName="Child4" refType="w" fact="0.1469"/>
              <dgm:constr type="h" for="ch" forName="Child4" refType="h" fact="0.3124"/>
              <dgm:constr type="r" for="ch" forName="Accent3" refType="w" fact="0.6778"/>
              <dgm:constr type="t" for="ch" forName="Accent3" refType="h" fact="-0.0109"/>
              <dgm:constr type="w" for="ch" forName="Accent3" refType="w" fact="0.2226"/>
              <dgm:constr type="h" for="ch" forName="Accent3" refType="h" fact="0.806"/>
              <dgm:constr type="r" for="ch" forName="ParentBackground3" refType="w" fact="0.6399"/>
              <dgm:constr type="t" for="ch" forName="ParentBackground3" refType="h" fact="0.1262"/>
              <dgm:constr type="w" for="ch" forName="ParentBackground3" refType="w" fact="0.1469"/>
              <dgm:constr type="h" for="ch" forName="ParentBackground3" refType="h" fact="0.5319"/>
              <dgm:constr type="r" for="ch" forName="Child3" refType="w" fact="0.6399"/>
              <dgm:constr type="t" for="ch" forName="Child3" refType="h" fact="0.6876"/>
              <dgm:constr type="w" for="ch" forName="Child3" refType="w" fact="0.1469"/>
              <dgm:constr type="h" for="ch" forName="Child3" refType="h" fact="0.3124"/>
              <dgm:constr type="r" for="ch" forName="Accent2" refType="w" fact="0.8404"/>
              <dgm:constr type="t" for="ch" forName="Accent2" refType="h" fact="-0.0109"/>
              <dgm:constr type="w" for="ch" forName="Accent2" refType="w" fact="0.2226"/>
              <dgm:constr type="h" for="ch" forName="Accent2" refType="h" fact="0.806"/>
              <dgm:constr type="r" for="ch" forName="ParentBackground2" refType="w" fact="0.8025"/>
              <dgm:constr type="t" for="ch" forName="ParentBackground2" refType="h" fact="0.1262"/>
              <dgm:constr type="w" for="ch" forName="ParentBackground2" refType="w" fact="0.1469"/>
              <dgm:constr type="h" for="ch" forName="ParentBackground2" refType="h" fact="0.5319"/>
              <dgm:constr type="r" for="ch" forName="Child2" refType="w" fact="0.8025"/>
              <dgm:constr type="t" for="ch" forName="Child2" refType="h" fact="0.6876"/>
              <dgm:constr type="w" for="ch" forName="Child2" refType="w" fact="0.1469"/>
              <dgm:constr type="h" for="ch" forName="Child2" refType="h" fact="0.3124"/>
              <dgm:constr type="r" for="ch" forName="Accent1" refType="w" fact="1.003"/>
              <dgm:constr type="t" for="ch" forName="Accent1" refType="h" fact="-0.0109"/>
              <dgm:constr type="w" for="ch" forName="Accent1" refType="w" fact="0.2226"/>
              <dgm:constr type="h" for="ch" forName="Accent1" refType="h" fact="0.806"/>
              <dgm:constr type="r" for="ch" forName="ParentBackground1" refType="w" fact="0.9652"/>
              <dgm:constr type="t" for="ch" forName="ParentBackground1" refType="h" fact="0.1262"/>
              <dgm:constr type="w" for="ch" forName="ParentBackground1" refType="w" fact="0.1469"/>
              <dgm:constr type="h" for="ch" forName="ParentBackground1" refType="h" fact="0.5319"/>
              <dgm:constr type="r" for="ch" forName="Child1" refType="w" fact="0.9652"/>
              <dgm:constr type="t" for="ch" forName="Child1" refType="h" fact="0.6876"/>
              <dgm:constr type="w" for="ch" forName="Child1" refType="w" fact="0.1469"/>
              <dgm:constr type="h" for="ch" forName="Child1" refType="h" fact="0.3124"/>
            </dgm:constrLst>
          </dgm:if>
          <dgm:if name="Name23" axis="ch" ptType="node" func="cnt" op="equ" val="7">
            <dgm:alg type="composite">
              <dgm:param type="ar" val="4.210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r" for="ch" forName="Parent7" refType="w" fact="0.1128"/>
              <dgm:constr type="t" for="ch" forName="Parent7" refType="h" fact="0.2022"/>
              <dgm:constr type="w" for="ch" forName="Parent7" refType="w" fact="0.0902"/>
              <dgm:constr type="h" for="ch" forName="Parent7" refType="h" fact="0.3799"/>
              <dgm:constr type="r" for="ch" forName="Parent6" refType="w" fact="0.2527"/>
              <dgm:constr type="t" for="ch" forName="Parent6" refType="h" fact="0.2022"/>
              <dgm:constr type="w" for="ch" forName="Parent6" refType="w" fact="0.0902"/>
              <dgm:constr type="h" for="ch" forName="Parent6" refType="h" fact="0.3799"/>
              <dgm:constr type="r" for="ch" forName="Parent5" refType="w" fact="0.3925"/>
              <dgm:constr type="t" for="ch" forName="Parent5" refType="h" fact="0.2022"/>
              <dgm:constr type="w" for="ch" forName="Parent5" refType="w" fact="0.0902"/>
              <dgm:constr type="h" for="ch" forName="Parent5" refType="h" fact="0.3799"/>
              <dgm:constr type="r" for="ch" forName="Parent4" refType="w" fact="0.5324"/>
              <dgm:constr type="t" for="ch" forName="Parent4" refType="h" fact="0.2022"/>
              <dgm:constr type="w" for="ch" forName="Parent4" refType="w" fact="0.0902"/>
              <dgm:constr type="h" for="ch" forName="Parent4" refType="h" fact="0.3799"/>
              <dgm:constr type="r" for="ch" forName="Parent3" refType="w" fact="0.6723"/>
              <dgm:constr type="t" for="ch" forName="Parent3" refType="h" fact="0.2022"/>
              <dgm:constr type="w" for="ch" forName="Parent3" refType="w" fact="0.0902"/>
              <dgm:constr type="h" for="ch" forName="Parent3" refType="h" fact="0.3799"/>
              <dgm:constr type="r" for="ch" forName="Parent2" refType="w" fact="0.8121"/>
              <dgm:constr type="t" for="ch" forName="Parent2" refType="h" fact="0.2022"/>
              <dgm:constr type="w" for="ch" forName="Parent2" refType="w" fact="0.0902"/>
              <dgm:constr type="h" for="ch" forName="Parent2" refType="h" fact="0.3799"/>
              <dgm:constr type="r" for="ch" forName="Parent1" refType="w" fact="0.952"/>
              <dgm:constr type="t" for="ch" forName="Parent1" refType="h" fact="0.2022"/>
              <dgm:constr type="w" for="ch" forName="Parent1" refType="w" fact="0.0902"/>
              <dgm:constr type="h" for="ch" forName="Parent1" refType="h" fact="0.3799"/>
              <dgm:constr type="r" for="ch" forName="Accent7" refType="w" fact="0.1354"/>
              <dgm:constr type="t" for="ch" forName="Accent7" refType="h" fact="0.1072"/>
              <dgm:constr type="w" for="ch" forName="Accent7" refType="w" fact="0.1354"/>
              <dgm:constr type="h" for="ch" forName="Accent7" refType="h" fact="0.5699"/>
              <dgm:constr type="r" for="ch" forName="ParentBackground7" refType="w" fact="0.1308"/>
              <dgm:constr type="t" for="ch" forName="ParentBackground7" refType="h" fact="0.1262"/>
              <dgm:constr type="w" for="ch" forName="ParentBackground7" refType="w" fact="0.1263"/>
              <dgm:constr type="h" for="ch" forName="ParentBackground7" refType="h" fact="0.5319"/>
              <dgm:constr type="r" for="ch" forName="Child7" refType="w" fact="0.1308"/>
              <dgm:constr type="t" for="ch" forName="Child7" refType="h" fact="0.6876"/>
              <dgm:constr type="w" for="ch" forName="Child7" refType="w" fact="0.1263"/>
              <dgm:constr type="h" for="ch" forName="Child7" refType="h" fact="0.3124"/>
              <dgm:constr type="r" for="ch" forName="Accent6" refType="w" fact="0.3033"/>
              <dgm:constr type="t" for="ch" forName="Accent6" refType="h" fact="-0.0109"/>
              <dgm:constr type="w" for="ch" forName="Accent6" refType="w" fact="0.1915"/>
              <dgm:constr type="h" for="ch" forName="Accent6" refType="h" fact="0.806"/>
              <dgm:constr type="r" for="ch" forName="ParentBackground6" refType="w" fact="0.2707"/>
              <dgm:constr type="t" for="ch" forName="ParentBackground6" refType="h" fact="0.1262"/>
              <dgm:constr type="w" for="ch" forName="ParentBackground6" refType="w" fact="0.1263"/>
              <dgm:constr type="h" for="ch" forName="ParentBackground6" refType="h" fact="0.5319"/>
              <dgm:constr type="r" for="ch" forName="Child6" refType="w" fact="0.2707"/>
              <dgm:constr type="t" for="ch" forName="Child6" refType="h" fact="0.6876"/>
              <dgm:constr type="w" for="ch" forName="Child6" refType="w" fact="0.1263"/>
              <dgm:constr type="h" for="ch" forName="Child6" refType="h" fact="0.3124"/>
              <dgm:constr type="r" for="ch" forName="Accent5" refType="w" fact="0.4431"/>
              <dgm:constr type="t" for="ch" forName="Accent5" refType="h" fact="-0.0109"/>
              <dgm:constr type="w" for="ch" forName="Accent5" refType="w" fact="0.1915"/>
              <dgm:constr type="h" for="ch" forName="Accent5" refType="h" fact="0.806"/>
              <dgm:constr type="r" for="ch" forName="ParentBackground5" refType="w" fact="0.4106"/>
              <dgm:constr type="t" for="ch" forName="ParentBackground5" refType="h" fact="0.1262"/>
              <dgm:constr type="w" for="ch" forName="ParentBackground5" refType="w" fact="0.1263"/>
              <dgm:constr type="h" for="ch" forName="ParentBackground5" refType="h" fact="0.5319"/>
              <dgm:constr type="r" for="ch" forName="Child5" refType="w" fact="0.4106"/>
              <dgm:constr type="t" for="ch" forName="Child5" refType="h" fact="0.6876"/>
              <dgm:constr type="w" for="ch" forName="Child5" refType="w" fact="0.1263"/>
              <dgm:constr type="h" for="ch" forName="Child5" refType="h" fact="0.3124"/>
              <dgm:constr type="r" for="ch" forName="Accent4" refType="w" fact="0.583"/>
              <dgm:constr type="t" for="ch" forName="Accent4" refType="h" fact="-0.0109"/>
              <dgm:constr type="w" for="ch" forName="Accent4" refType="w" fact="0.1915"/>
              <dgm:constr type="h" for="ch" forName="Accent4" refType="h" fact="0.806"/>
              <dgm:constr type="r" for="ch" forName="ParentBackground4" refType="w" fact="0.5504"/>
              <dgm:constr type="t" for="ch" forName="ParentBackground4" refType="h" fact="0.1262"/>
              <dgm:constr type="w" for="ch" forName="ParentBackground4" refType="w" fact="0.1263"/>
              <dgm:constr type="h" for="ch" forName="ParentBackground4" refType="h" fact="0.5319"/>
              <dgm:constr type="r" for="ch" forName="Child4" refType="w" fact="0.5504"/>
              <dgm:constr type="t" for="ch" forName="Child4" refType="h" fact="0.6876"/>
              <dgm:constr type="w" for="ch" forName="Child4" refType="w" fact="0.1263"/>
              <dgm:constr type="h" for="ch" forName="Child4" refType="h" fact="0.3124"/>
              <dgm:constr type="r" for="ch" forName="Accent3" refType="w" fact="0.7229"/>
              <dgm:constr type="t" for="ch" forName="Accent3" refType="h" fact="-0.0109"/>
              <dgm:constr type="w" for="ch" forName="Accent3" refType="w" fact="0.1915"/>
              <dgm:constr type="h" for="ch" forName="Accent3" refType="h" fact="0.806"/>
              <dgm:constr type="r" for="ch" forName="ParentBackground3" refType="w" fact="0.6903"/>
              <dgm:constr type="t" for="ch" forName="ParentBackground3" refType="h" fact="0.1262"/>
              <dgm:constr type="w" for="ch" forName="ParentBackground3" refType="w" fact="0.1263"/>
              <dgm:constr type="h" for="ch" forName="ParentBackground3" refType="h" fact="0.5319"/>
              <dgm:constr type="r" for="ch" forName="Child3" refType="w" fact="0.6903"/>
              <dgm:constr type="t" for="ch" forName="Child3" refType="h" fact="0.6876"/>
              <dgm:constr type="w" for="ch" forName="Child3" refType="w" fact="0.1263"/>
              <dgm:constr type="h" for="ch" forName="Child3" refType="h" fact="0.3124"/>
              <dgm:constr type="r" for="ch" forName="Accent2" refType="w" fact="0.8627"/>
              <dgm:constr type="t" for="ch" forName="Accent2" refType="h" fact="-0.0109"/>
              <dgm:constr type="w" for="ch" forName="Accent2" refType="w" fact="0.1915"/>
              <dgm:constr type="h" for="ch" forName="Accent2" refType="h" fact="0.806"/>
              <dgm:constr type="r" for="ch" forName="ParentBackground2" refType="w" fact="0.8302"/>
              <dgm:constr type="t" for="ch" forName="ParentBackground2" refType="h" fact="0.1262"/>
              <dgm:constr type="w" for="ch" forName="ParentBackground2" refType="w" fact="0.1263"/>
              <dgm:constr type="h" for="ch" forName="ParentBackground2" refType="h" fact="0.5319"/>
              <dgm:constr type="r" for="ch" forName="Child2" refType="w" fact="0.8302"/>
              <dgm:constr type="t" for="ch" forName="Child2" refType="h" fact="0.6876"/>
              <dgm:constr type="w" for="ch" forName="Child2" refType="w" fact="0.1263"/>
              <dgm:constr type="h" for="ch" forName="Child2" refType="h" fact="0.3124"/>
              <dgm:constr type="r" for="ch" forName="Accent1" refType="w" fact="1.0026"/>
              <dgm:constr type="t" for="ch" forName="Accent1" refType="h" fact="-0.0109"/>
              <dgm:constr type="w" for="ch" forName="Accent1" refType="w" fact="0.1915"/>
              <dgm:constr type="h" for="ch" forName="Accent1" refType="h" fact="0.806"/>
              <dgm:constr type="r" for="ch" forName="ParentBackground1" refType="w" fact="0.97"/>
              <dgm:constr type="t" for="ch" forName="ParentBackground1" refType="h" fact="0.1262"/>
              <dgm:constr type="w" for="ch" forName="ParentBackground1" refType="w" fact="0.1263"/>
              <dgm:constr type="h" for="ch" forName="ParentBackground1" refType="h" fact="0.5319"/>
              <dgm:constr type="r" for="ch" forName="Child1" refType="w" fact="0.97"/>
              <dgm:constr type="t" for="ch" forName="Child1" refType="h" fact="0.6876"/>
              <dgm:constr type="w" for="ch" forName="Child1" refType="w" fact="0.1263"/>
              <dgm:constr type="h" for="ch" forName="Child1" refType="h" fact="0.3124"/>
            </dgm:constrLst>
          </dgm:if>
          <dgm:if name="Name24" axis="ch" ptType="node" func="cnt" op="equ" val="8">
            <dgm:alg type="composite">
              <dgm:param type="ar" val="4.799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r" for="ch" forName="Parent8" refType="w" fact="0.099"/>
              <dgm:constr type="t" for="ch" forName="Parent8" refType="h" fact="0.2022"/>
              <dgm:constr type="w" for="ch" forName="Parent8" refType="w" fact="0.0792"/>
              <dgm:constr type="h" for="ch" forName="Parent8" refType="h" fact="0.3799"/>
              <dgm:constr type="r" for="ch" forName="Parent7" refType="w" fact="0.2217"/>
              <dgm:constr type="t" for="ch" forName="Parent7" refType="h" fact="0.2022"/>
              <dgm:constr type="w" for="ch" forName="Parent7" refType="w" fact="0.0792"/>
              <dgm:constr type="h" for="ch" forName="Parent7" refType="h" fact="0.3799"/>
              <dgm:constr type="r" for="ch" forName="Parent6" refType="w" fact="0.3444"/>
              <dgm:constr type="t" for="ch" forName="Parent6" refType="h" fact="0.2022"/>
              <dgm:constr type="w" for="ch" forName="Parent6" refType="w" fact="0.0792"/>
              <dgm:constr type="h" for="ch" forName="Parent6" refType="h" fact="0.3799"/>
              <dgm:constr type="r" for="ch" forName="Parent5" refType="w" fact="0.4671"/>
              <dgm:constr type="t" for="ch" forName="Parent5" refType="h" fact="0.2022"/>
              <dgm:constr type="w" for="ch" forName="Parent5" refType="w" fact="0.0792"/>
              <dgm:constr type="h" for="ch" forName="Parent5" refType="h" fact="0.3799"/>
              <dgm:constr type="r" for="ch" forName="Parent4" refType="w" fact="0.5898"/>
              <dgm:constr type="t" for="ch" forName="Parent4" refType="h" fact="0.2022"/>
              <dgm:constr type="w" for="ch" forName="Parent4" refType="w" fact="0.0792"/>
              <dgm:constr type="h" for="ch" forName="Parent4" refType="h" fact="0.3799"/>
              <dgm:constr type="r" for="ch" forName="Parent3" refType="w" fact="0.7125"/>
              <dgm:constr type="t" for="ch" forName="Parent3" refType="h" fact="0.2022"/>
              <dgm:constr type="w" for="ch" forName="Parent3" refType="w" fact="0.0792"/>
              <dgm:constr type="h" for="ch" forName="Parent3" refType="h" fact="0.3799"/>
              <dgm:constr type="r" for="ch" forName="Parent2" refType="w" fact="0.8352"/>
              <dgm:constr type="t" for="ch" forName="Parent2" refType="h" fact="0.2022"/>
              <dgm:constr type="w" for="ch" forName="Parent2" refType="w" fact="0.0792"/>
              <dgm:constr type="h" for="ch" forName="Parent2" refType="h" fact="0.3799"/>
              <dgm:constr type="r" for="ch" forName="Parent1" refType="w" fact="0.9579"/>
              <dgm:constr type="t" for="ch" forName="Parent1" refType="h" fact="0.2022"/>
              <dgm:constr type="w" for="ch" forName="Parent1" refType="w" fact="0.0792"/>
              <dgm:constr type="h" for="ch" forName="Parent1" refType="h" fact="0.3799"/>
              <dgm:constr type="r" for="ch" forName="Accent8" refType="w" fact="0.1187"/>
              <dgm:constr type="t" for="ch" forName="Accent8" refType="h" fact="0.1072"/>
              <dgm:constr type="w" for="ch" forName="Accent8" refType="w" fact="0.1187"/>
              <dgm:constr type="h" for="ch" forName="Accent8" refType="h" fact="0.5699"/>
              <dgm:constr type="r" for="ch" forName="ParentBackground8" refType="w" fact="0.1148"/>
              <dgm:constr type="t" for="ch" forName="ParentBackground8" refType="h" fact="0.1262"/>
              <dgm:constr type="w" for="ch" forName="ParentBackground8" refType="w" fact="0.1108"/>
              <dgm:constr type="h" for="ch" forName="ParentBackground8" refType="h" fact="0.5319"/>
              <dgm:constr type="r" for="ch" forName="Child8" refType="w" fact="0.1148"/>
              <dgm:constr type="t" for="ch" forName="Child8" refType="h" fact="0.6876"/>
              <dgm:constr type="w" for="ch" forName="Child8" refType="w" fact="0.1108"/>
              <dgm:constr type="h" for="ch" forName="Child8" refType="h" fact="0.3124"/>
              <dgm:constr type="r" for="ch" forName="Accent7" refType="w" fact="0.2661"/>
              <dgm:constr type="t" for="ch" forName="Accent7" refType="h" fact="-0.0109"/>
              <dgm:constr type="w" for="ch" forName="Accent7" refType="w" fact="0.1679"/>
              <dgm:constr type="h" for="ch" forName="Accent7" refType="h" fact="0.806"/>
              <dgm:constr type="r" for="ch" forName="ParentBackground7" refType="w" fact="0.2375"/>
              <dgm:constr type="t" for="ch" forName="ParentBackground7" refType="h" fact="0.1262"/>
              <dgm:constr type="w" for="ch" forName="ParentBackground7" refType="w" fact="0.1108"/>
              <dgm:constr type="h" for="ch" forName="ParentBackground7" refType="h" fact="0.5319"/>
              <dgm:constr type="r" for="ch" forName="Child7" refType="w" fact="0.2375"/>
              <dgm:constr type="t" for="ch" forName="Child7" refType="h" fact="0.6876"/>
              <dgm:constr type="w" for="ch" forName="Child7" refType="w" fact="0.1108"/>
              <dgm:constr type="h" for="ch" forName="Child7" refType="h" fact="0.3124"/>
              <dgm:constr type="r" for="ch" forName="Accent6" refType="w" fact="0.3888"/>
              <dgm:constr type="t" for="ch" forName="Accent6" refType="h" fact="-0.0109"/>
              <dgm:constr type="w" for="ch" forName="Accent6" refType="w" fact="0.1679"/>
              <dgm:constr type="h" for="ch" forName="Accent6" refType="h" fact="0.806"/>
              <dgm:constr type="r" for="ch" forName="ParentBackground6" refType="w" fact="0.3602"/>
              <dgm:constr type="t" for="ch" forName="ParentBackground6" refType="h" fact="0.1262"/>
              <dgm:constr type="w" for="ch" forName="ParentBackground6" refType="w" fact="0.1108"/>
              <dgm:constr type="h" for="ch" forName="ParentBackground6" refType="h" fact="0.5319"/>
              <dgm:constr type="r" for="ch" forName="Child6" refType="w" fact="0.3602"/>
              <dgm:constr type="t" for="ch" forName="Child6" refType="h" fact="0.6876"/>
              <dgm:constr type="w" for="ch" forName="Child6" refType="w" fact="0.1108"/>
              <dgm:constr type="h" for="ch" forName="Child6" refType="h" fact="0.3124"/>
              <dgm:constr type="r" for="ch" forName="Accent5" refType="w" fact="0.5115"/>
              <dgm:constr type="t" for="ch" forName="Accent5" refType="h" fact="-0.0109"/>
              <dgm:constr type="w" for="ch" forName="Accent5" refType="w" fact="0.1679"/>
              <dgm:constr type="h" for="ch" forName="Accent5" refType="h" fact="0.806"/>
              <dgm:constr type="r" for="ch" forName="ParentBackground5" refType="w" fact="0.4829"/>
              <dgm:constr type="t" for="ch" forName="ParentBackground5" refType="h" fact="0.1262"/>
              <dgm:constr type="w" for="ch" forName="ParentBackground5" refType="w" fact="0.1108"/>
              <dgm:constr type="h" for="ch" forName="ParentBackground5" refType="h" fact="0.5319"/>
              <dgm:constr type="r" for="ch" forName="Child5" refType="w" fact="0.4829"/>
              <dgm:constr type="t" for="ch" forName="Child5" refType="h" fact="0.6876"/>
              <dgm:constr type="w" for="ch" forName="Child5" refType="w" fact="0.1108"/>
              <dgm:constr type="h" for="ch" forName="Child5" refType="h" fact="0.3124"/>
              <dgm:constr type="r" for="ch" forName="Accent4" refType="w" fact="0.6342"/>
              <dgm:constr type="t" for="ch" forName="Accent4" refType="h" fact="-0.0109"/>
              <dgm:constr type="w" for="ch" forName="Accent4" refType="w" fact="0.1679"/>
              <dgm:constr type="h" for="ch" forName="Accent4" refType="h" fact="0.806"/>
              <dgm:constr type="r" for="ch" forName="ParentBackground4" refType="w" fact="0.6056"/>
              <dgm:constr type="t" for="ch" forName="ParentBackground4" refType="h" fact="0.1262"/>
              <dgm:constr type="w" for="ch" forName="ParentBackground4" refType="w" fact="0.1108"/>
              <dgm:constr type="h" for="ch" forName="ParentBackground4" refType="h" fact="0.5319"/>
              <dgm:constr type="r" for="ch" forName="Child4" refType="w" fact="0.6056"/>
              <dgm:constr type="t" for="ch" forName="Child4" refType="h" fact="0.6876"/>
              <dgm:constr type="w" for="ch" forName="Child4" refType="w" fact="0.1108"/>
              <dgm:constr type="h" for="ch" forName="Child4" refType="h" fact="0.3124"/>
              <dgm:constr type="r" for="ch" forName="Accent3" refType="w" fact="0.7569"/>
              <dgm:constr type="t" for="ch" forName="Accent3" refType="h" fact="-0.0109"/>
              <dgm:constr type="w" for="ch" forName="Accent3" refType="w" fact="0.1679"/>
              <dgm:constr type="h" for="ch" forName="Accent3" refType="h" fact="0.806"/>
              <dgm:constr type="r" for="ch" forName="ParentBackground3" refType="w" fact="0.7283"/>
              <dgm:constr type="t" for="ch" forName="ParentBackground3" refType="h" fact="0.1262"/>
              <dgm:constr type="w" for="ch" forName="ParentBackground3" refType="w" fact="0.1108"/>
              <dgm:constr type="h" for="ch" forName="ParentBackground3" refType="h" fact="0.5319"/>
              <dgm:constr type="r" for="ch" forName="Child3" refType="w" fact="0.7283"/>
              <dgm:constr type="t" for="ch" forName="Child3" refType="h" fact="0.6876"/>
              <dgm:constr type="w" for="ch" forName="Child3" refType="w" fact="0.1108"/>
              <dgm:constr type="h" for="ch" forName="Child3" refType="h" fact="0.3124"/>
              <dgm:constr type="r" for="ch" forName="Accent2" refType="w" fact="0.8796"/>
              <dgm:constr type="t" for="ch" forName="Accent2" refType="h" fact="-0.0109"/>
              <dgm:constr type="w" for="ch" forName="Accent2" refType="w" fact="0.1679"/>
              <dgm:constr type="h" for="ch" forName="Accent2" refType="h" fact="0.806"/>
              <dgm:constr type="r" for="ch" forName="ParentBackground2" refType="w" fact="0.851"/>
              <dgm:constr type="t" for="ch" forName="ParentBackground2" refType="h" fact="0.1262"/>
              <dgm:constr type="w" for="ch" forName="ParentBackground2" refType="w" fact="0.1108"/>
              <dgm:constr type="h" for="ch" forName="ParentBackground2" refType="h" fact="0.5319"/>
              <dgm:constr type="r" for="ch" forName="Child2" refType="w" fact="0.851"/>
              <dgm:constr type="t" for="ch" forName="Child2" refType="h" fact="0.6876"/>
              <dgm:constr type="w" for="ch" forName="Child2" refType="w" fact="0.1108"/>
              <dgm:constr type="h" for="ch" forName="Child2" refType="h" fact="0.3124"/>
              <dgm:constr type="r" for="ch" forName="Accent1" refType="w" fact="1.0023"/>
              <dgm:constr type="t" for="ch" forName="Accent1" refType="h" fact="-0.0109"/>
              <dgm:constr type="w" for="ch" forName="Accent1" refType="w" fact="0.1679"/>
              <dgm:constr type="h" for="ch" forName="Accent1" refType="h" fact="0.806"/>
              <dgm:constr type="r" for="ch" forName="ParentBackground1" refType="w" fact="0.9737"/>
              <dgm:constr type="t" for="ch" forName="ParentBackground1" refType="h" fact="0.1262"/>
              <dgm:constr type="w" for="ch" forName="ParentBackground1" refType="w" fact="0.1108"/>
              <dgm:constr type="h" for="ch" forName="ParentBackground1" refType="h" fact="0.5319"/>
              <dgm:constr type="r" for="ch" forName="Child1" refType="w" fact="0.9737"/>
              <dgm:constr type="t" for="ch" forName="Child1" refType="h" fact="0.6876"/>
              <dgm:constr type="w" for="ch" forName="Child1" refType="w" fact="0.1108"/>
              <dgm:constr type="h" for="ch" forName="Child1" refType="h" fact="0.3124"/>
            </dgm:constrLst>
          </dgm:if>
          <dgm:if name="Name25" axis="ch" ptType="node" func="cnt" op="equ" val="9">
            <dgm:alg type="composite">
              <dgm:param type="ar" val="5.38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r" for="ch" forName="Parent9" refType="w" fact="0.0881"/>
              <dgm:constr type="t" for="ch" forName="Parent9" refType="h" fact="0.2022"/>
              <dgm:constr type="w" for="ch" forName="Parent9" refType="w" fact="0.0705"/>
              <dgm:constr type="h" for="ch" forName="Parent9" refType="h" fact="0.3799"/>
              <dgm:constr type="r" for="ch" forName="Parent8" refType="w" fact="0.1974"/>
              <dgm:constr type="t" for="ch" forName="Parent8" refType="h" fact="0.2022"/>
              <dgm:constr type="w" for="ch" forName="Parent8" refType="w" fact="0.0705"/>
              <dgm:constr type="h" for="ch" forName="Parent8" refType="h" fact="0.3799"/>
              <dgm:constr type="r" for="ch" forName="Parent7" refType="w" fact="0.3067"/>
              <dgm:constr type="t" for="ch" forName="Parent7" refType="h" fact="0.2022"/>
              <dgm:constr type="w" for="ch" forName="Parent7" refType="w" fact="0.0705"/>
              <dgm:constr type="h" for="ch" forName="Parent7" refType="h" fact="0.3799"/>
              <dgm:constr type="r" for="ch" forName="Parent6" refType="w" fact="0.416"/>
              <dgm:constr type="t" for="ch" forName="Parent6" refType="h" fact="0.2022"/>
              <dgm:constr type="w" for="ch" forName="Parent6" refType="w" fact="0.0705"/>
              <dgm:constr type="h" for="ch" forName="Parent6" refType="h" fact="0.3799"/>
              <dgm:constr type="r" for="ch" forName="Parent5" refType="w" fact="0.5253"/>
              <dgm:constr type="t" for="ch" forName="Parent5" refType="h" fact="0.2022"/>
              <dgm:constr type="w" for="ch" forName="Parent5" refType="w" fact="0.0705"/>
              <dgm:constr type="h" for="ch" forName="Parent5" refType="h" fact="0.3799"/>
              <dgm:constr type="r" for="ch" forName="Parent4" refType="w" fact="0.6346"/>
              <dgm:constr type="t" for="ch" forName="Parent4" refType="h" fact="0.2022"/>
              <dgm:constr type="w" for="ch" forName="Parent4" refType="w" fact="0.0705"/>
              <dgm:constr type="h" for="ch" forName="Parent4" refType="h" fact="0.3799"/>
              <dgm:constr type="r" for="ch" forName="Parent3" refType="w" fact="0.7439"/>
              <dgm:constr type="t" for="ch" forName="Parent3" refType="h" fact="0.2022"/>
              <dgm:constr type="w" for="ch" forName="Parent3" refType="w" fact="0.0705"/>
              <dgm:constr type="h" for="ch" forName="Parent3" refType="h" fact="0.3799"/>
              <dgm:constr type="r" for="ch" forName="Parent2" refType="w" fact="0.8532"/>
              <dgm:constr type="t" for="ch" forName="Parent2" refType="h" fact="0.2022"/>
              <dgm:constr type="w" for="ch" forName="Parent2" refType="w" fact="0.0705"/>
              <dgm:constr type="h" for="ch" forName="Parent2" refType="h" fact="0.3799"/>
              <dgm:constr type="r" for="ch" forName="Parent1" refType="w" fact="0.9625"/>
              <dgm:constr type="t" for="ch" forName="Parent1" refType="h" fact="0.2022"/>
              <dgm:constr type="w" for="ch" forName="Parent1" refType="w" fact="0.0705"/>
              <dgm:constr type="h" for="ch" forName="Parent1" refType="h" fact="0.3799"/>
              <dgm:constr type="r" for="ch" forName="Accent9" refType="w" fact="0.1058"/>
              <dgm:constr type="t" for="ch" forName="Accent9" refType="h" fact="0.1072"/>
              <dgm:constr type="w" for="ch" forName="Accent9" refType="w" fact="0.1058"/>
              <dgm:constr type="h" for="ch" forName="Accent9" refType="h" fact="0.5699"/>
              <dgm:constr type="r" for="ch" forName="ParentBackground9" refType="w" fact="0.1022"/>
              <dgm:constr type="t" for="ch" forName="ParentBackground9" refType="h" fact="0.1262"/>
              <dgm:constr type="w" for="ch" forName="ParentBackground9" refType="w" fact="0.0987"/>
              <dgm:constr type="h" for="ch" forName="ParentBackground9" refType="h" fact="0.5319"/>
              <dgm:constr type="r" for="ch" forName="Child9" refType="w" fact="0.1022"/>
              <dgm:constr type="t" for="ch" forName="Child9" refType="h" fact="0.6876"/>
              <dgm:constr type="w" for="ch" forName="Child9" refType="w" fact="0.0987"/>
              <dgm:constr type="h" for="ch" forName="Child9" refType="h" fact="0.3124"/>
              <dgm:constr type="r" for="ch" forName="Accent8" refType="w" fact="0.237"/>
              <dgm:constr type="t" for="ch" forName="Accent8" refType="h" fact="-0.0109"/>
              <dgm:constr type="w" for="ch" forName="Accent8" refType="w" fact="0.1496"/>
              <dgm:constr type="h" for="ch" forName="Accent8" refType="h" fact="0.806"/>
              <dgm:constr type="r" for="ch" forName="ParentBackground8" refType="w" fact="0.2115"/>
              <dgm:constr type="t" for="ch" forName="ParentBackground8" refType="h" fact="0.1262"/>
              <dgm:constr type="w" for="ch" forName="ParentBackground8" refType="w" fact="0.0987"/>
              <dgm:constr type="h" for="ch" forName="ParentBackground8" refType="h" fact="0.5319"/>
              <dgm:constr type="r" for="ch" forName="Child8" refType="w" fact="0.2115"/>
              <dgm:constr type="t" for="ch" forName="Child8" refType="h" fact="0.6876"/>
              <dgm:constr type="w" for="ch" forName="Child8" refType="w" fact="0.0987"/>
              <dgm:constr type="h" for="ch" forName="Child8" refType="h" fact="0.3124"/>
              <dgm:constr type="r" for="ch" forName="Accent7" refType="w" fact="0.3462"/>
              <dgm:constr type="t" for="ch" forName="Accent7" refType="h" fact="-0.0109"/>
              <dgm:constr type="w" for="ch" forName="Accent7" refType="w" fact="0.1496"/>
              <dgm:constr type="h" for="ch" forName="Accent7" refType="h" fact="0.806"/>
              <dgm:constr type="r" for="ch" forName="ParentBackground7" refType="w" fact="0.3208"/>
              <dgm:constr type="t" for="ch" forName="ParentBackground7" refType="h" fact="0.1262"/>
              <dgm:constr type="w" for="ch" forName="ParentBackground7" refType="w" fact="0.0987"/>
              <dgm:constr type="h" for="ch" forName="ParentBackground7" refType="h" fact="0.5319"/>
              <dgm:constr type="r" for="ch" forName="Child7" refType="w" fact="0.3208"/>
              <dgm:constr type="t" for="ch" forName="Child7" refType="h" fact="0.6876"/>
              <dgm:constr type="w" for="ch" forName="Child7" refType="w" fact="0.0987"/>
              <dgm:constr type="h" for="ch" forName="Child7" refType="h" fact="0.3124"/>
              <dgm:constr type="r" for="ch" forName="Accent6" refType="w" fact="0.4555"/>
              <dgm:constr type="t" for="ch" forName="Accent6" refType="h" fact="-0.0109"/>
              <dgm:constr type="w" for="ch" forName="Accent6" refType="w" fact="0.1496"/>
              <dgm:constr type="h" for="ch" forName="Accent6" refType="h" fact="0.806"/>
              <dgm:constr type="r" for="ch" forName="ParentBackground6" refType="w" fact="0.4301"/>
              <dgm:constr type="t" for="ch" forName="ParentBackground6" refType="h" fact="0.1262"/>
              <dgm:constr type="w" for="ch" forName="ParentBackground6" refType="w" fact="0.0987"/>
              <dgm:constr type="h" for="ch" forName="ParentBackground6" refType="h" fact="0.5319"/>
              <dgm:constr type="r" for="ch" forName="Child6" refType="w" fact="0.4301"/>
              <dgm:constr type="t" for="ch" forName="Child6" refType="h" fact="0.6876"/>
              <dgm:constr type="w" for="ch" forName="Child6" refType="w" fact="0.0987"/>
              <dgm:constr type="h" for="ch" forName="Child6" refType="h" fact="0.3124"/>
              <dgm:constr type="r" for="ch" forName="Accent5" refType="w" fact="0.5648"/>
              <dgm:constr type="t" for="ch" forName="Accent5" refType="h" fact="-0.0109"/>
              <dgm:constr type="w" for="ch" forName="Accent5" refType="w" fact="0.1496"/>
              <dgm:constr type="h" for="ch" forName="Accent5" refType="h" fact="0.806"/>
              <dgm:constr type="r" for="ch" forName="ParentBackground5" refType="w" fact="0.5394"/>
              <dgm:constr type="t" for="ch" forName="ParentBackground5" refType="h" fact="0.1262"/>
              <dgm:constr type="w" for="ch" forName="ParentBackground5" refType="w" fact="0.0987"/>
              <dgm:constr type="h" for="ch" forName="ParentBackground5" refType="h" fact="0.5319"/>
              <dgm:constr type="r" for="ch" forName="Child5" refType="w" fact="0.5394"/>
              <dgm:constr type="t" for="ch" forName="Child5" refType="h" fact="0.6876"/>
              <dgm:constr type="w" for="ch" forName="Child5" refType="w" fact="0.0987"/>
              <dgm:constr type="h" for="ch" forName="Child5" refType="h" fact="0.3124"/>
              <dgm:constr type="r" for="ch" forName="Accent4" refType="w" fact="0.6741"/>
              <dgm:constr type="t" for="ch" forName="Accent4" refType="h" fact="-0.0109"/>
              <dgm:constr type="w" for="ch" forName="Accent4" refType="w" fact="0.1496"/>
              <dgm:constr type="h" for="ch" forName="Accent4" refType="h" fact="0.806"/>
              <dgm:constr type="r" for="ch" forName="ParentBackground4" refType="w" fact="0.6487"/>
              <dgm:constr type="t" for="ch" forName="ParentBackground4" refType="h" fact="0.1262"/>
              <dgm:constr type="w" for="ch" forName="ParentBackground4" refType="w" fact="0.0987"/>
              <dgm:constr type="h" for="ch" forName="ParentBackground4" refType="h" fact="0.5319"/>
              <dgm:constr type="r" for="ch" forName="Child4" refType="w" fact="0.6487"/>
              <dgm:constr type="t" for="ch" forName="Child4" refType="h" fact="0.6876"/>
              <dgm:constr type="w" for="ch" forName="Child4" refType="w" fact="0.0987"/>
              <dgm:constr type="h" for="ch" forName="Child4" refType="h" fact="0.3124"/>
              <dgm:constr type="r" for="ch" forName="Accent3" refType="w" fact="0.7834"/>
              <dgm:constr type="t" for="ch" forName="Accent3" refType="h" fact="-0.0109"/>
              <dgm:constr type="w" for="ch" forName="Accent3" refType="w" fact="0.1496"/>
              <dgm:constr type="h" for="ch" forName="Accent3" refType="h" fact="0.806"/>
              <dgm:constr type="r" for="ch" forName="ParentBackground3" refType="w" fact="0.758"/>
              <dgm:constr type="t" for="ch" forName="ParentBackground3" refType="h" fact="0.1262"/>
              <dgm:constr type="w" for="ch" forName="ParentBackground3" refType="w" fact="0.0987"/>
              <dgm:constr type="h" for="ch" forName="ParentBackground3" refType="h" fact="0.5319"/>
              <dgm:constr type="r" for="ch" forName="Child3" refType="w" fact="0.758"/>
              <dgm:constr type="t" for="ch" forName="Child3" refType="h" fact="0.6876"/>
              <dgm:constr type="w" for="ch" forName="Child3" refType="w" fact="0.0987"/>
              <dgm:constr type="h" for="ch" forName="Child3" refType="h" fact="0.3124"/>
              <dgm:constr type="r" for="ch" forName="Accent2" refType="w" fact="0.8927"/>
              <dgm:constr type="t" for="ch" forName="Accent2" refType="h" fact="-0.0109"/>
              <dgm:constr type="w" for="ch" forName="Accent2" refType="w" fact="0.1496"/>
              <dgm:constr type="h" for="ch" forName="Accent2" refType="h" fact="0.806"/>
              <dgm:constr type="r" for="ch" forName="ParentBackground2" refType="w" fact="0.8673"/>
              <dgm:constr type="t" for="ch" forName="ParentBackground2" refType="h" fact="0.1262"/>
              <dgm:constr type="w" for="ch" forName="ParentBackground2" refType="w" fact="0.0987"/>
              <dgm:constr type="h" for="ch" forName="ParentBackground2" refType="h" fact="0.5319"/>
              <dgm:constr type="r" for="ch" forName="Child2" refType="w" fact="0.8673"/>
              <dgm:constr type="t" for="ch" forName="Child2" refType="h" fact="0.6876"/>
              <dgm:constr type="w" for="ch" forName="Child2" refType="w" fact="0.0987"/>
              <dgm:constr type="h" for="ch" forName="Child2" refType="h" fact="0.3124"/>
              <dgm:constr type="r" for="ch" forName="Accent1" refType="w" fact="1.002"/>
              <dgm:constr type="t" for="ch" forName="Accent1" refType="h" fact="-0.0109"/>
              <dgm:constr type="w" for="ch" forName="Accent1" refType="w" fact="0.1496"/>
              <dgm:constr type="h" for="ch" forName="Accent1" refType="h" fact="0.806"/>
              <dgm:constr type="r" for="ch" forName="ParentBackground1" refType="w" fact="0.9765"/>
              <dgm:constr type="t" for="ch" forName="ParentBackground1" refType="h" fact="0.1262"/>
              <dgm:constr type="w" for="ch" forName="ParentBackground1" refType="w" fact="0.0987"/>
              <dgm:constr type="h" for="ch" forName="ParentBackground1" refType="h" fact="0.5319"/>
              <dgm:constr type="r" for="ch" forName="Child1" refType="w" fact="0.9765"/>
              <dgm:constr type="t" for="ch" forName="Child1" refType="h" fact="0.6876"/>
              <dgm:constr type="w" for="ch" forName="Child1" refType="w" fact="0.0987"/>
              <dgm:constr type="h" for="ch" forName="Child1" refType="h" fact="0.3124"/>
            </dgm:constrLst>
          </dgm:if>
          <dgm:if name="Name26" axis="ch" ptType="node" func="cnt" op="equ" val="10">
            <dgm:alg type="composite">
              <dgm:param type="ar" val="5.9769"/>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7"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r" for="ch" forName="Parent10" refType="w" fact="0.0795"/>
              <dgm:constr type="t" for="ch" forName="Parent10" refType="h" fact="0.2022"/>
              <dgm:constr type="w" for="ch" forName="Parent10" refType="w" fact="0.0636"/>
              <dgm:constr type="h" for="ch" forName="Parent10" refType="h" fact="0.3799"/>
              <dgm:constr type="r" for="ch" forName="Parent9" refType="w" fact="0.178"/>
              <dgm:constr type="t" for="ch" forName="Parent9" refType="h" fact="0.2022"/>
              <dgm:constr type="w" for="ch" forName="Parent9" refType="w" fact="0.0636"/>
              <dgm:constr type="h" for="ch" forName="Parent9" refType="h" fact="0.3799"/>
              <dgm:constr type="r" for="ch" forName="Parent8" refType="w" fact="0.2765"/>
              <dgm:constr type="t" for="ch" forName="Parent8" refType="h" fact="0.2022"/>
              <dgm:constr type="w" for="ch" forName="Parent8" refType="w" fact="0.0636"/>
              <dgm:constr type="h" for="ch" forName="Parent8" refType="h" fact="0.3799"/>
              <dgm:constr type="r" for="ch" forName="Parent7" refType="w" fact="0.375"/>
              <dgm:constr type="t" for="ch" forName="Parent7" refType="h" fact="0.2022"/>
              <dgm:constr type="w" for="ch" forName="Parent7" refType="w" fact="0.0636"/>
              <dgm:constr type="h" for="ch" forName="Parent7" refType="h" fact="0.3799"/>
              <dgm:constr type="r" for="ch" forName="Parent6" refType="w" fact="0.4736"/>
              <dgm:constr type="t" for="ch" forName="Parent6" refType="h" fact="0.2022"/>
              <dgm:constr type="w" for="ch" forName="Parent6" refType="w" fact="0.0636"/>
              <dgm:constr type="h" for="ch" forName="Parent6" refType="h" fact="0.3799"/>
              <dgm:constr type="r" for="ch" forName="Parent5" refType="w" fact="0.5721"/>
              <dgm:constr type="t" for="ch" forName="Parent5" refType="h" fact="0.2022"/>
              <dgm:constr type="w" for="ch" forName="Parent5" refType="w" fact="0.0636"/>
              <dgm:constr type="h" for="ch" forName="Parent5" refType="h" fact="0.3799"/>
              <dgm:constr type="r" for="ch" forName="Parent4" refType="w" fact="0.6706"/>
              <dgm:constr type="t" for="ch" forName="Parent4" refType="h" fact="0.2022"/>
              <dgm:constr type="w" for="ch" forName="Parent4" refType="w" fact="0.0636"/>
              <dgm:constr type="h" for="ch" forName="Parent4" refType="h" fact="0.3799"/>
              <dgm:constr type="r" for="ch" forName="Parent3" refType="w" fact="0.7691"/>
              <dgm:constr type="t" for="ch" forName="Parent3" refType="h" fact="0.2022"/>
              <dgm:constr type="w" for="ch" forName="Parent3" refType="w" fact="0.0636"/>
              <dgm:constr type="h" for="ch" forName="Parent3" refType="h" fact="0.3799"/>
              <dgm:constr type="r" for="ch" forName="Parent2" refType="w" fact="0.8676"/>
              <dgm:constr type="t" for="ch" forName="Parent2" refType="h" fact="0.2022"/>
              <dgm:constr type="w" for="ch" forName="Parent2" refType="w" fact="0.0636"/>
              <dgm:constr type="h" for="ch" forName="Parent2" refType="h" fact="0.3799"/>
              <dgm:constr type="r" for="ch" forName="Parent1" refType="w" fact="0.9662"/>
              <dgm:constr type="t" for="ch" forName="Parent1" refType="h" fact="0.2022"/>
              <dgm:constr type="w" for="ch" forName="Parent1" refType="w" fact="0.0636"/>
              <dgm:constr type="h" for="ch" forName="Parent1" refType="h" fact="0.3799"/>
              <dgm:constr type="r" for="ch" forName="Accent10" refType="w" fact="0.0953"/>
              <dgm:constr type="t" for="ch" forName="Accent10" refType="h" fact="0.1072"/>
              <dgm:constr type="w" for="ch" forName="Accent10" refType="w" fact="0.0953"/>
              <dgm:constr type="h" for="ch" forName="Accent10" refType="h" fact="0.5699"/>
              <dgm:constr type="r" for="ch" forName="ParentBackground10" refType="w" fact="0.0922"/>
              <dgm:constr type="t" for="ch" forName="ParentBackground10" refType="h" fact="0.1262"/>
              <dgm:constr type="w" for="ch" forName="ParentBackground10" refType="w" fact="0.089"/>
              <dgm:constr type="h" for="ch" forName="ParentBackground10" refType="h" fact="0.5319"/>
              <dgm:constr type="r" for="ch" forName="Child10" refType="w" fact="0.0922"/>
              <dgm:constr type="t" for="ch" forName="Child10" refType="h" fact="0.6876"/>
              <dgm:constr type="w" for="ch" forName="Child10" refType="w" fact="0.089"/>
              <dgm:constr type="h" for="ch" forName="Child10" refType="h" fact="0.3124"/>
              <dgm:constr type="r" for="ch" forName="Accent9" refType="w" fact="0.2136"/>
              <dgm:constr type="t" for="ch" forName="Accent9" refType="h" fact="-0.0109"/>
              <dgm:constr type="w" for="ch" forName="Accent9" refType="w" fact="0.1348"/>
              <dgm:constr type="h" for="ch" forName="Accent9" refType="h" fact="0.806"/>
              <dgm:constr type="r" for="ch" forName="ParentBackground9" refType="w" fact="0.1907"/>
              <dgm:constr type="t" for="ch" forName="ParentBackground9" refType="h" fact="0.1262"/>
              <dgm:constr type="w" for="ch" forName="ParentBackground9" refType="w" fact="0.089"/>
              <dgm:constr type="h" for="ch" forName="ParentBackground9" refType="h" fact="0.5319"/>
              <dgm:constr type="r" for="ch" forName="Child9" refType="w" fact="0.1907"/>
              <dgm:constr type="t" for="ch" forName="Child9" refType="h" fact="0.6876"/>
              <dgm:constr type="w" for="ch" forName="Child9" refType="w" fact="0.089"/>
              <dgm:constr type="h" for="ch" forName="Child9" refType="h" fact="0.3124"/>
              <dgm:constr type="r" for="ch" forName="Accent8" refType="w" fact="0.3121"/>
              <dgm:constr type="t" for="ch" forName="Accent8" refType="h" fact="-0.0109"/>
              <dgm:constr type="w" for="ch" forName="Accent8" refType="w" fact="0.1348"/>
              <dgm:constr type="h" for="ch" forName="Accent8" refType="h" fact="0.806"/>
              <dgm:constr type="r" for="ch" forName="ParentBackground8" refType="w" fact="0.2892"/>
              <dgm:constr type="t" for="ch" forName="ParentBackground8" refType="h" fact="0.1262"/>
              <dgm:constr type="w" for="ch" forName="ParentBackground8" refType="w" fact="0.089"/>
              <dgm:constr type="h" for="ch" forName="ParentBackground8" refType="h" fact="0.5319"/>
              <dgm:constr type="r" for="ch" forName="Child8" refType="w" fact="0.2892"/>
              <dgm:constr type="t" for="ch" forName="Child8" refType="h" fact="0.6876"/>
              <dgm:constr type="w" for="ch" forName="Child8" refType="w" fact="0.089"/>
              <dgm:constr type="h" for="ch" forName="Child8" refType="h" fact="0.3124"/>
              <dgm:constr type="r" for="ch" forName="Accent7" refType="w" fact="0.4107"/>
              <dgm:constr type="t" for="ch" forName="Accent7" refType="h" fact="-0.0109"/>
              <dgm:constr type="w" for="ch" forName="Accent7" refType="w" fact="0.1348"/>
              <dgm:constr type="h" for="ch" forName="Accent7" refType="h" fact="0.806"/>
              <dgm:constr type="r" for="ch" forName="ParentBackground7" refType="w" fact="0.3877"/>
              <dgm:constr type="t" for="ch" forName="ParentBackground7" refType="h" fact="0.1262"/>
              <dgm:constr type="w" for="ch" forName="ParentBackground7" refType="w" fact="0.089"/>
              <dgm:constr type="h" for="ch" forName="ParentBackground7" refType="h" fact="0.5319"/>
              <dgm:constr type="r" for="ch" forName="Child7" refType="w" fact="0.3877"/>
              <dgm:constr type="t" for="ch" forName="Child7" refType="h" fact="0.6876"/>
              <dgm:constr type="w" for="ch" forName="Child7" refType="w" fact="0.089"/>
              <dgm:constr type="h" for="ch" forName="Child7" refType="h" fact="0.3124"/>
              <dgm:constr type="r" for="ch" forName="Accent6" refType="w" fact="0.5092"/>
              <dgm:constr type="t" for="ch" forName="Accent6" refType="h" fact="-0.0109"/>
              <dgm:constr type="w" for="ch" forName="Accent6" refType="w" fact="0.1348"/>
              <dgm:constr type="h" for="ch" forName="Accent6" refType="h" fact="0.806"/>
              <dgm:constr type="r" for="ch" forName="ParentBackground6" refType="w" fact="0.4863"/>
              <dgm:constr type="t" for="ch" forName="ParentBackground6" refType="h" fact="0.1262"/>
              <dgm:constr type="w" for="ch" forName="ParentBackground6" refType="w" fact="0.089"/>
              <dgm:constr type="h" for="ch" forName="ParentBackground6" refType="h" fact="0.5319"/>
              <dgm:constr type="r" for="ch" forName="Child6" refType="w" fact="0.4863"/>
              <dgm:constr type="t" for="ch" forName="Child6" refType="h" fact="0.6876"/>
              <dgm:constr type="w" for="ch" forName="Child6" refType="w" fact="0.089"/>
              <dgm:constr type="h" for="ch" forName="Child6" refType="h" fact="0.3124"/>
              <dgm:constr type="r" for="ch" forName="Accent5" refType="w" fact="0.6077"/>
              <dgm:constr type="t" for="ch" forName="Accent5" refType="h" fact="-0.0109"/>
              <dgm:constr type="w" for="ch" forName="Accent5" refType="w" fact="0.1348"/>
              <dgm:constr type="h" for="ch" forName="Accent5" refType="h" fact="0.806"/>
              <dgm:constr type="r" for="ch" forName="ParentBackground5" refType="w" fact="0.5848"/>
              <dgm:constr type="t" for="ch" forName="ParentBackground5" refType="h" fact="0.1262"/>
              <dgm:constr type="w" for="ch" forName="ParentBackground5" refType="w" fact="0.089"/>
              <dgm:constr type="h" for="ch" forName="ParentBackground5" refType="h" fact="0.5319"/>
              <dgm:constr type="r" for="ch" forName="Child5" refType="w" fact="0.5848"/>
              <dgm:constr type="t" for="ch" forName="Child5" refType="h" fact="0.6876"/>
              <dgm:constr type="w" for="ch" forName="Child5" refType="w" fact="0.089"/>
              <dgm:constr type="h" for="ch" forName="Child5" refType="h" fact="0.3124"/>
              <dgm:constr type="r" for="ch" forName="Accent4" refType="w" fact="0.7062"/>
              <dgm:constr type="t" for="ch" forName="Accent4" refType="h" fact="-0.0109"/>
              <dgm:constr type="w" for="ch" forName="Accent4" refType="w" fact="0.1348"/>
              <dgm:constr type="h" for="ch" forName="Accent4" refType="h" fact="0.806"/>
              <dgm:constr type="r" for="ch" forName="ParentBackground4" refType="w" fact="0.6833"/>
              <dgm:constr type="t" for="ch" forName="ParentBackground4" refType="h" fact="0.1262"/>
              <dgm:constr type="w" for="ch" forName="ParentBackground4" refType="w" fact="0.089"/>
              <dgm:constr type="h" for="ch" forName="ParentBackground4" refType="h" fact="0.5319"/>
              <dgm:constr type="r" for="ch" forName="Child4" refType="w" fact="0.6833"/>
              <dgm:constr type="t" for="ch" forName="Child4" refType="h" fact="0.6876"/>
              <dgm:constr type="w" for="ch" forName="Child4" refType="w" fact="0.089"/>
              <dgm:constr type="h" for="ch" forName="Child4" refType="h" fact="0.3124"/>
              <dgm:constr type="r" for="ch" forName="Accent3" refType="w" fact="0.8048"/>
              <dgm:constr type="t" for="ch" forName="Accent3" refType="h" fact="-0.0109"/>
              <dgm:constr type="w" for="ch" forName="Accent3" refType="w" fact="0.1348"/>
              <dgm:constr type="h" for="ch" forName="Accent3" refType="h" fact="0.806"/>
              <dgm:constr type="r" for="ch" forName="ParentBackground3" refType="w" fact="0.7818"/>
              <dgm:constr type="t" for="ch" forName="ParentBackground3" refType="h" fact="0.1262"/>
              <dgm:constr type="w" for="ch" forName="ParentBackground3" refType="w" fact="0.089"/>
              <dgm:constr type="h" for="ch" forName="ParentBackground3" refType="h" fact="0.5319"/>
              <dgm:constr type="r" for="ch" forName="Child3" refType="w" fact="0.7818"/>
              <dgm:constr type="t" for="ch" forName="Child3" refType="h" fact="0.6876"/>
              <dgm:constr type="w" for="ch" forName="Child3" refType="w" fact="0.089"/>
              <dgm:constr type="h" for="ch" forName="Child3" refType="h" fact="0.3124"/>
              <dgm:constr type="r" for="ch" forName="Accent2" refType="w" fact="0.9033"/>
              <dgm:constr type="t" for="ch" forName="Accent2" refType="h" fact="-0.0109"/>
              <dgm:constr type="w" for="ch" forName="Accent2" refType="w" fact="0.1348"/>
              <dgm:constr type="h" for="ch" forName="Accent2" refType="h" fact="0.806"/>
              <dgm:constr type="r" for="ch" forName="ParentBackground2" refType="w" fact="0.8804"/>
              <dgm:constr type="t" for="ch" forName="ParentBackground2" refType="h" fact="0.1262"/>
              <dgm:constr type="w" for="ch" forName="ParentBackground2" refType="w" fact="0.089"/>
              <dgm:constr type="h" for="ch" forName="ParentBackground2" refType="h" fact="0.5319"/>
              <dgm:constr type="r" for="ch" forName="Child2" refType="w" fact="0.8804"/>
              <dgm:constr type="t" for="ch" forName="Child2" refType="h" fact="0.6876"/>
              <dgm:constr type="w" for="ch" forName="Child2" refType="w" fact="0.089"/>
              <dgm:constr type="h" for="ch" forName="Child2" refType="h" fact="0.3124"/>
              <dgm:constr type="r" for="ch" forName="Accent1" refType="w" fact="1.0018"/>
              <dgm:constr type="t" for="ch" forName="Accent1" refType="h" fact="-0.0109"/>
              <dgm:constr type="w" for="ch" forName="Accent1" refType="w" fact="0.1348"/>
              <dgm:constr type="h" for="ch" forName="Accent1" refType="h" fact="0.806"/>
              <dgm:constr type="r" for="ch" forName="ParentBackground1" refType="w" fact="0.9789"/>
              <dgm:constr type="t" for="ch" forName="ParentBackground1" refType="h" fact="0.1262"/>
              <dgm:constr type="w" for="ch" forName="ParentBackground1" refType="w" fact="0.089"/>
              <dgm:constr type="h" for="ch" forName="ParentBackground1" refType="h" fact="0.5319"/>
              <dgm:constr type="r" for="ch" forName="Child1" refType="w" fact="0.9789"/>
              <dgm:constr type="t" for="ch" forName="Child1" refType="h" fact="0.6876"/>
              <dgm:constr type="w" for="ch" forName="Child1" refType="w" fact="0.089"/>
              <dgm:constr type="h" for="ch" forName="Child1" refType="h" fact="0.3124"/>
            </dgm:constrLst>
          </dgm:if>
          <dgm:else name="Name27">
            <dgm:alg type="composite">
              <dgm:param type="ar" val="6.5658"/>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8" refType="primFontSz" refFor="des" refForName="Parent1" op="lte"/>
              <dgm:constr type="primFontSz" for="des" forName="Child9" refType="primFontSz" refFor="des" refForName="Parent1" op="lte"/>
              <dgm:constr type="primFontSz" for="des" forName="Child10" refType="primFontSz" refFor="des" refForName="Parent1" op="lte"/>
              <dgm:constr type="primFontSz" for="des" forName="Child11"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8" refType="primFontSz" refFor="des" refForName="Parent2" op="lte"/>
              <dgm:constr type="primFontSz" for="des" forName="Child9" refType="primFontSz" refFor="des" refForName="Parent2" op="lte"/>
              <dgm:constr type="primFontSz" for="des" forName="Child10" refType="primFontSz" refFor="des" refForName="Parent2" op="lte"/>
              <dgm:constr type="primFontSz" for="des" forName="Child11"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8" refType="primFontSz" refFor="des" refForName="Parent3" op="lte"/>
              <dgm:constr type="primFontSz" for="des" forName="Child9" refType="primFontSz" refFor="des" refForName="Parent3" op="lte"/>
              <dgm:constr type="primFontSz" for="des" forName="Child10" refType="primFontSz" refFor="des" refForName="Parent3" op="lte"/>
              <dgm:constr type="primFontSz" for="des" forName="Child11"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8" refType="primFontSz" refFor="des" refForName="Parent4" op="lte"/>
              <dgm:constr type="primFontSz" for="des" forName="Child9" refType="primFontSz" refFor="des" refForName="Parent4" op="lte"/>
              <dgm:constr type="primFontSz" for="des" forName="Child10" refType="primFontSz" refFor="des" refForName="Parent4" op="lte"/>
              <dgm:constr type="primFontSz" for="des" forName="Child11"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8" refType="primFontSz" refFor="des" refForName="Parent5" op="lte"/>
              <dgm:constr type="primFontSz" for="des" forName="Child9" refType="primFontSz" refFor="des" refForName="Parent5" op="lte"/>
              <dgm:constr type="primFontSz" for="des" forName="Child10" refType="primFontSz" refFor="des" refForName="Parent5" op="lte"/>
              <dgm:constr type="primFontSz" for="des" forName="Child11"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8" refType="primFontSz" refFor="des" refForName="Parent6" op="lte"/>
              <dgm:constr type="primFontSz" for="des" forName="Child9" refType="primFontSz" refFor="des" refForName="Parent6" op="lte"/>
              <dgm:constr type="primFontSz" for="des" forName="Child10" refType="primFontSz" refFor="des" refForName="Parent6" op="lte"/>
              <dgm:constr type="primFontSz" for="des" forName="Child11"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Child8" refType="primFontSz" refFor="des" refForName="Parent7" op="lte"/>
              <dgm:constr type="primFontSz" for="des" forName="Child9" refType="primFontSz" refFor="des" refForName="Parent7" op="lte"/>
              <dgm:constr type="primFontSz" for="des" forName="Child10" refType="primFontSz" refFor="des" refForName="Parent7" op="lte"/>
              <dgm:constr type="primFontSz" for="des" forName="Child11" refType="primFontSz" refFor="des" refForName="Parent7" op="lte"/>
              <dgm:constr type="primFontSz" for="des" forName="Child1" refType="primFontSz" refFor="des" refForName="Parent8" op="lte"/>
              <dgm:constr type="primFontSz" for="des" forName="Child2" refType="primFontSz" refFor="des" refForName="Parent8" op="lte"/>
              <dgm:constr type="primFontSz" for="des" forName="Child3" refType="primFontSz" refFor="des" refForName="Parent8" op="lte"/>
              <dgm:constr type="primFontSz" for="des" forName="Child4" refType="primFontSz" refFor="des" refForName="Parent8" op="lte"/>
              <dgm:constr type="primFontSz" for="des" forName="Child5" refType="primFontSz" refFor="des" refForName="Parent8" op="lte"/>
              <dgm:constr type="primFontSz" for="des" forName="Child6" refType="primFontSz" refFor="des" refForName="Parent8" op="lte"/>
              <dgm:constr type="primFontSz" for="des" forName="Child7" refType="primFontSz" refFor="des" refForName="Parent8" op="lte"/>
              <dgm:constr type="primFontSz" for="des" forName="Child8" refType="primFontSz" refFor="des" refForName="Parent8" op="lte"/>
              <dgm:constr type="primFontSz" for="des" forName="Child9" refType="primFontSz" refFor="des" refForName="Parent8" op="lte"/>
              <dgm:constr type="primFontSz" for="des" forName="Child10" refType="primFontSz" refFor="des" refForName="Parent8" op="lte"/>
              <dgm:constr type="primFontSz" for="des" forName="Child11" refType="primFontSz" refFor="des" refForName="Parent8" op="lte"/>
              <dgm:constr type="primFontSz" for="des" forName="Child1" refType="primFontSz" refFor="des" refForName="Parent9" op="lte"/>
              <dgm:constr type="primFontSz" for="des" forName="Child2" refType="primFontSz" refFor="des" refForName="Parent9" op="lte"/>
              <dgm:constr type="primFontSz" for="des" forName="Child3" refType="primFontSz" refFor="des" refForName="Parent9" op="lte"/>
              <dgm:constr type="primFontSz" for="des" forName="Child4" refType="primFontSz" refFor="des" refForName="Parent9" op="lte"/>
              <dgm:constr type="primFontSz" for="des" forName="Child5" refType="primFontSz" refFor="des" refForName="Parent9" op="lte"/>
              <dgm:constr type="primFontSz" for="des" forName="Child6" refType="primFontSz" refFor="des" refForName="Parent9" op="lte"/>
              <dgm:constr type="primFontSz" for="des" forName="Child7" refType="primFontSz" refFor="des" refForName="Parent9" op="lte"/>
              <dgm:constr type="primFontSz" for="des" forName="Child8" refType="primFontSz" refFor="des" refForName="Parent9" op="lte"/>
              <dgm:constr type="primFontSz" for="des" forName="Child9" refType="primFontSz" refFor="des" refForName="Parent9" op="lte"/>
              <dgm:constr type="primFontSz" for="des" forName="Child10" refType="primFontSz" refFor="des" refForName="Parent9" op="lte"/>
              <dgm:constr type="primFontSz" for="des" forName="Child11" refType="primFontSz" refFor="des" refForName="Parent9" op="lte"/>
              <dgm:constr type="primFontSz" for="des" forName="Child1" refType="primFontSz" refFor="des" refForName="Parent10" op="lte"/>
              <dgm:constr type="primFontSz" for="des" forName="Child2" refType="primFontSz" refFor="des" refForName="Parent10" op="lte"/>
              <dgm:constr type="primFontSz" for="des" forName="Child3" refType="primFontSz" refFor="des" refForName="Parent10" op="lte"/>
              <dgm:constr type="primFontSz" for="des" forName="Child4" refType="primFontSz" refFor="des" refForName="Parent10" op="lte"/>
              <dgm:constr type="primFontSz" for="des" forName="Child5" refType="primFontSz" refFor="des" refForName="Parent10" op="lte"/>
              <dgm:constr type="primFontSz" for="des" forName="Child6" refType="primFontSz" refFor="des" refForName="Parent10" op="lte"/>
              <dgm:constr type="primFontSz" for="des" forName="Child7" refType="primFontSz" refFor="des" refForName="Parent10" op="lte"/>
              <dgm:constr type="primFontSz" for="des" forName="Child8" refType="primFontSz" refFor="des" refForName="Parent10" op="lte"/>
              <dgm:constr type="primFontSz" for="des" forName="Child9" refType="primFontSz" refFor="des" refForName="Parent10" op="lte"/>
              <dgm:constr type="primFontSz" for="des" forName="Child10" refType="primFontSz" refFor="des" refForName="Parent10" op="lte"/>
              <dgm:constr type="primFontSz" for="des" forName="Child11" refType="primFontSz" refFor="des" refForName="Parent10" op="lte"/>
              <dgm:constr type="primFontSz" for="des" forName="Child1" refType="primFontSz" refFor="des" refForName="Parent11" op="lte"/>
              <dgm:constr type="primFontSz" for="des" forName="Child2" refType="primFontSz" refFor="des" refForName="Parent11" op="lte"/>
              <dgm:constr type="primFontSz" for="des" forName="Child3" refType="primFontSz" refFor="des" refForName="Parent11" op="lte"/>
              <dgm:constr type="primFontSz" for="des" forName="Child4" refType="primFontSz" refFor="des" refForName="Parent11" op="lte"/>
              <dgm:constr type="primFontSz" for="des" forName="Child5" refType="primFontSz" refFor="des" refForName="Parent11" op="lte"/>
              <dgm:constr type="primFontSz" for="des" forName="Child6" refType="primFontSz" refFor="des" refForName="Parent11" op="lte"/>
              <dgm:constr type="primFontSz" for="des" forName="Child7" refType="primFontSz" refFor="des" refForName="Parent11" op="lte"/>
              <dgm:constr type="primFontSz" for="des" forName="Child8" refType="primFontSz" refFor="des" refForName="Parent11" op="lte"/>
              <dgm:constr type="primFontSz" for="des" forName="Child9" refType="primFontSz" refFor="des" refForName="Parent11" op="lte"/>
              <dgm:constr type="primFontSz" for="des" forName="Child10" refType="primFontSz" refFor="des" refForName="Parent11" op="lte"/>
              <dgm:constr type="primFontSz" for="des" forName="Child11" refType="primFontSz" refFor="des" refForName="Parent11"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Parent8" refType="primFontSz" refFor="des" refForName="Parent1" op="equ"/>
              <dgm:constr type="primFontSz" for="des" forName="Parent9" refType="primFontSz" refFor="des" refForName="Parent1" op="equ"/>
              <dgm:constr type="primFontSz" for="des" forName="Parent10" refType="primFontSz" refFor="des" refForName="Parent1" op="equ"/>
              <dgm:constr type="primFontSz" for="des" forName="Parent11"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forName="Child8" refType="primFontSz" refFor="des" refForName="Child1" op="equ"/>
              <dgm:constr type="primFontSz" for="des" forName="Child9" refType="primFontSz" refFor="des" refForName="Child1" op="equ"/>
              <dgm:constr type="primFontSz" for="des" forName="Child10" refType="primFontSz" refFor="des" refForName="Child1" op="equ"/>
              <dgm:constr type="primFontSz" for="des" forName="Child11" refType="primFontSz" refFor="des" refForName="Child1" op="equ"/>
              <dgm:constr type="r" for="ch" forName="Parent11" refType="w" fact="0.0723"/>
              <dgm:constr type="t" for="ch" forName="Parent11" refType="h" fact="0.2022"/>
              <dgm:constr type="w" for="ch" forName="Parent11" refType="w" fact="0.0579"/>
              <dgm:constr type="h" for="ch" forName="Parent11" refType="h" fact="0.3799"/>
              <dgm:constr type="r" for="ch" forName="Parent10" refType="w" fact="0.162"/>
              <dgm:constr type="t" for="ch" forName="Parent10" refType="h" fact="0.2022"/>
              <dgm:constr type="w" for="ch" forName="Parent10" refType="w" fact="0.0579"/>
              <dgm:constr type="h" for="ch" forName="Parent10" refType="h" fact="0.3799"/>
              <dgm:constr type="r" for="ch" forName="Parent9" refType="w" fact="0.2517"/>
              <dgm:constr type="t" for="ch" forName="Parent9" refType="h" fact="0.2022"/>
              <dgm:constr type="w" for="ch" forName="Parent9" refType="w" fact="0.0579"/>
              <dgm:constr type="h" for="ch" forName="Parent9" refType="h" fact="0.3799"/>
              <dgm:constr type="r" for="ch" forName="Parent8" refType="w" fact="0.3414"/>
              <dgm:constr type="t" for="ch" forName="Parent8" refType="h" fact="0.2022"/>
              <dgm:constr type="w" for="ch" forName="Parent8" refType="w" fact="0.0579"/>
              <dgm:constr type="h" for="ch" forName="Parent8" refType="h" fact="0.3799"/>
              <dgm:constr type="r" for="ch" forName="Parent7" refType="w" fact="0.4311"/>
              <dgm:constr type="t" for="ch" forName="Parent7" refType="h" fact="0.2022"/>
              <dgm:constr type="w" for="ch" forName="Parent7" refType="w" fact="0.0579"/>
              <dgm:constr type="h" for="ch" forName="Parent7" refType="h" fact="0.3799"/>
              <dgm:constr type="r" for="ch" forName="Parent6" refType="w" fact="0.5208"/>
              <dgm:constr type="t" for="ch" forName="Parent6" refType="h" fact="0.2022"/>
              <dgm:constr type="w" for="ch" forName="Parent6" refType="w" fact="0.0579"/>
              <dgm:constr type="h" for="ch" forName="Parent6" refType="h" fact="0.3799"/>
              <dgm:constr type="r" for="ch" forName="Parent5" refType="w" fact="0.6105"/>
              <dgm:constr type="t" for="ch" forName="Parent5" refType="h" fact="0.2022"/>
              <dgm:constr type="w" for="ch" forName="Parent5" refType="w" fact="0.0579"/>
              <dgm:constr type="h" for="ch" forName="Parent5" refType="h" fact="0.3799"/>
              <dgm:constr type="r" for="ch" forName="Parent4" refType="w" fact="0.7001"/>
              <dgm:constr type="t" for="ch" forName="Parent4" refType="h" fact="0.2022"/>
              <dgm:constr type="w" for="ch" forName="Parent4" refType="w" fact="0.0579"/>
              <dgm:constr type="h" for="ch" forName="Parent4" refType="h" fact="0.3799"/>
              <dgm:constr type="r" for="ch" forName="Parent3" refType="w" fact="0.7898"/>
              <dgm:constr type="t" for="ch" forName="Parent3" refType="h" fact="0.2022"/>
              <dgm:constr type="w" for="ch" forName="Parent3" refType="w" fact="0.0579"/>
              <dgm:constr type="h" for="ch" forName="Parent3" refType="h" fact="0.3799"/>
              <dgm:constr type="r" for="ch" forName="Parent2" refType="w" fact="0.8795"/>
              <dgm:constr type="t" for="ch" forName="Parent2" refType="h" fact="0.2022"/>
              <dgm:constr type="w" for="ch" forName="Parent2" refType="w" fact="0.0579"/>
              <dgm:constr type="h" for="ch" forName="Parent2" refType="h" fact="0.3799"/>
              <dgm:constr type="r" for="ch" forName="Parent1" refType="w" fact="0.9692"/>
              <dgm:constr type="t" for="ch" forName="Parent1" refType="h" fact="0.2022"/>
              <dgm:constr type="w" for="ch" forName="Parent1" refType="w" fact="0.0579"/>
              <dgm:constr type="h" for="ch" forName="Parent1" refType="h" fact="0.3799"/>
              <dgm:constr type="r" for="ch" forName="Accent11" refType="w" fact="0.0868"/>
              <dgm:constr type="t" for="ch" forName="Accent11" refType="h" fact="0.1072"/>
              <dgm:constr type="w" for="ch" forName="Accent11" refType="w" fact="0.0868"/>
              <dgm:constr type="h" for="ch" forName="Accent11" refType="h" fact="0.5699"/>
              <dgm:constr type="r" for="ch" forName="ParentBackground11" refType="w" fact="0.0839"/>
              <dgm:constr type="t" for="ch" forName="ParentBackground11" refType="h" fact="0.1262"/>
              <dgm:constr type="w" for="ch" forName="ParentBackground11" refType="w" fact="0.081"/>
              <dgm:constr type="h" for="ch" forName="ParentBackground11" refType="h" fact="0.5319"/>
              <dgm:constr type="r" for="ch" forName="Child11" refType="w" fact="0.0839"/>
              <dgm:constr type="t" for="ch" forName="Child11" refType="h" fact="0.6876"/>
              <dgm:constr type="w" for="ch" forName="Child11" refType="w" fact="0.081"/>
              <dgm:constr type="h" for="ch" forName="Child11" refType="h" fact="0.3124"/>
              <dgm:constr type="r" for="ch" forName="Accent10" refType="w" fact="0.1945"/>
              <dgm:constr type="t" for="ch" forName="Accent10" refType="h" fact="-0.0109"/>
              <dgm:constr type="w" for="ch" forName="Accent10" refType="w" fact="0.1228"/>
              <dgm:constr type="h" for="ch" forName="Accent10" refType="h" fact="0.806"/>
              <dgm:constr type="r" for="ch" forName="ParentBackground10" refType="w" fact="0.1736"/>
              <dgm:constr type="t" for="ch" forName="ParentBackground10" refType="h" fact="0.1262"/>
              <dgm:constr type="w" for="ch" forName="ParentBackground10" refType="w" fact="0.081"/>
              <dgm:constr type="h" for="ch" forName="ParentBackground10" refType="h" fact="0.5319"/>
              <dgm:constr type="r" for="ch" forName="Child10" refType="w" fact="0.1736"/>
              <dgm:constr type="t" for="ch" forName="Child10" refType="h" fact="0.6876"/>
              <dgm:constr type="w" for="ch" forName="Child10" refType="w" fact="0.081"/>
              <dgm:constr type="h" for="ch" forName="Child10" refType="h" fact="0.3124"/>
              <dgm:constr type="r" for="ch" forName="Accent9" refType="w" fact="0.2842"/>
              <dgm:constr type="t" for="ch" forName="Accent9" refType="h" fact="-0.0109"/>
              <dgm:constr type="w" for="ch" forName="Accent9" refType="w" fact="0.1228"/>
              <dgm:constr type="h" for="ch" forName="Accent9" refType="h" fact="0.806"/>
              <dgm:constr type="r" for="ch" forName="ParentBackground9" refType="w" fact="0.2633"/>
              <dgm:constr type="t" for="ch" forName="ParentBackground9" refType="h" fact="0.1262"/>
              <dgm:constr type="w" for="ch" forName="ParentBackground9" refType="w" fact="0.081"/>
              <dgm:constr type="h" for="ch" forName="ParentBackground9" refType="h" fact="0.5319"/>
              <dgm:constr type="r" for="ch" forName="Child9" refType="w" fact="0.2633"/>
              <dgm:constr type="t" for="ch" forName="Child9" refType="h" fact="0.6876"/>
              <dgm:constr type="w" for="ch" forName="Child9" refType="w" fact="0.081"/>
              <dgm:constr type="h" for="ch" forName="Child9" refType="h" fact="0.3124"/>
              <dgm:constr type="r" for="ch" forName="Accent8" refType="w" fact="0.3739"/>
              <dgm:constr type="t" for="ch" forName="Accent8" refType="h" fact="-0.0109"/>
              <dgm:constr type="w" for="ch" forName="Accent8" refType="w" fact="0.1228"/>
              <dgm:constr type="h" for="ch" forName="Accent8" refType="h" fact="0.806"/>
              <dgm:constr type="r" for="ch" forName="ParentBackground8" refType="w" fact="0.353"/>
              <dgm:constr type="t" for="ch" forName="ParentBackground8" refType="h" fact="0.1262"/>
              <dgm:constr type="w" for="ch" forName="ParentBackground8" refType="w" fact="0.081"/>
              <dgm:constr type="h" for="ch" forName="ParentBackground8" refType="h" fact="0.5319"/>
              <dgm:constr type="r" for="ch" forName="Child8" refType="w" fact="0.353"/>
              <dgm:constr type="t" for="ch" forName="Child8" refType="h" fact="0.6876"/>
              <dgm:constr type="w" for="ch" forName="Child8" refType="w" fact="0.081"/>
              <dgm:constr type="h" for="ch" forName="Child8" refType="h" fact="0.3124"/>
              <dgm:constr type="r" for="ch" forName="Accent7" refType="w" fact="0.4636"/>
              <dgm:constr type="t" for="ch" forName="Accent7" refType="h" fact="-0.0109"/>
              <dgm:constr type="w" for="ch" forName="Accent7" refType="w" fact="0.1228"/>
              <dgm:constr type="h" for="ch" forName="Accent7" refType="h" fact="0.806"/>
              <dgm:constr type="r" for="ch" forName="ParentBackground7" refType="w" fact="0.4427"/>
              <dgm:constr type="t" for="ch" forName="ParentBackground7" refType="h" fact="0.1262"/>
              <dgm:constr type="w" for="ch" forName="ParentBackground7" refType="w" fact="0.081"/>
              <dgm:constr type="h" for="ch" forName="ParentBackground7" refType="h" fact="0.5319"/>
              <dgm:constr type="r" for="ch" forName="Child7" refType="w" fact="0.4427"/>
              <dgm:constr type="t" for="ch" forName="Child7" refType="h" fact="0.6876"/>
              <dgm:constr type="w" for="ch" forName="Child7" refType="w" fact="0.081"/>
              <dgm:constr type="h" for="ch" forName="Child7" refType="h" fact="0.3124"/>
              <dgm:constr type="r" for="ch" forName="Accent6" refType="w" fact="0.5533"/>
              <dgm:constr type="t" for="ch" forName="Accent6" refType="h" fact="-0.0109"/>
              <dgm:constr type="w" for="ch" forName="Accent6" refType="w" fact="0.1228"/>
              <dgm:constr type="h" for="ch" forName="Accent6" refType="h" fact="0.806"/>
              <dgm:constr type="r" for="ch" forName="ParentBackground6" refType="w" fact="0.5323"/>
              <dgm:constr type="t" for="ch" forName="ParentBackground6" refType="h" fact="0.1262"/>
              <dgm:constr type="w" for="ch" forName="ParentBackground6" refType="w" fact="0.081"/>
              <dgm:constr type="h" for="ch" forName="ParentBackground6" refType="h" fact="0.5319"/>
              <dgm:constr type="r" for="ch" forName="Child6" refType="w" fact="0.5323"/>
              <dgm:constr type="t" for="ch" forName="Child6" refType="h" fact="0.6876"/>
              <dgm:constr type="w" for="ch" forName="Child6" refType="w" fact="0.081"/>
              <dgm:constr type="h" for="ch" forName="Child6" refType="h" fact="0.3124"/>
              <dgm:constr type="r" for="ch" forName="Accent5" refType="w" fact="0.6429"/>
              <dgm:constr type="t" for="ch" forName="Accent5" refType="h" fact="-0.0109"/>
              <dgm:constr type="w" for="ch" forName="Accent5" refType="w" fact="0.1228"/>
              <dgm:constr type="h" for="ch" forName="Accent5" refType="h" fact="0.806"/>
              <dgm:constr type="r" for="ch" forName="ParentBackground5" refType="w" fact="0.622"/>
              <dgm:constr type="t" for="ch" forName="ParentBackground5" refType="h" fact="0.1262"/>
              <dgm:constr type="w" for="ch" forName="ParentBackground5" refType="w" fact="0.081"/>
              <dgm:constr type="h" for="ch" forName="ParentBackground5" refType="h" fact="0.5319"/>
              <dgm:constr type="r" for="ch" forName="Child5" refType="w" fact="0.622"/>
              <dgm:constr type="t" for="ch" forName="Child5" refType="h" fact="0.6876"/>
              <dgm:constr type="w" for="ch" forName="Child5" refType="w" fact="0.081"/>
              <dgm:constr type="h" for="ch" forName="Child5" refType="h" fact="0.3124"/>
              <dgm:constr type="r" for="ch" forName="Accent4" refType="w" fact="0.7326"/>
              <dgm:constr type="t" for="ch" forName="Accent4" refType="h" fact="-0.0109"/>
              <dgm:constr type="w" for="ch" forName="Accent4" refType="w" fact="0.1228"/>
              <dgm:constr type="h" for="ch" forName="Accent4" refType="h" fact="0.806"/>
              <dgm:constr type="r" for="ch" forName="ParentBackground4" refType="w" fact="0.7117"/>
              <dgm:constr type="t" for="ch" forName="ParentBackground4" refType="h" fact="0.1262"/>
              <dgm:constr type="w" for="ch" forName="ParentBackground4" refType="w" fact="0.081"/>
              <dgm:constr type="h" for="ch" forName="ParentBackground4" refType="h" fact="0.5319"/>
              <dgm:constr type="r" for="ch" forName="Child4" refType="w" fact="0.7117"/>
              <dgm:constr type="t" for="ch" forName="Child4" refType="h" fact="0.6876"/>
              <dgm:constr type="w" for="ch" forName="Child4" refType="w" fact="0.081"/>
              <dgm:constr type="h" for="ch" forName="Child4" refType="h" fact="0.3124"/>
              <dgm:constr type="r" for="ch" forName="Accent3" refType="w" fact="0.8223"/>
              <dgm:constr type="t" for="ch" forName="Accent3" refType="h" fact="-0.0109"/>
              <dgm:constr type="w" for="ch" forName="Accent3" refType="w" fact="0.1228"/>
              <dgm:constr type="h" for="ch" forName="Accent3" refType="h" fact="0.806"/>
              <dgm:constr type="r" for="ch" forName="ParentBackground3" refType="w" fact="0.8014"/>
              <dgm:constr type="t" for="ch" forName="ParentBackground3" refType="h" fact="0.1262"/>
              <dgm:constr type="w" for="ch" forName="ParentBackground3" refType="w" fact="0.081"/>
              <dgm:constr type="h" for="ch" forName="ParentBackground3" refType="h" fact="0.5319"/>
              <dgm:constr type="r" for="ch" forName="Child3" refType="w" fact="0.8014"/>
              <dgm:constr type="t" for="ch" forName="Child3" refType="h" fact="0.6876"/>
              <dgm:constr type="w" for="ch" forName="Child3" refType="w" fact="0.081"/>
              <dgm:constr type="h" for="ch" forName="Child3" refType="h" fact="0.3124"/>
              <dgm:constr type="r" for="ch" forName="Accent2" refType="w" fact="0.912"/>
              <dgm:constr type="t" for="ch" forName="Accent2" refType="h" fact="-0.0109"/>
              <dgm:constr type="w" for="ch" forName="Accent2" refType="w" fact="0.1228"/>
              <dgm:constr type="h" for="ch" forName="Accent2" refType="h" fact="0.806"/>
              <dgm:constr type="r" for="ch" forName="ParentBackground2" refType="w" fact="0.8911"/>
              <dgm:constr type="t" for="ch" forName="ParentBackground2" refType="h" fact="0.1262"/>
              <dgm:constr type="w" for="ch" forName="ParentBackground2" refType="w" fact="0.081"/>
              <dgm:constr type="h" for="ch" forName="ParentBackground2" refType="h" fact="0.5319"/>
              <dgm:constr type="r" for="ch" forName="Child2" refType="w" fact="0.8911"/>
              <dgm:constr type="t" for="ch" forName="Child2" refType="h" fact="0.6876"/>
              <dgm:constr type="w" for="ch" forName="Child2" refType="w" fact="0.081"/>
              <dgm:constr type="h" for="ch" forName="Child2" refType="h" fact="0.3124"/>
              <dgm:constr type="r" for="ch" forName="Accent1" refType="w" fact="1.0017"/>
              <dgm:constr type="t" for="ch" forName="Accent1" refType="h" fact="-0.0109"/>
              <dgm:constr type="w" for="ch" forName="Accent1" refType="w" fact="0.1228"/>
              <dgm:constr type="h" for="ch" forName="Accent1" refType="h" fact="0.806"/>
              <dgm:constr type="r" for="ch" forName="ParentBackground1" refType="w" fact="0.9808"/>
              <dgm:constr type="t" for="ch" forName="ParentBackground1" refType="h" fact="0.1262"/>
              <dgm:constr type="w" for="ch" forName="ParentBackground1" refType="w" fact="0.081"/>
              <dgm:constr type="h" for="ch" forName="ParentBackground1" refType="h" fact="0.5319"/>
              <dgm:constr type="r" for="ch" forName="Child1" refType="w" fact="0.9808"/>
              <dgm:constr type="t" for="ch" forName="Child1" refType="h" fact="0.6876"/>
              <dgm:constr type="w" for="ch" forName="Child1" refType="w" fact="0.081"/>
              <dgm:constr type="h" for="ch" forName="Child1" refType="h" fact="0.3124"/>
            </dgm:constrLst>
          </dgm:else>
        </dgm:choose>
      </dgm:else>
    </dgm:choose>
    <dgm:forEach name="wrapper" axis="self" ptType="parTrans">
      <dgm:forEach name="accentRepeat" axis="self">
        <dgm:layoutNode name="Accent" styleLbl="node1">
          <dgm:alg type="sp"/>
          <dgm:choose name="Name28">
            <dgm:if name="Name29" axis="followSib" ptType="node" func="cnt" op="equ" val="0">
              <dgm:shape xmlns:r="http://schemas.openxmlformats.org/officeDocument/2006/relationships" type="ellipse" r:blip="">
                <dgm:adjLst/>
              </dgm:shape>
            </dgm:if>
            <dgm:else name="Name30">
              <dgm:choose name="Name31">
                <dgm:if name="Name32" axis="precedSib" ptType="node" func="cnt" op="equ" val="10">
                  <dgm:shape xmlns:r="http://schemas.openxmlformats.org/officeDocument/2006/relationships" type="ellipse" r:blip="">
                    <dgm:adjLst/>
                  </dgm:shape>
                </dgm:if>
                <dgm:else name="Name33">
                  <dgm:choose name="Name34">
                    <dgm:if name="Name35" func="var" arg="dir" op="equ" val="norm">
                      <dgm:shape xmlns:r="http://schemas.openxmlformats.org/officeDocument/2006/relationships" rot="45" type="teardrop" r:blip="">
                        <dgm:adjLst>
                          <dgm:adj idx="1" val="1"/>
                        </dgm:adjLst>
                      </dgm:shape>
                    </dgm:if>
                    <dgm:else name="Name36">
                      <dgm:shape xmlns:r="http://schemas.openxmlformats.org/officeDocument/2006/relationships" rot="225" type="teardrop" r:blip="">
                        <dgm:adjLst>
                          <dgm:adj idx="1" val="1"/>
                        </dgm:adjLst>
                      </dgm:shape>
                    </dgm:else>
                  </dgm:choose>
                </dgm:else>
              </dgm:choose>
            </dgm:else>
          </dgm:choose>
          <dgm:presOf/>
        </dgm:layoutNode>
      </dgm:forEach>
      <dgm:forEach name="parentBackgroundRepeat" axis="self">
        <dgm:layoutNode name="ParentBackground" styleLbl="fgAcc1">
          <dgm:alg type="sp"/>
          <dgm:shape xmlns:r="http://schemas.openxmlformats.org/officeDocument/2006/relationships" type="ellipse" r:blip="">
            <dgm:adjLst/>
          </dgm:shape>
          <dgm:presOf axis="self" ptType="node"/>
        </dgm:layoutNode>
      </dgm:forEach>
    </dgm:forEach>
    <dgm:forEach name="Name37" axis="ch" ptType="node" st="11" cnt="1">
      <dgm:layoutNode name="Accent11">
        <dgm:alg type="sp"/>
        <dgm:shape xmlns:r="http://schemas.openxmlformats.org/officeDocument/2006/relationships" r:blip="">
          <dgm:adjLst/>
        </dgm:shape>
        <dgm:presOf/>
        <dgm:constrLst/>
        <dgm:forEach name="Name38" ref="accentRepeat"/>
      </dgm:layoutNode>
      <dgm:layoutNode name="ParentBackground11">
        <dgm:alg type="sp"/>
        <dgm:shape xmlns:r="http://schemas.openxmlformats.org/officeDocument/2006/relationships" r:blip="">
          <dgm:adjLst/>
        </dgm:shape>
        <dgm:presOf/>
        <dgm:forEach name="Name39" ref="parentBackgroundRepeat"/>
      </dgm:layoutNode>
      <dgm:choose name="Name40">
        <dgm:if name="Name41" axis="ch" ptType="node" func="cnt" op="gte" val="1">
          <dgm:layoutNode name="Child1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2"/>
      </dgm:choose>
      <dgm:layoutNode name="Parent1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3" axis="ch" ptType="node" st="10" cnt="1">
      <dgm:layoutNode name="Accent10">
        <dgm:alg type="sp"/>
        <dgm:shape xmlns:r="http://schemas.openxmlformats.org/officeDocument/2006/relationships" r:blip="">
          <dgm:adjLst/>
        </dgm:shape>
        <dgm:presOf/>
        <dgm:constrLst/>
        <dgm:forEach name="Name44" ref="accentRepeat"/>
      </dgm:layoutNode>
      <dgm:layoutNode name="ParentBackground10">
        <dgm:alg type="sp"/>
        <dgm:shape xmlns:r="http://schemas.openxmlformats.org/officeDocument/2006/relationships" r:blip="">
          <dgm:adjLst/>
        </dgm:shape>
        <dgm:presOf/>
        <dgm:forEach name="Name45" ref="parentBackgroundRepeat"/>
      </dgm:layoutNode>
      <dgm:choose name="Name46">
        <dgm:if name="Name47" axis="ch" ptType="node" func="cnt" op="gte" val="1">
          <dgm:layoutNode name="Child10"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8"/>
      </dgm:choose>
      <dgm:layoutNode name="Parent10"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49" axis="ch" ptType="node" st="9" cnt="1">
      <dgm:layoutNode name="Accent9">
        <dgm:alg type="sp"/>
        <dgm:shape xmlns:r="http://schemas.openxmlformats.org/officeDocument/2006/relationships" r:blip="">
          <dgm:adjLst/>
        </dgm:shape>
        <dgm:presOf/>
        <dgm:constrLst/>
        <dgm:forEach name="Name50" ref="accentRepeat"/>
      </dgm:layoutNode>
      <dgm:layoutNode name="ParentBackground9">
        <dgm:alg type="sp"/>
        <dgm:shape xmlns:r="http://schemas.openxmlformats.org/officeDocument/2006/relationships" r:blip="">
          <dgm:adjLst/>
        </dgm:shape>
        <dgm:presOf/>
        <dgm:forEach name="Name51" ref="parentBackgroundRepeat"/>
      </dgm:layoutNode>
      <dgm:choose name="Name52">
        <dgm:if name="Name53" axis="ch" ptType="node" func="cnt" op="gte" val="1">
          <dgm:layoutNode name="Child9"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4"/>
      </dgm:choose>
      <dgm:layoutNode name="Parent9"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55" axis="ch" ptType="node" st="8" cnt="1">
      <dgm:layoutNode name="Accent8">
        <dgm:alg type="sp"/>
        <dgm:shape xmlns:r="http://schemas.openxmlformats.org/officeDocument/2006/relationships" r:blip="">
          <dgm:adjLst/>
        </dgm:shape>
        <dgm:presOf/>
        <dgm:constrLst/>
        <dgm:forEach name="Name56" ref="accentRepeat"/>
      </dgm:layoutNode>
      <dgm:layoutNode name="ParentBackground8">
        <dgm:alg type="sp"/>
        <dgm:shape xmlns:r="http://schemas.openxmlformats.org/officeDocument/2006/relationships" r:blip="">
          <dgm:adjLst/>
        </dgm:shape>
        <dgm:presOf/>
        <dgm:forEach name="Name57" ref="parentBackgroundRepeat"/>
      </dgm:layoutNode>
      <dgm:choose name="Name58">
        <dgm:if name="Name59" axis="ch" ptType="node" func="cnt" op="gte" val="1">
          <dgm:layoutNode name="Child8"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0"/>
      </dgm:choose>
      <dgm:layoutNode name="Parent8"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1" axis="ch" ptType="node" st="7" cnt="1">
      <dgm:layoutNode name="Accent7">
        <dgm:alg type="sp"/>
        <dgm:shape xmlns:r="http://schemas.openxmlformats.org/officeDocument/2006/relationships" r:blip="">
          <dgm:adjLst/>
        </dgm:shape>
        <dgm:presOf/>
        <dgm:constrLst/>
        <dgm:forEach name="Name62" ref="accentRepeat"/>
      </dgm:layoutNode>
      <dgm:layoutNode name="ParentBackground7">
        <dgm:alg type="sp"/>
        <dgm:shape xmlns:r="http://schemas.openxmlformats.org/officeDocument/2006/relationships" r:blip="">
          <dgm:adjLst/>
        </dgm:shape>
        <dgm:presOf/>
        <dgm:forEach name="Name63" ref="parentBackgroundRepeat"/>
      </dgm:layoutNode>
      <dgm:choose name="Name64">
        <dgm:if name="Name65" axis="ch" ptType="node" func="cnt" op="gte" val="1">
          <dgm:layoutNode name="Child7"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6"/>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67" axis="ch" ptType="node" st="6" cnt="1">
      <dgm:layoutNode name="Accent6">
        <dgm:alg type="sp"/>
        <dgm:shape xmlns:r="http://schemas.openxmlformats.org/officeDocument/2006/relationships" r:blip="">
          <dgm:adjLst/>
        </dgm:shape>
        <dgm:presOf/>
        <dgm:constrLst/>
        <dgm:forEach name="Name68" ref="accentRepeat"/>
      </dgm:layoutNode>
      <dgm:layoutNode name="ParentBackground6">
        <dgm:alg type="sp"/>
        <dgm:shape xmlns:r="http://schemas.openxmlformats.org/officeDocument/2006/relationships" r:blip="">
          <dgm:adjLst/>
        </dgm:shape>
        <dgm:presOf/>
        <dgm:forEach name="Name69" ref="parentBackgroundRepeat"/>
      </dgm:layoutNode>
      <dgm:choose name="Name70">
        <dgm:if name="Name71" axis="ch" ptType="node" func="cnt" op="gte" val="1">
          <dgm:layoutNode name="Child6"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3" axis="ch" ptType="node" st="5" cnt="1">
      <dgm:layoutNode name="Accent5">
        <dgm:alg type="sp"/>
        <dgm:shape xmlns:r="http://schemas.openxmlformats.org/officeDocument/2006/relationships" r:blip="">
          <dgm:adjLst/>
        </dgm:shape>
        <dgm:presOf/>
        <dgm:constrLst/>
        <dgm:forEach name="Name74" ref="accentRepeat"/>
      </dgm:layoutNode>
      <dgm:layoutNode name="ParentBackground5">
        <dgm:alg type="sp"/>
        <dgm:shape xmlns:r="http://schemas.openxmlformats.org/officeDocument/2006/relationships" r:blip="">
          <dgm:adjLst/>
        </dgm:shape>
        <dgm:presOf/>
        <dgm:forEach name="Name75" ref="parentBackgroundRepeat"/>
      </dgm:layoutNode>
      <dgm:choose name="Name76">
        <dgm:if name="Name77" axis="ch" ptType="node" func="cnt" op="gte" val="1">
          <dgm:layoutNode name="Child5"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8"/>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79" axis="ch" ptType="node" st="4" cnt="1">
      <dgm:layoutNode name="Accent4">
        <dgm:alg type="sp"/>
        <dgm:shape xmlns:r="http://schemas.openxmlformats.org/officeDocument/2006/relationships" r:blip="">
          <dgm:adjLst/>
        </dgm:shape>
        <dgm:presOf/>
        <dgm:constrLst/>
        <dgm:forEach name="Name80" ref="accentRepeat"/>
      </dgm:layoutNode>
      <dgm:layoutNode name="ParentBackground4">
        <dgm:alg type="sp"/>
        <dgm:shape xmlns:r="http://schemas.openxmlformats.org/officeDocument/2006/relationships" r:blip="">
          <dgm:adjLst/>
        </dgm:shape>
        <dgm:presOf/>
        <dgm:forEach name="Name81" ref="parentBackgroundRepeat"/>
      </dgm:layoutNode>
      <dgm:choose name="Name82">
        <dgm:if name="Name83" axis="ch" ptType="node" func="cnt" op="gte" val="1">
          <dgm:layoutNode name="Child4"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layoutNode name="ParentBackground3">
        <dgm:alg type="sp"/>
        <dgm:shape xmlns:r="http://schemas.openxmlformats.org/officeDocument/2006/relationships" r:blip="">
          <dgm:adjLst/>
        </dgm:shape>
        <dgm:presOf/>
        <dgm:forEach name="Name87" ref="parentBackgroundRepeat"/>
      </dgm:layoutNode>
      <dgm:choose name="Name88">
        <dgm:if name="Name89" axis="ch" ptType="node" func="cnt" op="gte" val="1">
          <dgm:layoutNode name="Child3"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0"/>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1" axis="ch" ptType="node" st="2" cnt="1">
      <dgm:layoutNode name="Accent2">
        <dgm:alg type="sp"/>
        <dgm:shape xmlns:r="http://schemas.openxmlformats.org/officeDocument/2006/relationships" r:blip="">
          <dgm:adjLst/>
        </dgm:shape>
        <dgm:presOf/>
        <dgm:constrLst/>
        <dgm:forEach name="Name92" ref="accentRepeat"/>
      </dgm:layoutNode>
      <dgm:layoutNode name="ParentBackground2" styleLbl="fgAcc1">
        <dgm:alg type="sp"/>
        <dgm:shape xmlns:r="http://schemas.openxmlformats.org/officeDocument/2006/relationships" r:blip="">
          <dgm:adjLst/>
        </dgm:shape>
        <dgm:presOf/>
        <dgm:forEach name="Name93" ref="parentBackgroundRepeat"/>
      </dgm:layoutNode>
      <dgm:choose name="Name94">
        <dgm:if name="Name95" axis="ch" ptType="node" func="cnt" op="gte" val="1">
          <dgm:layoutNode name="Child2"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96"/>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97" axis="ch" ptType="node" cnt="1">
      <dgm:layoutNode name="Accent1">
        <dgm:alg type="sp"/>
        <dgm:shape xmlns:r="http://schemas.openxmlformats.org/officeDocument/2006/relationships" r:blip="">
          <dgm:adjLst/>
        </dgm:shape>
        <dgm:presOf/>
        <dgm:constrLst/>
        <dgm:forEach name="Name98" ref="accentRepeat"/>
      </dgm:layoutNode>
      <dgm:layoutNode name="ParentBackground1">
        <dgm:alg type="sp"/>
        <dgm:shape xmlns:r="http://schemas.openxmlformats.org/officeDocument/2006/relationships" r:blip="">
          <dgm:adjLst/>
        </dgm:shape>
        <dgm:presOf/>
        <dgm:forEach name="Name99" ref="parentBackgroundRepeat"/>
      </dgm:layoutNode>
      <dgm:choose name="Name100">
        <dgm:if name="Name101" axis="ch" ptType="node" func="cnt" op="gte" val="1">
          <dgm:layoutNode name="Child1" styleLbl="revTx">
            <dgm:varLst>
              <dgm:chMax val="0"/>
              <dgm:chPref val="0"/>
              <dgm:bulletEnabled val="1"/>
            </dgm:varLst>
            <dgm:alg type="tx">
              <dgm:param type="stBulletLvl" val="1"/>
              <dgm:param type="parTxLTRAlign" val="l"/>
              <dgm:param type="txAnchorVert" val="t"/>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2"/>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hideGeom="1">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8E640B5-3E62-493D-BC2B-77F2CC6FE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Template>
  <TotalTime>20</TotalTime>
  <Pages>1</Pages>
  <Words>8788</Words>
  <Characters>50093</Characters>
  <Application>Microsoft Office Word</Application>
  <DocSecurity>0</DocSecurity>
  <Lines>417</Lines>
  <Paragraphs>117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Eng.Ahmad Akra</dc:creator>
  <cp:keywords/>
  <dc:description/>
  <cp:lastModifiedBy>Dawlia Training</cp:lastModifiedBy>
  <cp:revision>7</cp:revision>
  <cp:lastPrinted>2022-11-20T22:15:00Z</cp:lastPrinted>
  <dcterms:created xsi:type="dcterms:W3CDTF">2022-11-20T22:16:00Z</dcterms:created>
  <dcterms:modified xsi:type="dcterms:W3CDTF">2026-06-14T08:18:00Z</dcterms:modified>
</cp:coreProperties>
</file>